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713e" w14:paraId="bb6713e" w:rsidRDefault="001C364D" w:rsidP="001C364D" w:rsidR="001C364D" w:rsidRPr="00B1469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C364D" w:rsidR="001C364D" w:rsidRPr="00B14698">
      <w:pPr>
        <w:rPr>
          <w:sz w:val="24"/>
          <w:szCs w:val="24"/>
        </w:rPr>
      </w:pPr>
    </w:p>
    <w:p w:rsidRDefault="00B14698" w:rsidP="00B14698" w:rsidR="00B14698" w:rsidRPr="00B14698">
      <w:pPr>
        <w:rPr>
          <w:sz w:val="24"/>
          <w:szCs w:val="24"/>
        </w:rPr>
      </w:pPr>
    </w:p>
    <w:p w:rsidRDefault="00655447" w:rsidP="00655447" w:rsidR="00655447">
      <w:r w:rsidRPr="00746C4B">
        <w:rPr>
          <w:sz w:val="24"/>
        </w:rPr>
        <w:t xml:space="preserve">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447" w:rsidP="00655447" w:rsidR="00655447" w:rsidRPr="00746C4B">
      <w:pPr>
        <w:pStyle w:val="Tijeloteksta"/>
        <w:outlineLvl w:val="0"/>
      </w:pP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r w:rsidRPr="00746C4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485221">
        <w:rPr>
          <w:sz w:val="24"/>
          <w:szCs w:val="24"/>
        </w:rPr>
        <w:t>307</w:t>
      </w:r>
      <w:r w:rsidR="006C670D">
        <w:rPr>
          <w:sz w:val="24"/>
          <w:szCs w:val="24"/>
        </w:rPr>
        <w:t>/</w:t>
      </w:r>
      <w:r w:rsidR="00F0040A">
        <w:rPr>
          <w:sz w:val="24"/>
          <w:szCs w:val="24"/>
        </w:rPr>
        <w:t>20</w:t>
      </w:r>
      <w:r w:rsidR="006C670D">
        <w:rPr>
          <w:sz w:val="24"/>
          <w:szCs w:val="24"/>
        </w:rPr>
        <w:t>15</w:t>
      </w:r>
      <w:r w:rsidR="005F648F">
        <w:rPr>
          <w:sz w:val="24"/>
          <w:szCs w:val="24"/>
        </w:rPr>
        <w:t>-12</w:t>
      </w:r>
    </w:p>
    <w:p w:rsidRDefault="00655447" w:rsidP="00655447" w:rsidR="00655447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6C670D" w:rsidP="00655447" w:rsidR="00655447" w:rsidRPr="00746C4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="00655447" w:rsidRPr="00746C4B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="00655447" w:rsidRPr="00746C4B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655447" w:rsidP="00655447" w:rsidR="00655447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5F648F" w:rsidP="00655447" w:rsidR="005F648F" w:rsidRPr="00746C4B">
      <w:pPr>
        <w:jc w:val="center"/>
        <w:rPr>
          <w:sz w:val="24"/>
          <w:szCs w:val="24"/>
        </w:rPr>
      </w:pPr>
    </w:p>
    <w:p w:rsidRDefault="00485221" w:rsidP="00485221" w:rsidR="00485221" w:rsidRPr="00A4194C">
      <w:pPr>
        <w:jc w:val="both"/>
        <w:rPr>
          <w:sz w:val="24"/>
          <w:szCs w:val="24"/>
        </w:rPr>
      </w:pPr>
      <w:r w:rsidRPr="00A4194C">
        <w:rPr>
          <w:sz w:val="24"/>
          <w:szCs w:val="24"/>
        </w:rPr>
        <w:t xml:space="preserve">                Trgovački sud u Zagrebu po sucu pojedincu Nikoli Ribariću, kao stečajnom sucu u stečajnom predmetu, povodom prijedloga predlagatelja  DAMIRA BUČEVIĆA, Zagreb, Pantovčak 131, OIB: 34563144951, za otvaranjem stečajnog postupka nad dužnikom POKRETNE SLIKE d.o.o., Zagreb (Grad Zagreb), Dalmatinska 17, OIB: 49262520408, MBS: 060155515, dana</w:t>
      </w:r>
      <w:r>
        <w:rPr>
          <w:sz w:val="24"/>
          <w:szCs w:val="24"/>
        </w:rPr>
        <w:t xml:space="preserve"> 2</w:t>
      </w:r>
      <w:r w:rsidR="005F648F">
        <w:rPr>
          <w:sz w:val="24"/>
          <w:szCs w:val="24"/>
        </w:rPr>
        <w:t>1</w:t>
      </w:r>
      <w:r w:rsidRPr="00A4194C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A4194C">
        <w:rPr>
          <w:sz w:val="24"/>
          <w:szCs w:val="24"/>
        </w:rPr>
        <w:t xml:space="preserve"> 2015. godine, </w:t>
      </w:r>
    </w:p>
    <w:p w:rsidRDefault="00485221" w:rsidP="00485221" w:rsidR="00485221" w:rsidRPr="00A4194C">
      <w:pPr>
        <w:jc w:val="both"/>
        <w:rPr>
          <w:sz w:val="24"/>
          <w:szCs w:val="24"/>
        </w:rPr>
      </w:pPr>
    </w:p>
    <w:p w:rsidRDefault="001C364D" w:rsidP="00AA0E86" w:rsidR="001C364D" w:rsidRPr="00B14698">
      <w:pPr>
        <w:jc w:val="center"/>
        <w:rPr>
          <w:sz w:val="24"/>
          <w:szCs w:val="24"/>
        </w:rPr>
      </w:pPr>
      <w:r w:rsidRPr="00B14698">
        <w:rPr>
          <w:sz w:val="24"/>
          <w:szCs w:val="24"/>
        </w:rPr>
        <w:t>r i j e š i o     j e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 </w:t>
      </w:r>
    </w:p>
    <w:p w:rsidRDefault="001C364D" w:rsidP="001C364D" w:rsidR="001C364D" w:rsidRPr="00B14698">
      <w:pPr>
        <w:rPr>
          <w:sz w:val="24"/>
          <w:szCs w:val="24"/>
        </w:rPr>
      </w:pPr>
      <w:r w:rsidRPr="00B14698">
        <w:rPr>
          <w:sz w:val="24"/>
          <w:szCs w:val="24"/>
        </w:rPr>
        <w:t xml:space="preserve">I. Otvara se stečajni postupak nad društvom </w:t>
      </w:r>
      <w:r w:rsidR="00485221" w:rsidRPr="00A4194C">
        <w:rPr>
          <w:sz w:val="24"/>
          <w:szCs w:val="24"/>
        </w:rPr>
        <w:t>POKRETNE SLIKE d.o.o., Zagreb (Grad Zagreb), Dalmatinska 17, OIB: 49262520408, MBS: 060155515</w:t>
      </w:r>
      <w:r w:rsidRPr="00B14698">
        <w:rPr>
          <w:sz w:val="24"/>
          <w:szCs w:val="24"/>
        </w:rPr>
        <w:t>. Oglas o otvaranju stečajnog postupka nad dužnikom istaknut je na</w:t>
      </w:r>
      <w:r w:rsidR="00655447">
        <w:rPr>
          <w:sz w:val="24"/>
          <w:szCs w:val="24"/>
        </w:rPr>
        <w:t xml:space="preserve"> e</w:t>
      </w:r>
      <w:r w:rsidRPr="00B14698">
        <w:rPr>
          <w:sz w:val="24"/>
          <w:szCs w:val="24"/>
        </w:rPr>
        <w:t xml:space="preserve"> oglasnoj ploči </w:t>
      </w:r>
      <w:r w:rsidR="006317F6" w:rsidRPr="00B14698">
        <w:rPr>
          <w:sz w:val="24"/>
          <w:szCs w:val="24"/>
        </w:rPr>
        <w:t xml:space="preserve">Trgovačkog suda u Zagrebu dana </w:t>
      </w:r>
      <w:r w:rsidR="00374A8F">
        <w:rPr>
          <w:sz w:val="24"/>
          <w:szCs w:val="24"/>
        </w:rPr>
        <w:t>2</w:t>
      </w:r>
      <w:r w:rsidR="005F648F">
        <w:rPr>
          <w:sz w:val="24"/>
          <w:szCs w:val="24"/>
        </w:rPr>
        <w:t>1</w:t>
      </w:r>
      <w:r w:rsidRPr="00B14698">
        <w:rPr>
          <w:sz w:val="24"/>
          <w:szCs w:val="24"/>
        </w:rPr>
        <w:t>.</w:t>
      </w:r>
      <w:r w:rsidR="00374A8F">
        <w:rPr>
          <w:sz w:val="24"/>
          <w:szCs w:val="24"/>
        </w:rPr>
        <w:t xml:space="preserve"> </w:t>
      </w:r>
      <w:r w:rsidR="006C670D">
        <w:rPr>
          <w:sz w:val="24"/>
          <w:szCs w:val="24"/>
        </w:rPr>
        <w:t>siječnja</w:t>
      </w:r>
      <w:r w:rsidRPr="00B14698">
        <w:rPr>
          <w:sz w:val="24"/>
          <w:szCs w:val="24"/>
        </w:rPr>
        <w:t xml:space="preserve"> 201</w:t>
      </w:r>
      <w:r w:rsidR="006C670D">
        <w:rPr>
          <w:sz w:val="24"/>
          <w:szCs w:val="24"/>
        </w:rPr>
        <w:t>6</w:t>
      </w:r>
      <w:r w:rsidRPr="00B14698">
        <w:rPr>
          <w:sz w:val="24"/>
          <w:szCs w:val="24"/>
        </w:rPr>
        <w:t>. u 14.00 sati.</w:t>
      </w:r>
    </w:p>
    <w:p w:rsidRDefault="001C364D" w:rsidP="00485221" w:rsidR="00485221" w:rsidRPr="00FB408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II. Za stečajnog upravitelja imenuje se </w:t>
      </w:r>
      <w:r w:rsidR="00485221" w:rsidRPr="00FB4088">
        <w:rPr>
          <w:sz w:val="24"/>
          <w:szCs w:val="24"/>
        </w:rPr>
        <w:t xml:space="preserve">Davor Bišćan, dipl. pravnik, iz Zagreba, Jurišićeva 10, OIB: 99116868296.        </w:t>
      </w:r>
    </w:p>
    <w:p w:rsidRDefault="001C364D" w:rsidP="006A0F64" w:rsidR="00655447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III. Zaključuje se stečajni postupak nad dužnikom </w:t>
      </w:r>
      <w:r w:rsidR="00485221" w:rsidRPr="00A4194C">
        <w:rPr>
          <w:sz w:val="24"/>
          <w:szCs w:val="24"/>
        </w:rPr>
        <w:t>POKRETNE SLIKE d.o.o., Zagreb (Grad Zagreb), Dalmatinska 17, OIB: 49262520408, MBS: 060155515</w:t>
      </w:r>
    </w:p>
    <w:p w:rsidRDefault="001C364D" w:rsidP="006A0F64" w:rsidR="00AD0E97" w:rsidRPr="00B14698">
      <w:pPr>
        <w:jc w:val="both"/>
        <w:rPr>
          <w:sz w:val="24"/>
          <w:szCs w:val="24"/>
        </w:rPr>
      </w:pPr>
      <w:r w:rsidRPr="00B14698">
        <w:rPr>
          <w:sz w:val="24"/>
          <w:szCs w:val="24"/>
        </w:rPr>
        <w:t xml:space="preserve">IV. Nastali troškovi </w:t>
      </w:r>
      <w:r w:rsidR="00AD0E97" w:rsidRPr="00B14698">
        <w:rPr>
          <w:sz w:val="24"/>
          <w:szCs w:val="24"/>
        </w:rPr>
        <w:t xml:space="preserve">koji se ne mogu namiriti iz imovine dužnika </w:t>
      </w:r>
      <w:r w:rsidRPr="00B14698">
        <w:rPr>
          <w:sz w:val="24"/>
          <w:szCs w:val="24"/>
        </w:rPr>
        <w:t xml:space="preserve">podmirit će se iz Fonda za pokriće troškova stečajnog postupka </w:t>
      </w:r>
    </w:p>
    <w:p w:rsidRDefault="00374A8F" w:rsidP="00374A8F" w:rsidR="00374A8F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Pr="00EA161B">
        <w:rPr>
          <w:sz w:val="24"/>
          <w:szCs w:val="24"/>
        </w:rPr>
        <w:t>i dostavlja sudskom registru ovog suda radi brisanja dužnika iz registra.</w:t>
      </w:r>
    </w:p>
    <w:p w:rsidRDefault="001C364D" w:rsidP="001C364D" w:rsidR="001C364D" w:rsidRPr="00B14698">
      <w:pPr>
        <w:rPr>
          <w:sz w:val="24"/>
          <w:szCs w:val="24"/>
        </w:rPr>
      </w:pPr>
    </w:p>
    <w:p w:rsidRDefault="001C364D" w:rsidP="0012073F" w:rsidR="001C364D" w:rsidRPr="00B14698">
      <w:pPr>
        <w:ind w:firstLine="708" w:left="3540"/>
        <w:rPr>
          <w:sz w:val="24"/>
          <w:szCs w:val="24"/>
        </w:rPr>
      </w:pPr>
      <w:r w:rsidRPr="00B14698">
        <w:rPr>
          <w:sz w:val="24"/>
          <w:szCs w:val="24"/>
        </w:rPr>
        <w:t>Obrazloženje</w:t>
      </w:r>
    </w:p>
    <w:p w:rsidRDefault="002121BD" w:rsidP="00485221" w:rsidR="002121BD">
      <w:pPr>
        <w:pStyle w:val="Tijeloteksta"/>
        <w:ind w:firstLine="720"/>
      </w:pPr>
    </w:p>
    <w:p w:rsidRDefault="00485221" w:rsidP="00485221" w:rsidR="00485221">
      <w:pPr>
        <w:pStyle w:val="Tijeloteksta"/>
        <w:ind w:firstLine="720"/>
      </w:pPr>
      <w:r>
        <w:t xml:space="preserve">Predlagatelj, kao radnik, podnio je </w:t>
      </w:r>
      <w:r w:rsidRPr="00690FAC">
        <w:t xml:space="preserve">dana </w:t>
      </w:r>
      <w:r>
        <w:t>27</w:t>
      </w:r>
      <w:r w:rsidRPr="00690FAC">
        <w:t>.</w:t>
      </w:r>
      <w:r>
        <w:t xml:space="preserve"> travnja</w:t>
      </w:r>
      <w:r w:rsidRPr="00690FAC">
        <w:t xml:space="preserve"> 201</w:t>
      </w:r>
      <w:r>
        <w:t>5</w:t>
      </w:r>
      <w:r w:rsidRPr="00690FAC">
        <w:t xml:space="preserve">. godine ovom sudu prijedlog za otvaranjem stečajnog postupka nad </w:t>
      </w:r>
      <w:r>
        <w:t xml:space="preserve">dužnikom. U prijedlog se navodi kako predlagatelj ima prema dužniku tražbinu s osnova radnog odnosa-plaća za razdoblje 01.1.2011. do 30.11.2012. </w:t>
      </w:r>
    </w:p>
    <w:p w:rsidRDefault="00485221" w:rsidP="00485221" w:rsidR="00485221">
      <w:pPr>
        <w:pStyle w:val="Tijeloteksta"/>
        <w:ind w:firstLine="720"/>
      </w:pPr>
      <w:r>
        <w:t xml:space="preserve">Uz prijedlog se dostavlja Potvrda FINA-e od 23.4.2015. i Obračuni plaće za period 01.1.2011. do 30.11.2012. </w:t>
      </w:r>
    </w:p>
    <w:p w:rsidRDefault="00485221" w:rsidP="00485221" w:rsidR="00485221" w:rsidRPr="005C444C">
      <w:pPr>
        <w:pStyle w:val="Tijeloteksta"/>
        <w:ind w:firstLine="720"/>
      </w:pPr>
      <w:r w:rsidRPr="005C444C">
        <w:t>Sud je utvrdio da je predlagatelj ovlašten podnijeti prijedlog za otvaranje stečajnog postupka nad dužnikom sukladno čl. 39.st.4. Stečajnog zakona.</w:t>
      </w:r>
    </w:p>
    <w:p w:rsidRDefault="00485221" w:rsidP="00485221" w:rsidR="00485221" w:rsidRPr="005C444C">
      <w:pPr>
        <w:ind w:firstLine="720"/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Kako se stečajni postupak pokreće prijedlogom vjerovnika ili dužnika, prema članku </w:t>
      </w:r>
      <w:smartTag w:element="metricconverter" w:uri="urn:schemas-microsoft-com:office:smarttags">
        <w:smartTagPr>
          <w:attr w:val="39. st" w:name="ProductID"/>
        </w:smartTagPr>
        <w:r w:rsidRPr="005C444C">
          <w:rPr>
            <w:sz w:val="24"/>
            <w:szCs w:val="24"/>
          </w:rPr>
          <w:t>39. st</w:t>
        </w:r>
      </w:smartTag>
      <w:r w:rsidRPr="005C444C">
        <w:rPr>
          <w:sz w:val="24"/>
          <w:szCs w:val="24"/>
        </w:rPr>
        <w:t xml:space="preserve">. 1. Stečajnog zakona (NN br. 44/96, 29/99, 129/00, 123/03, 197/03, 187/04 i 82/06; dalje SZ), predlagatelj je na opisani način dokazao da je ovlašten podnijeti prijedlog u smislu članka </w:t>
      </w:r>
      <w:smartTag w:element="metricconverter" w:uri="urn:schemas-microsoft-com:office:smarttags">
        <w:smartTagPr>
          <w:attr w:val="39. st" w:name="ProductID"/>
        </w:smartTagPr>
        <w:r w:rsidRPr="005C444C">
          <w:rPr>
            <w:sz w:val="24"/>
            <w:szCs w:val="24"/>
          </w:rPr>
          <w:t>39. st</w:t>
        </w:r>
      </w:smartTag>
      <w:r w:rsidRPr="005C444C">
        <w:rPr>
          <w:sz w:val="24"/>
          <w:szCs w:val="24"/>
        </w:rPr>
        <w:t>. 1. i 2. SZ-a, jer su ostvarene sve propisane pretpostavke za pokretanje stečajnog postupka.</w:t>
      </w:r>
    </w:p>
    <w:p w:rsidRDefault="00485221" w:rsidP="00485221" w:rsidR="00485221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Stoga je sud 22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485221" w:rsidP="00485221" w:rsidR="00485221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13</w:t>
      </w:r>
      <w:r w:rsidRPr="009D07BF">
        <w:rPr>
          <w:sz w:val="24"/>
          <w:szCs w:val="24"/>
        </w:rPr>
        <w:t>.</w:t>
      </w:r>
      <w:r>
        <w:rPr>
          <w:sz w:val="24"/>
          <w:szCs w:val="24"/>
        </w:rPr>
        <w:t xml:space="preserve"> listopada 2015</w:t>
      </w:r>
      <w:r w:rsidRPr="009D07BF">
        <w:rPr>
          <w:sz w:val="24"/>
          <w:szCs w:val="24"/>
        </w:rPr>
        <w:t xml:space="preserve">. godine. Na navedeno ročište pristupio </w:t>
      </w:r>
      <w:r>
        <w:rPr>
          <w:sz w:val="24"/>
          <w:szCs w:val="24"/>
        </w:rPr>
        <w:t>je punomoćnik zastupnik po zakonu predloženog stečajnog dužnika.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Isti se nije protivio prijedlogu za otvaranjem stečajnog postupka. </w:t>
      </w:r>
    </w:p>
    <w:p w:rsidRDefault="00485221" w:rsidP="00485221" w:rsidR="00485221" w:rsidRPr="00E62BEB">
      <w:pPr>
        <w:ind w:firstLine="709"/>
        <w:jc w:val="both"/>
        <w:rPr>
          <w:sz w:val="24"/>
          <w:szCs w:val="24"/>
        </w:rPr>
      </w:pPr>
      <w:r w:rsidRPr="00E62BEB">
        <w:rPr>
          <w:sz w:val="24"/>
          <w:szCs w:val="24"/>
        </w:rPr>
        <w:t xml:space="preserve"> Ročište radi rasprave o uvjetima za otvaranje stečajnog postupka </w:t>
      </w:r>
      <w:r>
        <w:rPr>
          <w:sz w:val="24"/>
          <w:szCs w:val="24"/>
        </w:rPr>
        <w:t>održano je 13</w:t>
      </w:r>
      <w:r w:rsidRPr="00E62BEB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E62BEB">
        <w:rPr>
          <w:sz w:val="24"/>
          <w:szCs w:val="24"/>
        </w:rPr>
        <w:t xml:space="preserve"> 2015. godine. </w:t>
      </w:r>
      <w:r>
        <w:rPr>
          <w:sz w:val="24"/>
          <w:szCs w:val="24"/>
        </w:rPr>
        <w:t xml:space="preserve">Na navedeno ročište pristupio je zastupnik po zakonu predloženog stečajnog dužnika. Na ročištu je pročitan prokazni popis imovine kojeg je zastupnik po zakonu predao 27.4.2015., a iz kojeg proizlazi kako predloženi stečajni dužnik nema imovine </w:t>
      </w:r>
      <w:r w:rsidRPr="00E62BEB">
        <w:rPr>
          <w:sz w:val="24"/>
          <w:szCs w:val="24"/>
        </w:rPr>
        <w:t xml:space="preserve">iz koje se mogu podmiriti troškovi stečajnog postupka. </w:t>
      </w:r>
      <w:r>
        <w:rPr>
          <w:sz w:val="24"/>
          <w:szCs w:val="24"/>
        </w:rPr>
        <w:t>Pročitana je Potvrda FINA-e od 12.10.2015. iz koje je vidljivo kako je račun predloženog stečajnog dužnika blokiran u razdoblju duljem od 60 dana.</w:t>
      </w:r>
    </w:p>
    <w:p w:rsidRDefault="00485221" w:rsidP="00485221" w:rsidR="00485221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74A8F" w:rsidP="00374A8F" w:rsidR="00374A8F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6C670D">
        <w:rPr>
          <w:sz w:val="24"/>
          <w:szCs w:val="24"/>
        </w:rPr>
        <w:t>1</w:t>
      </w:r>
      <w:r w:rsidR="00485221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485221">
        <w:rPr>
          <w:sz w:val="24"/>
          <w:szCs w:val="24"/>
        </w:rPr>
        <w:t xml:space="preserve"> listopada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>
        <w:rPr>
          <w:sz w:val="24"/>
          <w:szCs w:val="24"/>
        </w:rPr>
        <w:t>o je</w:t>
      </w:r>
      <w:r w:rsidR="00485221">
        <w:rPr>
          <w:sz w:val="24"/>
          <w:szCs w:val="24"/>
        </w:rPr>
        <w:t xml:space="preserve"> na mrežnim stranicama E oglasna ploča 14. listopada 2015. godine  u skladu s odredbom članka 441. u vezi 12. Stečajnog zakona („Narodne novine“ broj: 71/15)</w:t>
      </w:r>
      <w:r w:rsidR="006C670D">
        <w:rPr>
          <w:sz w:val="24"/>
          <w:szCs w:val="24"/>
        </w:rPr>
        <w:t>.</w:t>
      </w:r>
      <w:r w:rsidRPr="00A44792">
        <w:rPr>
          <w:sz w:val="24"/>
          <w:szCs w:val="24"/>
        </w:rPr>
        <w:t xml:space="preserve">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374A8F" w:rsidP="00374A8F" w:rsidR="00374A8F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374A8F" w:rsidP="00374A8F" w:rsidR="00374A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374A8F" w:rsidP="00374A8F" w:rsidR="00374A8F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1756E2" w:rsidP="00374A8F" w:rsidR="001756E2">
      <w:pPr>
        <w:pStyle w:val="Tijeloteksta"/>
        <w:jc w:val="center"/>
      </w:pPr>
    </w:p>
    <w:p w:rsidRDefault="00374A8F" w:rsidP="00374A8F" w:rsidR="00374A8F">
      <w:pPr>
        <w:pStyle w:val="Tijeloteksta"/>
        <w:jc w:val="center"/>
        <w:rPr>
          <w:b/>
        </w:rPr>
      </w:pPr>
      <w:r>
        <w:t xml:space="preserve">U Zagrebu, </w:t>
      </w:r>
      <w:r w:rsidR="006C670D">
        <w:t>2</w:t>
      </w:r>
      <w:r w:rsidR="005F648F">
        <w:t>1</w:t>
      </w:r>
      <w:r w:rsidRPr="00EA161B">
        <w:t>.</w:t>
      </w:r>
      <w:r w:rsidR="006C670D">
        <w:t xml:space="preserve"> siječnja</w:t>
      </w:r>
      <w:r w:rsidRPr="00EA161B">
        <w:t xml:space="preserve"> 201</w:t>
      </w:r>
      <w:r w:rsidR="006C670D">
        <w:t>6</w:t>
      </w:r>
      <w:r w:rsidRPr="00EA161B">
        <w:t>. godine</w:t>
      </w:r>
    </w:p>
    <w:p w:rsidRDefault="001756E2" w:rsidP="00374A8F" w:rsidR="001756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21BD" w:rsidP="00E91121" w:rsidR="002121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21BD" w:rsidP="00E91121" w:rsidR="002121B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121BD" w:rsidP="00E91121" w:rsidR="002121B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121BD" w:rsidP="00E91121" w:rsidR="002121B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121BD" w:rsidP="00E91121" w:rsidR="002121B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74A8F" w:rsidP="00374A8F" w:rsidR="00374A8F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UPUTA O PRAVNOM LIJEKU:</w:t>
      </w:r>
    </w:p>
    <w:p w:rsidRDefault="00374A8F" w:rsidP="00374A8F" w:rsidR="00374A8F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374A8F" w:rsidP="00374A8F" w:rsidR="00374A8F">
      <w:pPr>
        <w:ind w:left="1440"/>
        <w:jc w:val="both"/>
        <w:rPr>
          <w:sz w:val="24"/>
          <w:szCs w:val="24"/>
        </w:rPr>
      </w:pPr>
    </w:p>
    <w:p w:rsidRDefault="001756E2" w:rsidP="00374A8F" w:rsidR="001756E2">
      <w:pPr>
        <w:ind w:left="1440"/>
        <w:jc w:val="both"/>
        <w:rPr>
          <w:sz w:val="24"/>
          <w:szCs w:val="24"/>
        </w:rPr>
      </w:pPr>
    </w:p>
    <w:p w:rsidRDefault="00374A8F" w:rsidP="00374A8F" w:rsidR="00374A8F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485221" w:rsidP="00485221" w:rsidR="00485221" w:rsidRPr="00FA305C">
      <w:pPr>
        <w:numPr>
          <w:ilvl w:val="0"/>
          <w:numId w:val="2"/>
        </w:numPr>
        <w:tabs>
          <w:tab w:pos="720" w:val="clear"/>
          <w:tab w:pos="1211" w:val="num"/>
        </w:tabs>
        <w:ind w:left="1211"/>
        <w:jc w:val="both"/>
        <w:rPr>
          <w:sz w:val="24"/>
          <w:szCs w:val="24"/>
        </w:rPr>
      </w:pPr>
      <w:r w:rsidRPr="00FA305C">
        <w:rPr>
          <w:sz w:val="24"/>
          <w:szCs w:val="24"/>
        </w:rPr>
        <w:t xml:space="preserve">predlagatelj </w:t>
      </w:r>
      <w:r w:rsidRPr="00A4194C">
        <w:rPr>
          <w:sz w:val="24"/>
          <w:szCs w:val="24"/>
        </w:rPr>
        <w:t>DAMIR BUČEVIĆA, Zagreb, Pantovčak 131,</w:t>
      </w:r>
      <w:r w:rsidRPr="00FA305C">
        <w:rPr>
          <w:sz w:val="24"/>
          <w:szCs w:val="24"/>
        </w:rPr>
        <w:t>,</w:t>
      </w:r>
    </w:p>
    <w:p w:rsidRDefault="00485221" w:rsidP="00485221" w:rsidR="00485221">
      <w:pPr>
        <w:numPr>
          <w:ilvl w:val="0"/>
          <w:numId w:val="2"/>
        </w:numPr>
        <w:tabs>
          <w:tab w:pos="720" w:val="clear"/>
          <w:tab w:pos="1211" w:val="num"/>
        </w:tabs>
        <w:autoSpaceDE w:val="false"/>
        <w:autoSpaceDN w:val="false"/>
        <w:adjustRightInd w:val="false"/>
        <w:ind w:left="1211"/>
        <w:jc w:val="both"/>
        <w:rPr>
          <w:sz w:val="24"/>
          <w:szCs w:val="24"/>
        </w:rPr>
      </w:pPr>
      <w:r w:rsidRPr="00A4194C">
        <w:rPr>
          <w:sz w:val="24"/>
          <w:szCs w:val="24"/>
        </w:rPr>
        <w:t>POKRETNE SLIKE d.o.o., Zagreb (Grad Zagreb), Dalmatinska 17</w:t>
      </w:r>
    </w:p>
    <w:p w:rsidRDefault="00485221" w:rsidP="00485221" w:rsidR="00485221">
      <w:pPr>
        <w:numPr>
          <w:ilvl w:val="0"/>
          <w:numId w:val="2"/>
        </w:numPr>
        <w:tabs>
          <w:tab w:pos="720" w:val="clear"/>
          <w:tab w:pos="1211" w:val="num"/>
        </w:tabs>
        <w:autoSpaceDE w:val="false"/>
        <w:autoSpaceDN w:val="false"/>
        <w:adjustRightInd w:val="false"/>
        <w:ind w:left="1211"/>
        <w:jc w:val="both"/>
        <w:rPr>
          <w:sz w:val="24"/>
          <w:szCs w:val="24"/>
        </w:rPr>
      </w:pPr>
      <w:r w:rsidRPr="00A4194C">
        <w:rPr>
          <w:sz w:val="24"/>
          <w:szCs w:val="24"/>
        </w:rPr>
        <w:t>zakonski zastupnik dužnika: DAMIR BUČEVIĆ, Zagreb, MEDVEDGRADSKA ULICA 39</w:t>
      </w:r>
    </w:p>
    <w:p w:rsidRDefault="00F0040A" w:rsidP="00485221" w:rsidR="00485221" w:rsidRPr="00FB408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stečajni upravitelj </w:t>
      </w:r>
      <w:r w:rsidR="00485221" w:rsidRPr="00FB4088">
        <w:rPr>
          <w:sz w:val="24"/>
          <w:szCs w:val="24"/>
        </w:rPr>
        <w:t xml:space="preserve">Davor Bišćan, dipl. pravnik, iz Zagreba, Jurišićeva 10, </w:t>
      </w:r>
    </w:p>
    <w:p w:rsidRDefault="006C670D" w:rsidP="00485221" w:rsidR="00374A8F" w:rsidRPr="005D3037">
      <w:pPr>
        <w:tabs>
          <w:tab w:pos="0" w:val="num"/>
        </w:tabs>
        <w:ind w:hanging="705" w:left="705"/>
        <w:jc w:val="both"/>
        <w:rPr>
          <w:sz w:val="24"/>
          <w:szCs w:val="24"/>
        </w:rPr>
      </w:pPr>
      <w:r>
        <w:rPr>
          <w:sz w:val="24"/>
          <w:szCs w:val="24"/>
        </w:rPr>
        <w:t>-          S</w:t>
      </w:r>
      <w:r w:rsidR="00374A8F" w:rsidRPr="005D3037">
        <w:rPr>
          <w:sz w:val="24"/>
          <w:szCs w:val="24"/>
        </w:rPr>
        <w:t>tečajni upisnik</w:t>
      </w:r>
    </w:p>
    <w:p w:rsidRDefault="00374A8F" w:rsidP="006C670D" w:rsidR="00374A8F" w:rsidRPr="00EA161B">
      <w:pPr>
        <w:tabs>
          <w:tab w:pos="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6C670D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E </w:t>
      </w:r>
      <w:r w:rsidRPr="00EA161B">
        <w:rPr>
          <w:sz w:val="24"/>
          <w:szCs w:val="24"/>
        </w:rPr>
        <w:t>oglasna ploča-8 dana</w:t>
      </w:r>
    </w:p>
    <w:p w:rsidRDefault="006C670D" w:rsidP="006C670D" w:rsidR="006C670D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Sudski registar po pravomoćnost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ŽDO – Zagreb, Građansko-upravni odjel</w:t>
      </w:r>
    </w:p>
    <w:p w:rsidRDefault="00374A8F" w:rsidP="006C670D" w:rsidR="00374A8F" w:rsidRPr="00EA161B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Porezna uprava Zagreb</w:t>
      </w:r>
    </w:p>
    <w:p w:rsidRDefault="00374A8F" w:rsidP="006C670D" w:rsidR="00374A8F">
      <w:pPr>
        <w:tabs>
          <w:tab w:pos="0" w:val="num"/>
        </w:tabs>
        <w:rPr>
          <w:sz w:val="24"/>
          <w:szCs w:val="24"/>
        </w:rPr>
      </w:pPr>
      <w:r w:rsidRPr="00EA161B">
        <w:rPr>
          <w:sz w:val="24"/>
          <w:szCs w:val="24"/>
        </w:rPr>
        <w:t xml:space="preserve">      -  Ministarstvo pravosuđa RH</w:t>
      </w:r>
    </w:p>
    <w:p w:rsidRDefault="00485221" w:rsidP="006C670D" w:rsidR="00485221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FINA</w:t>
      </w:r>
    </w:p>
    <w:p w:rsidRDefault="006C670D" w:rsidP="006C670D" w:rsidR="00374A8F" w:rsidRPr="00EA161B">
      <w:pPr>
        <w:tabs>
          <w:tab w:pos="0" w:val="num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74A8F">
        <w:rPr>
          <w:sz w:val="24"/>
          <w:szCs w:val="24"/>
        </w:rPr>
        <w:t>- spis</w:t>
      </w:r>
    </w:p>
    <w:p w:rsidRDefault="001C364D" w:rsidP="006C670D" w:rsidR="001C364D" w:rsidRPr="00655447">
      <w:pPr>
        <w:tabs>
          <w:tab w:pos="0" w:val="num"/>
        </w:tabs>
        <w:jc w:val="both"/>
        <w:rPr>
          <w:sz w:val="24"/>
          <w:szCs w:val="24"/>
        </w:rPr>
      </w:pPr>
    </w:p>
    <w:sectPr w:rsidSect="00222BC4" w:rsidR="001C364D" w:rsidRPr="0065544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814" w:rsidR="005B4814">
      <w:r>
        <w:separator/>
      </w:r>
    </w:p>
  </w:endnote>
  <w:endnote w:id="0" w:type="continuationSeparator">
    <w:p w:rsidRDefault="005B4814" w:rsidR="005B4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814" w:rsidR="005B4814">
      <w:r>
        <w:separator/>
      </w:r>
    </w:p>
  </w:footnote>
  <w:footnote w:id="0" w:type="continuationSeparator">
    <w:p w:rsidRDefault="005B4814" w:rsidR="005B4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E86" w:rsidR="00AA0E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E86" w:rsidP="001E04B8" w:rsidR="00AA0E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7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22BC4" w:rsidR="00AA0E86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B14698">
        <w:rPr>
          <w:sz w:val="24"/>
          <w:szCs w:val="24"/>
        </w:rPr>
        <w:t>72. St</w:t>
      </w:r>
    </w:smartTag>
    <w:r w:rsidR="00C7305B">
      <w:rPr>
        <w:sz w:val="24"/>
        <w:szCs w:val="24"/>
      </w:rPr>
      <w:t xml:space="preserve"> -</w:t>
    </w:r>
    <w:r w:rsidR="00485221">
      <w:rPr>
        <w:sz w:val="24"/>
        <w:szCs w:val="24"/>
      </w:rPr>
      <w:t>307</w:t>
    </w:r>
    <w:r w:rsidR="006C670D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C7063"/>
    <w:rsid w:val="000C7CD5"/>
    <w:rsid w:val="00115C50"/>
    <w:rsid w:val="0012073F"/>
    <w:rsid w:val="001756E2"/>
    <w:rsid w:val="001979ED"/>
    <w:rsid w:val="001C364D"/>
    <w:rsid w:val="001D52F8"/>
    <w:rsid w:val="001E04B8"/>
    <w:rsid w:val="002121BD"/>
    <w:rsid w:val="00222BC4"/>
    <w:rsid w:val="00262B05"/>
    <w:rsid w:val="00293C1F"/>
    <w:rsid w:val="00374A8F"/>
    <w:rsid w:val="00392C86"/>
    <w:rsid w:val="003F6519"/>
    <w:rsid w:val="004318FC"/>
    <w:rsid w:val="00485221"/>
    <w:rsid w:val="004F0847"/>
    <w:rsid w:val="005B0F7C"/>
    <w:rsid w:val="005B4814"/>
    <w:rsid w:val="005B4E64"/>
    <w:rsid w:val="005F648F"/>
    <w:rsid w:val="0062435C"/>
    <w:rsid w:val="006317F6"/>
    <w:rsid w:val="00655447"/>
    <w:rsid w:val="00676154"/>
    <w:rsid w:val="006A0F64"/>
    <w:rsid w:val="006C670D"/>
    <w:rsid w:val="00722C1A"/>
    <w:rsid w:val="00856CD5"/>
    <w:rsid w:val="008D1D84"/>
    <w:rsid w:val="00942CE2"/>
    <w:rsid w:val="00AA0E86"/>
    <w:rsid w:val="00AD0E97"/>
    <w:rsid w:val="00B14698"/>
    <w:rsid w:val="00B455D8"/>
    <w:rsid w:val="00B9078B"/>
    <w:rsid w:val="00C7305B"/>
    <w:rsid w:val="00CA2A83"/>
    <w:rsid w:val="00CC61FB"/>
    <w:rsid w:val="00CE2DBE"/>
    <w:rsid w:val="00CE59EA"/>
    <w:rsid w:val="00D5756C"/>
    <w:rsid w:val="00D67CB9"/>
    <w:rsid w:val="00ED5A4D"/>
    <w:rsid w:val="00EF4CCD"/>
    <w:rsid w:val="00F0040A"/>
    <w:rsid w:val="00F335DE"/>
    <w:rsid w:val="00FC1CBB"/>
    <w:rsid w:val="00FC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22BC4"/>
  </w:style>
  <w:style w:customStyle="true" w:styleId="TijelotekstaChar" w:type="character">
    <w:name w:val="Tijelo teksta Char"/>
    <w:link w:val="Tijeloteksta"/>
    <w:rsid w:val="003F6519"/>
    <w:rPr>
      <w:sz w:val="24"/>
      <w:szCs w:val="24"/>
    </w:rPr>
  </w:style>
  <w:style w:customStyle="true" w:styleId="PodnaslovChar" w:type="character">
    <w:name w:val="Podnaslov Char"/>
    <w:basedOn w:val="Zadanifontodlomka"/>
    <w:link w:val="Podnaslov"/>
    <w:rsid w:val="00655447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F0040A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90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7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7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7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7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AA0E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0E86"/>
  </w:style>
  <w:style w:styleId="Podnoje" w:type="paragraph">
    <w:name w:val="footer"/>
    <w:basedOn w:val="Normal"/>
    <w:link w:val="PodnojeChar"/>
    <w:rsid w:val="00222B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22BC4"/>
  </w:style>
  <w:style w:customStyle="1" w:styleId="TijelotekstaChar" w:type="character">
    <w:name w:val="Tijelo teksta Char"/>
    <w:link w:val="Tijeloteksta"/>
    <w:rsid w:val="003F6519"/>
    <w:rPr>
      <w:sz w:val="24"/>
      <w:szCs w:val="24"/>
    </w:rPr>
  </w:style>
  <w:style w:customStyle="1" w:styleId="PodnaslovChar" w:type="character">
    <w:name w:val="Podnaslov Char"/>
    <w:basedOn w:val="Zadanifontodlomka"/>
    <w:link w:val="Podnaslov"/>
    <w:rsid w:val="00655447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F0040A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90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7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7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7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7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62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POKRETNE SLIKE d.o.o.</izvorni_sadrzaj>
    <derivirana_varijabla naziv="DomainObject.Predmet.ProtustrankaFormated_1">  POKRETNE SLIKE d.o.o.</derivirana_varijabla>
  </DomainObject.Predmet.ProtustrankaFormated>
  <DomainObject.Predmet.ProtustrankaFormatedOIB>
    <izvorni_sadrzaj>  POKRETNE SLIKE d.o.o., OIB 49262520408</izvorni_sadrzaj>
    <derivirana_varijabla naziv="DomainObject.Predmet.ProtustrankaFormatedOIB_1">  POKRETNE SLIKE d.o.o., OIB 49262520408</derivirana_varijabla>
  </DomainObject.Predmet.ProtustrankaFormatedOIB>
  <DomainObject.Predmet.ProtustrankaFormatedWithAdress>
    <izvorni_sadrzaj> POKRETNE SLIKE d.o.o., Dalmatinska 17, 10000 Zagreb</izvorni_sadrzaj>
    <derivirana_varijabla naziv="DomainObject.Predmet.ProtustrankaFormatedWithAdress_1"> POKRETNE SLIKE d.o.o., Dalmatinska 17, 10000 Zagreb</derivirana_varijabla>
  </DomainObject.Predmet.ProtustrankaFormatedWithAdress>
  <DomainObject.Predmet.ProtustrankaFormatedWithAdressOIB>
    <izvorni_sadrzaj> POKRETNE SLIKE d.o.o., OIB 49262520408, Dalmatinska 17, 10000 Zagreb</izvorni_sadrzaj>
    <derivirana_varijabla naziv="DomainObject.Predmet.ProtustrankaFormatedWithAdressOIB_1"> POKRETNE SLIKE d.o.o., OIB 49262520408, Dalmatinska 17, 10000 Zagreb</derivirana_varijabla>
  </DomainObject.Predmet.ProtustrankaFormatedWithAdressOIB>
  <DomainObject.Predmet.ProtustrankaWithAdress>
    <izvorni_sadrzaj>POKRETNE SLIKE d.o.o. Dalmatinska 17, 10000 Zagreb</izvorni_sadrzaj>
    <derivirana_varijabla naziv="DomainObject.Predmet.ProtustrankaWithAdress_1">POKRETNE SLIKE d.o.o. Dalmatinska 17, 10000 Zagreb</derivirana_varijabla>
  </DomainObject.Predmet.ProtustrankaWithAdress>
  <DomainObject.Predmet.ProtustrankaWithAdressOIB>
    <izvorni_sadrzaj>POKRETNE SLIKE d.o.o., OIB 49262520408, Dalmatinska 17, 10000 Zagreb</izvorni_sadrzaj>
    <derivirana_varijabla naziv="DomainObject.Predmet.ProtustrankaWithAdressOIB_1">POKRETNE SLIKE d.o.o., OIB 49262520408, Dalmatinska 17, 10000 Zagreb</derivirana_varijabla>
  </DomainObject.Predmet.ProtustrankaWithAdressOIB>
  <DomainObject.Predmet.ProtustrankaNazivFormated>
    <izvorni_sadrzaj>POKRETNE SLIKE d.o.o.</izvorni_sadrzaj>
    <derivirana_varijabla naziv="DomainObject.Predmet.ProtustrankaNazivFormated_1">POKRETNE SLIKE d.o.o.</derivirana_varijabla>
  </DomainObject.Predmet.ProtustrankaNazivFormated>
  <DomainObject.Predmet.ProtustrankaNazivFormatedOIB>
    <izvorni_sadrzaj>POKRETNE SLIKE d.o.o., OIB 49262520408</izvorni_sadrzaj>
    <derivirana_varijabla naziv="DomainObject.Predmet.ProtustrankaNazivFormatedOIB_1">POKRETNE SLIKE d.o.o., OIB 49262520408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Bučević</izvorni_sadrzaj>
    <derivirana_varijabla naziv="DomainObject.Predmet.StrankaFormated_1">  Damir Bučević</derivirana_varijabla>
  </DomainObject.Predmet.StrankaFormated>
  <DomainObject.Predmet.StrankaFormatedOIB>
    <izvorni_sadrzaj>  Damir Bučević, OIB 34563144951</izvorni_sadrzaj>
    <derivirana_varijabla naziv="DomainObject.Predmet.StrankaFormatedOIB_1">  Damir Bučević, OIB 34563144951</derivirana_varijabla>
  </DomainObject.Predmet.StrankaFormatedOIB>
  <DomainObject.Predmet.StrankaFormatedWithAdress>
    <izvorni_sadrzaj> Damir Bučević, PANTOVČAK 131, 10000 Zagreb</izvorni_sadrzaj>
    <derivirana_varijabla naziv="DomainObject.Predmet.StrankaFormatedWithAdress_1"> Damir Bučević, PANTOVČAK 131, 10000 Zagreb</derivirana_varijabla>
  </DomainObject.Predmet.StrankaFormatedWithAdress>
  <DomainObject.Predmet.StrankaFormatedWithAdressOIB>
    <izvorni_sadrzaj> Damir Bučević, OIB 34563144951, PANTOVČAK 131, 10000 Zagreb</izvorni_sadrzaj>
    <derivirana_varijabla naziv="DomainObject.Predmet.StrankaFormatedWithAdressOIB_1"> Damir Bučević, OIB 34563144951, PANTOVČAK 131, 10000 Zagreb</derivirana_varijabla>
  </DomainObject.Predmet.StrankaFormatedWithAdressOIB>
  <DomainObject.Predmet.StrankaWithAdress>
    <izvorni_sadrzaj>Damir Bučević PANTOVČAK 131,10000 Zagreb</izvorni_sadrzaj>
    <derivirana_varijabla naziv="DomainObject.Predmet.StrankaWithAdress_1">Damir Bučević PANTOVČAK 131,10000 Zagreb</derivirana_varijabla>
  </DomainObject.Predmet.StrankaWithAdress>
  <DomainObject.Predmet.StrankaWithAdressOIB>
    <izvorni_sadrzaj>Damir Bučević, OIB 34563144951, PANTOVČAK 131,10000 Zagreb</izvorni_sadrzaj>
    <derivirana_varijabla naziv="DomainObject.Predmet.StrankaWithAdressOIB_1">Damir Bučević, OIB 34563144951, PANTOVČAK 131,10000 Zagreb</derivirana_varijabla>
  </DomainObject.Predmet.StrankaWithAdressOIB>
  <DomainObject.Predmet.StrankaNazivFormated>
    <izvorni_sadrzaj>Damir Bučević</izvorni_sadrzaj>
    <derivirana_varijabla naziv="DomainObject.Predmet.StrankaNazivFormated_1">Damir Bučević</derivirana_varijabla>
  </DomainObject.Predmet.StrankaNazivFormated>
  <DomainObject.Predmet.StrankaNazivFormatedOIB>
    <izvorni_sadrzaj>Damir Bučević, OIB 34563144951</izvorni_sadrzaj>
    <derivirana_varijabla naziv="DomainObject.Predmet.StrankaNazivFormatedOIB_1">Damir Bučević, OIB 34563144951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Damir Bučević</item>
    </izvorni_sadrzaj>
    <derivirana_varijabla naziv="DomainObject.Predmet.StrankaListFormated_1">
      <item>Damir Bučević</item>
    </derivirana_varijabla>
  </DomainObject.Predmet.StrankaListFormated>
  <DomainObject.Predmet.StrankaListFormatedOIB>
    <izvorni_sadrzaj>
      <item>Damir Bučević, OIB 34563144951</item>
    </izvorni_sadrzaj>
    <derivirana_varijabla naziv="DomainObject.Predmet.StrankaListFormatedOIB_1">
      <item>Damir Bučević, OIB 34563144951</item>
    </derivirana_varijabla>
  </DomainObject.Predmet.StrankaListFormatedOIB>
  <DomainObject.Predmet.StrankaListFormatedWithAdress>
    <izvorni_sadrzaj>
      <item>Damir Bučević, PANTOVČAK 131, 10000 Zagreb</item>
    </izvorni_sadrzaj>
    <derivirana_varijabla naziv="DomainObject.Predmet.StrankaListFormatedWithAdress_1">
      <item>Damir Bučević, PANTOVČAK 131, 10000 Zagreb</item>
    </derivirana_varijabla>
  </DomainObject.Predmet.StrankaListFormatedWithAdress>
  <DomainObject.Predmet.StrankaListFormatedWithAdressOIB>
    <izvorni_sadrzaj>
      <item>Damir Bučević, OIB 34563144951, PANTOVČAK 131, 10000 Zagreb</item>
    </izvorni_sadrzaj>
    <derivirana_varijabla naziv="DomainObject.Predmet.StrankaListFormatedWithAdressOIB_1">
      <item>Damir Bučević, OIB 34563144951, PANTOVČAK 131, 10000 Zagreb</item>
    </derivirana_varijabla>
  </DomainObject.Predmet.StrankaListFormatedWithAdressOIB>
  <DomainObject.Predmet.StrankaListNazivFormated>
    <izvorni_sadrzaj>
      <item>Damir Bučević</item>
    </izvorni_sadrzaj>
    <derivirana_varijabla naziv="DomainObject.Predmet.StrankaListNazivFormated_1">
      <item>Damir Bučević</item>
    </derivirana_varijabla>
  </DomainObject.Predmet.StrankaListNazivFormated>
  <DomainObject.Predmet.StrankaListNazivFormatedOIB>
    <izvorni_sadrzaj>
      <item>Damir Bučević, OIB 34563144951</item>
    </izvorni_sadrzaj>
    <derivirana_varijabla naziv="DomainObject.Predmet.StrankaListNazivFormatedOIB_1">
      <item>Damir Bučević, OIB 34563144951</item>
    </derivirana_varijabla>
  </DomainObject.Predmet.StrankaListNazivFormatedOIB>
  <DomainObject.Predmet.ProtuStrankaListFormated>
    <izvorni_sadrzaj>
      <item>POKRETNE SLIKE d.o.o.</item>
    </izvorni_sadrzaj>
    <derivirana_varijabla naziv="DomainObject.Predmet.ProtuStrankaListFormated_1">
      <item>POKRETNE SLIKE d.o.o.</item>
    </derivirana_varijabla>
  </DomainObject.Predmet.ProtuStrankaListFormated>
  <DomainObject.Predmet.ProtuStrankaListFormatedOIB>
    <izvorni_sadrzaj>
      <item>POKRETNE SLIKE d.o.o., OIB 49262520408</item>
    </izvorni_sadrzaj>
    <derivirana_varijabla naziv="DomainObject.Predmet.ProtuStrankaListFormatedOIB_1">
      <item>POKRETNE SLIKE d.o.o., OIB 49262520408</item>
    </derivirana_varijabla>
  </DomainObject.Predmet.ProtuStrankaListFormatedOIB>
  <DomainObject.Predmet.ProtuStrankaListFormatedWithAdress>
    <izvorni_sadrzaj>
      <item>POKRETNE SLIKE d.o.o., Dalmatinska 17, 10000 Zagreb</item>
    </izvorni_sadrzaj>
    <derivirana_varijabla naziv="DomainObject.Predmet.ProtuStrankaListFormatedWithAdress_1">
      <item>POKRETNE SLIKE d.o.o., Dalmatinska 17, 10000 Zagreb</item>
    </derivirana_varijabla>
  </DomainObject.Predmet.ProtuStrankaListFormatedWithAdress>
  <DomainObject.Predmet.ProtuStrankaListFormatedWithAdressOIB>
    <izvorni_sadrzaj>
      <item>POKRETNE SLIKE d.o.o., OIB 49262520408, Dalmatinska 17, 10000 Zagreb</item>
    </izvorni_sadrzaj>
    <derivirana_varijabla naziv="DomainObject.Predmet.ProtuStrankaListFormatedWithAdressOIB_1">
      <item>POKRETNE SLIKE d.o.o., OIB 49262520408, Dalmatinska 17, 10000 Zagreb</item>
    </derivirana_varijabla>
  </DomainObject.Predmet.ProtuStrankaListFormatedWithAdressOIB>
  <DomainObject.Predmet.ProtuStrankaListNazivFormated>
    <izvorni_sadrzaj>
      <item>POKRETNE SLIKE d.o.o.</item>
    </izvorni_sadrzaj>
    <derivirana_varijabla naziv="DomainObject.Predmet.ProtuStrankaListNazivFormated_1">
      <item>POKRETNE SLIKE d.o.o.</item>
    </derivirana_varijabla>
  </DomainObject.Predmet.ProtuStrankaListNazivFormated>
  <DomainObject.Predmet.ProtuStrankaListNazivFormatedOIB>
    <izvorni_sadrzaj>
      <item>POKRETNE SLIKE d.o.o., OIB 49262520408</item>
    </izvorni_sadrzaj>
    <derivirana_varijabla naziv="DomainObject.Predmet.ProtuStrankaListNazivFormatedOIB_1">
      <item>POKRETNE SLIKE d.o.o., OIB 49262520408</item>
    </derivirana_varijabla>
  </DomainObject.Predmet.ProtuStrankaListNazivFormatedOIB>
  <DomainObject.Predmet.OstaliListFormated>
    <izvorni_sadrzaj>
      <item>Damir Bučević</item>
      <item>Financijska agencija</item>
    </izvorni_sadrzaj>
    <derivirana_varijabla naziv="DomainObject.Predmet.OstaliListFormated_1">
      <item>Damir Bučević</item>
      <item>Financijska agencija</item>
    </derivirana_varijabla>
  </DomainObject.Predmet.OstaliListFormated>
  <DomainObject.Predmet.OstaliListFormatedOIB>
    <izvorni_sadrzaj>
      <item>Damir Bučević, OIB 34563144951</item>
      <item>Financijska agencija, OIB 85821130368</item>
    </izvorni_sadrzaj>
    <derivirana_varijabla naziv="DomainObject.Predmet.OstaliListFormatedOIB_1">
      <item>Damir Bučević, OIB 34563144951</item>
      <item>Financijska agencija, OIB 85821130368</item>
    </derivirana_varijabla>
  </DomainObject.Predmet.OstaliListFormatedOIB>
  <DomainObject.Predmet.OstaliListFormatedWithAdress>
    <izvorni_sadrzaj>
      <item>Damir Bučević, Medvedgradska ulica 39, 10000 Zagreb</item>
      <item>Financijska agencija, Ulica grada Vukovara 70, 10000 Zagreb</item>
    </izvorni_sadrzaj>
    <derivirana_varijabla naziv="DomainObject.Predmet.OstaliListFormatedWithAdress_1">
      <item>Damir Bučević, Medvedgradska ulica 39, 10000 Zagreb</item>
      <item>Financijska agencija, Ulica grada Vukovara 70, 10000 Zagreb</item>
    </derivirana_varijabla>
  </DomainObject.Predmet.OstaliListFormatedWithAdress>
  <DomainObject.Predmet.OstaliListFormatedWithAdressOIB>
    <izvorni_sadrzaj>
      <item>Damir Bučević, OIB 34563144951, Medvedgradska ulica 39, 10000 Zagreb</item>
      <item>Financijska agencija, OIB 85821130368, Ulica grada Vukovara 70, 10000 Zagreb</item>
    </izvorni_sadrzaj>
    <derivirana_varijabla naziv="DomainObject.Predmet.OstaliListFormatedWithAdressOIB_1">
      <item>Damir Bučević, OIB 34563144951, Medvedgradska ulica 39,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Damir Bučević</item>
      <item>Financijska agencija</item>
    </izvorni_sadrzaj>
    <derivirana_varijabla naziv="DomainObject.Predmet.OstaliListNazivFormated_1">
      <item>Damir Bučević</item>
      <item>Financijska agencija</item>
    </derivirana_varijabla>
  </DomainObject.Predmet.OstaliListNazivFormated>
  <DomainObject.Predmet.OstaliListNazivFormatedOIB>
    <izvorni_sadrzaj>
      <item>Damir Bučević, OIB 34563144951</item>
      <item>Financijska agencija, OIB 85821130368</item>
    </izvorni_sadrzaj>
    <derivirana_varijabla naziv="DomainObject.Predmet.OstaliListNazivFormatedOIB_1">
      <item>Damir Bučević, OIB 34563144951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Bučević</izvorni_sadrzaj>
    <derivirana_varijabla naziv="DomainObject.Predmet.StrankaIDrugi_1">Damir Bučević</derivirana_varijabla>
  </DomainObject.Predmet.StrankaIDrugi>
  <DomainObject.Predmet.ProtustrankaIDrugi>
    <izvorni_sadrzaj>POKRETNE SLIKE d.o.o.</izvorni_sadrzaj>
    <derivirana_varijabla naziv="DomainObject.Predmet.ProtustrankaIDrugi_1">POKRETNE SLIKE d.o.o.</derivirana_varijabla>
  </DomainObject.Predmet.ProtustrankaIDrugi>
  <DomainObject.Predmet.StrankaIDrugiAdressOIB>
    <izvorni_sadrzaj>Damir Bučević, OIB 34563144951, PANTOVČAK 131, 10000 Zagreb</izvorni_sadrzaj>
    <derivirana_varijabla naziv="DomainObject.Predmet.StrankaIDrugiAdressOIB_1">Damir Bučević, OIB 34563144951, PANTOVČAK 131, 10000 Zagreb</derivirana_varijabla>
  </DomainObject.Predmet.StrankaIDrugiAdressOIB>
  <DomainObject.Predmet.ProtustrankaIDrugiAdressOIB>
    <izvorni_sadrzaj>POKRETNE SLIKE d.o.o., OIB 49262520408, Dalmatinska 17, 10000 Zagreb</izvorni_sadrzaj>
    <derivirana_varijabla naziv="DomainObject.Predmet.ProtustrankaIDrugiAdressOIB_1">POKRETNE SLIKE d.o.o., OIB 49262520408, Dalmatinska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Bučević</item>
      <item>POKRETNE SLIKE d.o.o.</item>
      <item>Damir Bučević</item>
      <item>Financijska agencija</item>
    </izvorni_sadrzaj>
    <derivirana_varijabla naziv="DomainObject.Predmet.SudioniciListNaziv_1">
      <item>Damir Bučević</item>
      <item>POKRETNE SLIKE d.o.o.</item>
      <item>Damir Bučević</item>
      <item>Financijska agencija</item>
    </derivirana_varijabla>
  </DomainObject.Predmet.SudioniciListNaziv>
  <DomainObject.Predmet.SudioniciListAdressOIB>
    <izvorni_sadrzaj>
      <item>Damir Bučević, OIB 34563144951, PANTOVČAK 131,10000 Zagreb</item>
      <item>POKRETNE SLIKE d.o.o., OIB 49262520408, Dalmatinska 17,10000 Zagreb</item>
      <item>Damir Bučević, OIB 34563144951, Medvedgradska ulica 39,10000 Zagreb</item>
      <item>Financijska agencija, OIB 85821130368, Ulica grada Vukovara 70,10000 Zagreb</item>
    </izvorni_sadrzaj>
    <derivirana_varijabla naziv="DomainObject.Predmet.SudioniciListAdressOIB_1">
      <item>Damir Bučević, OIB 34563144951, PANTOVČAK 131,10000 Zagreb</item>
      <item>POKRETNE SLIKE d.o.o., OIB 49262520408, Dalmatinska 17,10000 Zagreb</item>
      <item>Damir Bučević, OIB 34563144951, Medvedgradska ulica 39,10000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34563144951</item>
      <item>, OIB 49262520408</item>
      <item>, OIB 34563144951</item>
      <item>, OIB 85821130368</item>
    </izvorni_sadrzaj>
    <derivirana_varijabla naziv="DomainObject.Predmet.SudioniciListNazivOIB_1">
      <item>, OIB 34563144951</item>
      <item>, OIB 49262520408</item>
      <item>, OIB 34563144951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5112</properties:Characters>
  <properties:Lines>113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2016-01-21T09:46:00Z</dcterms:created>
  <dc:creator>nribaric</dc:creator>
  <cp:lastModifiedBy>Jadranka Zelić</cp:lastModifiedBy>
  <cp:lastPrinted>2016-01-21T09:47:00Z</cp:lastPrinted>
  <dcterms:modified xmlns:xsi="http://www.w3.org/2001/XMLSchema-instance" xsi:type="dcterms:W3CDTF">2016-01-21T09:48:00Z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