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a3f3" w14:paraId="654a3f3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894830">
        <w:t>4763</w:t>
      </w:r>
      <w:r w:rsidR="00A10181">
        <w:t>/16</w:t>
      </w:r>
      <w:r>
        <w:t>-</w:t>
      </w:r>
      <w:r w:rsidR="00A91AFF">
        <w:t>27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3B170A" w:rsidP="003B170A" w:rsidR="003B170A" w:rsidRPr="00A91AFF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894830">
        <w:rPr>
          <w:lang w:val="pt-BR"/>
        </w:rPr>
        <w:t>ASTON GRUPA d.o.o., OIB: 42332660599, Zagreb, Trnsko 7</w:t>
      </w:r>
      <w:r w:rsidR="00894830" w:rsidRPr="00A91AFF">
        <w:rPr>
          <w:lang w:val="pt-BR"/>
        </w:rPr>
        <w:t>/E</w:t>
      </w:r>
      <w:r w:rsidRPr="00A91AFF">
        <w:rPr>
          <w:lang w:val="pt-BR"/>
        </w:rPr>
        <w:t xml:space="preserve">, </w:t>
      </w:r>
      <w:r w:rsidR="00894830" w:rsidRPr="00A91AFF">
        <w:rPr>
          <w:lang w:val="pt-BR"/>
        </w:rPr>
        <w:t>2</w:t>
      </w:r>
      <w:r w:rsidR="00A91AFF" w:rsidRPr="00A91AFF">
        <w:rPr>
          <w:lang w:val="pt-BR"/>
        </w:rPr>
        <w:t>9</w:t>
      </w:r>
      <w:r w:rsidRPr="00A91AFF">
        <w:rPr>
          <w:lang w:val="pt-BR"/>
        </w:rPr>
        <w:t xml:space="preserve">. </w:t>
      </w:r>
      <w:r w:rsidR="00894830" w:rsidRPr="00A91AFF">
        <w:rPr>
          <w:lang w:val="pt-BR"/>
        </w:rPr>
        <w:t>kolovoza</w:t>
      </w:r>
      <w:r w:rsidR="004900FD" w:rsidRPr="00A91AFF">
        <w:rPr>
          <w:lang w:val="pt-BR"/>
        </w:rPr>
        <w:t xml:space="preserve"> 2018</w:t>
      </w:r>
      <w:r w:rsidRPr="00A91AFF">
        <w:rPr>
          <w:lang w:val="pt-BR"/>
        </w:rPr>
        <w:t>.,</w:t>
      </w:r>
    </w:p>
    <w:p w:rsidRDefault="003B170A" w:rsidP="00D85CC6" w:rsidR="003B170A" w:rsidRPr="00A91AFF">
      <w:pPr>
        <w:jc w:val="center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A91AFF">
      <w:pPr>
        <w:jc w:val="both"/>
      </w:pPr>
      <w:r>
        <w:tab/>
        <w:t>I.</w:t>
      </w:r>
      <w:r>
        <w:tab/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894830">
        <w:rPr>
          <w:lang w:val="pt-BR"/>
        </w:rPr>
        <w:t>ASTON GRUPA d.o.o., OIB: 42332660599, Zagreb, Trnsko 7/E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A91AFF">
        <w:t>dan</w:t>
      </w:r>
      <w:r w:rsidR="00347CA4" w:rsidRPr="00A91AFF">
        <w:t xml:space="preserve">a </w:t>
      </w:r>
      <w:r w:rsidR="00A91AFF" w:rsidRPr="00A91AFF">
        <w:t>29</w:t>
      </w:r>
      <w:r w:rsidR="00474B93" w:rsidRPr="00A91AFF">
        <w:t xml:space="preserve">. </w:t>
      </w:r>
      <w:r w:rsidR="00A91AFF" w:rsidRPr="00A91AFF">
        <w:t>kolovoza</w:t>
      </w:r>
      <w:r w:rsidR="00474B93" w:rsidRPr="00A91AFF">
        <w:t xml:space="preserve"> </w:t>
      </w:r>
      <w:r w:rsidR="00F24636" w:rsidRPr="00A91AFF">
        <w:t>201</w:t>
      </w:r>
      <w:r w:rsidR="00606D20" w:rsidRPr="00A91AFF">
        <w:t>8</w:t>
      </w:r>
      <w:r w:rsidR="009C6B90" w:rsidRPr="00A91AFF">
        <w:t>. u</w:t>
      </w:r>
      <w:r w:rsidR="00474B93" w:rsidRPr="00A91AFF">
        <w:t xml:space="preserve"> </w:t>
      </w:r>
      <w:r w:rsidR="00A91AFF" w:rsidRPr="00A91AFF">
        <w:t>10</w:t>
      </w:r>
      <w:r w:rsidR="00474B93" w:rsidRPr="00A91AFF">
        <w:t>.</w:t>
      </w:r>
      <w:r w:rsidR="00606D20" w:rsidRPr="00A91AFF">
        <w:t>3</w:t>
      </w:r>
      <w:r w:rsidR="00474B93" w:rsidRPr="00A91AFF">
        <w:t>0</w:t>
      </w:r>
      <w:r w:rsidR="00C12410" w:rsidRPr="00A91AFF">
        <w:t xml:space="preserve"> sati.</w:t>
      </w:r>
    </w:p>
    <w:p w:rsidRDefault="00A10181" w:rsidP="003B170A" w:rsidR="003B170A" w:rsidRPr="00A10181">
      <w:pPr>
        <w:jc w:val="both"/>
        <w:rPr>
          <w:color w:val="FF0000"/>
        </w:rPr>
      </w:pPr>
      <w:r>
        <w:tab/>
        <w:t>II.</w:t>
      </w:r>
      <w:r>
        <w:tab/>
      </w:r>
      <w:r w:rsidR="003B170A">
        <w:t>Ukida se mjera</w:t>
      </w:r>
      <w:r w:rsidR="003B170A" w:rsidRPr="00DD6686">
        <w:t xml:space="preserve"> osiguranja određen</w:t>
      </w:r>
      <w:r w:rsidR="003B170A">
        <w:t>a</w:t>
      </w:r>
      <w:r w:rsidR="003B170A" w:rsidRPr="00DD6686">
        <w:t xml:space="preserve"> rješenjem ovog suda posl. br. St-</w:t>
      </w:r>
      <w:r w:rsidR="00894830">
        <w:t>4763/16-15</w:t>
      </w:r>
      <w:r w:rsidR="003B170A" w:rsidRPr="00DD6686">
        <w:t xml:space="preserve"> od </w:t>
      </w:r>
      <w:r w:rsidR="00894830">
        <w:t>24</w:t>
      </w:r>
      <w:r w:rsidR="003B170A">
        <w:t xml:space="preserve">. </w:t>
      </w:r>
      <w:r w:rsidR="00894830">
        <w:t>listopada</w:t>
      </w:r>
      <w:r w:rsidR="003B170A" w:rsidRPr="00DD6686">
        <w:t xml:space="preserve"> 201</w:t>
      </w:r>
      <w:r w:rsidR="003B170A">
        <w:t>7</w:t>
      </w:r>
      <w:r w:rsidR="003B170A" w:rsidRPr="00DD6686">
        <w:t>. te se razrješava dužnosti privremen</w:t>
      </w:r>
      <w:r w:rsidR="003B170A">
        <w:t>i</w:t>
      </w:r>
      <w:r w:rsidR="003B170A" w:rsidRPr="00DD6686">
        <w:t xml:space="preserve"> stečajn</w:t>
      </w:r>
      <w:r w:rsidR="003B170A">
        <w:t>i</w:t>
      </w:r>
      <w:r w:rsidR="003B170A" w:rsidRPr="00DD6686">
        <w:t xml:space="preserve"> </w:t>
      </w:r>
      <w:r w:rsidR="003B170A">
        <w:t xml:space="preserve">upravitelj </w:t>
      </w:r>
      <w:r w:rsidR="00894830" w:rsidRPr="000806F7">
        <w:t>Domagoj Repač, OIB: 24977406612, Zagreb, Đorđićeva 24</w:t>
      </w:r>
      <w:r w:rsidR="003B170A" w:rsidRPr="00606D20">
        <w:t>.</w:t>
      </w:r>
    </w:p>
    <w:p w:rsidRDefault="003B170A" w:rsidP="003B170A" w:rsidR="003B170A" w:rsidRPr="00A10181">
      <w:pPr>
        <w:jc w:val="both"/>
        <w:rPr>
          <w:color w:val="FF0000"/>
        </w:rPr>
      </w:pPr>
      <w:r>
        <w:tab/>
        <w:t>III.</w:t>
      </w:r>
      <w:r>
        <w:tab/>
      </w:r>
      <w:r w:rsidRPr="00DD6686">
        <w:t xml:space="preserve">Za stečajnog upravitelja </w:t>
      </w:r>
      <w:r w:rsidRPr="002D5660">
        <w:t xml:space="preserve">imenuje se </w:t>
      </w:r>
      <w:r w:rsidR="00894830" w:rsidRPr="000806F7">
        <w:t>Domagoj Repač, OIB: 24977406612, Zagreb, Đorđićeva 24</w:t>
      </w:r>
      <w:r>
        <w:t>.</w:t>
      </w:r>
      <w:r w:rsidRPr="00DD6686">
        <w:t xml:space="preserve"> </w:t>
      </w:r>
    </w:p>
    <w:p w:rsidRDefault="003B170A" w:rsidP="003B170A" w:rsidR="003B170A" w:rsidRPr="003A7D16">
      <w:pPr>
        <w:jc w:val="both"/>
      </w:pPr>
      <w:r>
        <w:tab/>
        <w:t>IV</w:t>
      </w:r>
      <w:r w:rsidRPr="003A7D16">
        <w:t xml:space="preserve">. Zaključuje se stečajni postupak </w:t>
      </w:r>
      <w:r w:rsidRPr="00830ADC">
        <w:t xml:space="preserve">nad dužnikom </w:t>
      </w:r>
      <w:r w:rsidR="00894830">
        <w:rPr>
          <w:lang w:val="pt-BR"/>
        </w:rPr>
        <w:t>ASTON GRUPA d.o.o., OIB: 42332660599, Zagreb, Trnsko 7/E</w:t>
      </w:r>
      <w:r>
        <w:t>.</w:t>
      </w:r>
    </w:p>
    <w:p w:rsidRDefault="003B170A" w:rsidP="003B170A" w:rsidR="003B170A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3B170A" w:rsidP="003B170A" w:rsidR="003B170A" w:rsidRPr="003A7D16">
      <w:pPr>
        <w:ind w:firstLine="708"/>
        <w:jc w:val="both"/>
      </w:pPr>
      <w:r w:rsidRPr="003A7D16">
        <w:t>V</w:t>
      </w:r>
      <w:r>
        <w:t>I</w:t>
      </w:r>
      <w:r w:rsidRPr="003A7D16">
        <w:t xml:space="preserve">. Ovo rješenje objavljuje se </w:t>
      </w:r>
      <w:r>
        <w:t>na mrežnoj stranici e-oglasna ploča Trgovačkog suda u Zagrebu</w:t>
      </w:r>
      <w:r w:rsidRPr="003A7D16">
        <w:t xml:space="preserve"> i dostavlja sudskom registru ovog suda radi brisanja dužnika iz registra.</w:t>
      </w:r>
    </w:p>
    <w:p w:rsidRDefault="003B170A" w:rsidP="003B170A" w:rsidR="003B170A" w:rsidRPr="003A7D16">
      <w:pPr>
        <w:jc w:val="both"/>
      </w:pPr>
    </w:p>
    <w:p w:rsidRDefault="003B170A" w:rsidP="003B170A" w:rsidR="003B170A">
      <w:pPr>
        <w:jc w:val="center"/>
      </w:pPr>
      <w:r w:rsidRPr="003A7D16">
        <w:t>Obrazloženje</w:t>
      </w:r>
    </w:p>
    <w:p w:rsidRDefault="003B170A" w:rsidP="003B170A" w:rsidR="003B170A" w:rsidRPr="003A7D16">
      <w:pPr>
        <w:jc w:val="center"/>
      </w:pPr>
    </w:p>
    <w:p w:rsidRDefault="003B170A" w:rsidP="003B170A" w:rsidR="003B170A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894830">
        <w:rPr>
          <w:lang w:val="pt-BR"/>
        </w:rPr>
        <w:t>ASTON GRUPA d.o.o., OIB: 42332660599, Zagreb, Trnsko 7/E</w:t>
      </w:r>
      <w:r w:rsidRPr="003A50F5">
        <w:rPr>
          <w:lang w:val="pt-BR"/>
        </w:rPr>
        <w:t>.</w:t>
      </w:r>
    </w:p>
    <w:p w:rsidRDefault="003B170A" w:rsidP="003B170A" w:rsidR="003B170A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94830" w:rsidP="00894830" w:rsidR="00894830" w:rsidRPr="00070D63">
      <w:pPr>
        <w:ind w:firstLine="709"/>
        <w:jc w:val="both"/>
        <w:rPr>
          <w:lang w:val="en-GB"/>
        </w:rPr>
      </w:pPr>
      <w:r w:rsidRPr="00070D63">
        <w:lastRenderedPageBreak/>
        <w:t xml:space="preserve">Financijska agencija, kao predlagatelj, navela je u prijedlogu za otvaranje stečajnog postupka kako dužnik na dan </w:t>
      </w:r>
      <w:r>
        <w:t>2. lipnja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2.127.455,52</w:t>
      </w:r>
      <w:r w:rsidRPr="00070D63">
        <w:t xml:space="preserve"> kn, kao i da dužnik ima </w:t>
      </w:r>
      <w:r>
        <w:t>1 zaposlenog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894830" w:rsidP="00894830" w:rsidR="00894830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894830" w:rsidP="00894830" w:rsidR="00894830">
      <w:pPr>
        <w:ind w:firstLine="708"/>
        <w:jc w:val="both"/>
      </w:pPr>
      <w:r w:rsidRPr="003A50F5">
        <w:t xml:space="preserve">Sud je rješenjem od </w:t>
      </w:r>
      <w:r>
        <w:t>17. ožujka</w:t>
      </w:r>
      <w:r w:rsidRPr="003A50F5">
        <w:t xml:space="preserve"> 201</w:t>
      </w:r>
      <w:r>
        <w:t>7</w:t>
      </w:r>
      <w:r w:rsidRPr="003A50F5">
        <w:t>. pokrenuo pre</w:t>
      </w:r>
      <w:r>
        <w:t xml:space="preserve">thodni postupak nad dužnikom, </w:t>
      </w:r>
      <w:r w:rsidRPr="003A50F5">
        <w:t xml:space="preserve">a </w:t>
      </w:r>
      <w:r w:rsidRPr="003A50F5">
        <w:br/>
      </w:r>
      <w:r>
        <w:t>24</w:t>
      </w:r>
      <w:r w:rsidRPr="003A50F5">
        <w:t xml:space="preserve">. </w:t>
      </w:r>
      <w:r>
        <w:t>listopada</w:t>
      </w:r>
      <w:r w:rsidRPr="003A50F5">
        <w:t xml:space="preserve"> 201</w:t>
      </w:r>
      <w:r>
        <w:t>7</w:t>
      </w:r>
      <w:r w:rsidRPr="003A50F5">
        <w:t>. održano je ročište</w:t>
      </w:r>
      <w:r>
        <w:t xml:space="preserve"> radi rasprave o uvjetima za otvaranje stečajnog postupka</w:t>
      </w:r>
      <w:r w:rsidRPr="003A50F5">
        <w:t xml:space="preserve"> na koje </w:t>
      </w:r>
      <w:r>
        <w:t>ni</w:t>
      </w:r>
      <w:r w:rsidRPr="003A50F5">
        <w:t>je pristupio zastupnik po zakonu dužn</w:t>
      </w:r>
      <w:r>
        <w:t>ika.</w:t>
      </w:r>
    </w:p>
    <w:p w:rsidRDefault="00894830" w:rsidP="00894830" w:rsidR="00894830" w:rsidRPr="00FE00D4">
      <w:pPr>
        <w:ind w:firstLine="708"/>
        <w:jc w:val="both"/>
      </w:pPr>
      <w:r w:rsidRPr="003A50F5">
        <w:t xml:space="preserve">Sud je rješenjem od </w:t>
      </w:r>
      <w:r>
        <w:t>24. listopada</w:t>
      </w:r>
      <w:r w:rsidRPr="003A50F5">
        <w:t xml:space="preserve"> 201</w:t>
      </w:r>
      <w:r>
        <w:t>7</w:t>
      </w:r>
      <w:r w:rsidRPr="003A50F5">
        <w:t>.</w:t>
      </w:r>
      <w:r>
        <w:t xml:space="preserve"> imenovao privremenog stečajnog upravitelja, a 19. veljače 2018. </w:t>
      </w:r>
      <w:r w:rsidRPr="003A50F5">
        <w:t>održano je ročište</w:t>
      </w:r>
      <w:r>
        <w:t xml:space="preserve"> radi rasprave o uvjetima za otvaranje stečajnog postupka.</w:t>
      </w:r>
    </w:p>
    <w:p w:rsidRDefault="00894830" w:rsidP="00894830" w:rsidR="00894830">
      <w:pPr>
        <w:pStyle w:val="Tijeloteksta"/>
        <w:ind w:firstLine="708"/>
      </w:pPr>
      <w:r w:rsidRPr="00D92013">
        <w:t xml:space="preserve">Privremeni stečajni upravitelj je naveo da </w:t>
      </w:r>
      <w:r w:rsidR="007257D5">
        <w:t xml:space="preserve">je </w:t>
      </w:r>
      <w:r w:rsidRPr="00D92013">
        <w:t>uvidom u očevidnik FINE nedvojbena dužnikova nesposobnost za plaćanje, da dužnikove obveze znatno</w:t>
      </w:r>
      <w:r>
        <w:t xml:space="preserve"> premašuju potraživanja,  da stečajna masa dovoljna za pokriće nužnih troškova te predložio donijeti rješenje o otvaranju stečajnog postupka i pozvati osobe koje imaju pravni interes da u roku 15 dana uplate predujam za namirenje troškova redovnog stečajnog postupka, a u slučaju da plaćanje izostane, zaključiti postupak sukladno čl. 132. SZ, jer stečajna masa ne postoji.</w:t>
      </w:r>
      <w:r w:rsidRPr="00FE00D4">
        <w:rPr>
          <w:color w:val="FF0000"/>
        </w:rPr>
        <w:t xml:space="preserve"> </w:t>
      </w:r>
      <w:r w:rsidRPr="00D92013">
        <w:t xml:space="preserve">Privremeni stečajni upravitelj je naveo da troškovi stečajnog postupka za 6 mjeseci </w:t>
      </w:r>
      <w:r w:rsidRPr="00BA1723">
        <w:t xml:space="preserve">iznose </w:t>
      </w:r>
      <w:r w:rsidRPr="00BA1723">
        <w:rPr>
          <w:lang w:val="pt-BR"/>
        </w:rPr>
        <w:t>20.850,00</w:t>
      </w:r>
      <w:r w:rsidRPr="00BA1723">
        <w:t xml:space="preserve"> kn</w:t>
      </w:r>
      <w:r>
        <w:t xml:space="preserve">  i to trošak izrade pečata za društvo u stečaju 150,00 kn, trošak otvaranja i zatvaranja transakcijskog računa te vođenje računa 6 mj. 700,00 kn, trošak knjigovodstvenog servisa 6 mjeseci s troškom javnih </w:t>
      </w:r>
      <w:r w:rsidRPr="00D92013">
        <w:t>objava 6.000,00 kn, trošak arhiviranja dokumentacije 2.000,00 kn, troškovi stečajnog upravitelja i nagrada u bruto iznosu 12.000,00 kn</w:t>
      </w:r>
      <w:r>
        <w:t xml:space="preserve">. </w:t>
      </w:r>
    </w:p>
    <w:p w:rsidRDefault="00894830" w:rsidP="00894830" w:rsidR="00894830" w:rsidRPr="00D92013">
      <w:pPr>
        <w:pStyle w:val="Tijeloteksta"/>
        <w:ind w:firstLine="708"/>
      </w:pPr>
      <w:r>
        <w:t xml:space="preserve">Sukladno odredbi čl. 11. st. 3. SZ-a u </w:t>
      </w:r>
      <w:r w:rsidRPr="00515EF6">
        <w:t>spis</w:t>
      </w:r>
      <w:r>
        <w:t xml:space="preserve"> je zaprimljen</w:t>
      </w:r>
      <w:r w:rsidRPr="00515EF6">
        <w:t xml:space="preserve"> ispis</w:t>
      </w:r>
      <w:r>
        <w:t xml:space="preserve"> </w:t>
      </w:r>
      <w:r w:rsidRPr="006010CE">
        <w:t xml:space="preserve"> podataka iz Zajedničkog informacijskog sustava zemljišnih knjiga i katastra</w:t>
      </w:r>
      <w:r>
        <w:t xml:space="preserve"> od 24. listopada 2017. (list 33 spisa) iz kojeg proizlazi da</w:t>
      </w:r>
      <w:r w:rsidRPr="006010CE">
        <w:t xml:space="preserve"> dužnik</w:t>
      </w:r>
      <w:r>
        <w:t xml:space="preserve"> nije</w:t>
      </w:r>
      <w:r w:rsidRPr="006010CE">
        <w:t xml:space="preserve"> vlasnik nekretnina.</w:t>
      </w:r>
    </w:p>
    <w:p w:rsidRDefault="00894830" w:rsidP="00894830" w:rsidR="003B170A">
      <w:pPr>
        <w:pStyle w:val="Tijeloteksta"/>
        <w:ind w:firstLine="708"/>
      </w:pPr>
      <w:r w:rsidRPr="00BA1723">
        <w:t>Uvidom u potvrdu FINE od 30. svibnja 2018. (list 98 spisa) sud je utvrdio da je dužnik na taj dan u Očevidniku redoslijeda osnova za plaćanje imao neizvršene osnove u neprekinutom razdoblju od 846 dana u ukupnom iznosu od 6.142.160,46 kn.</w:t>
      </w:r>
    </w:p>
    <w:p w:rsidRDefault="003B170A" w:rsidP="003B170A" w:rsidR="003B170A">
      <w:pPr>
        <w:ind w:firstLine="708"/>
        <w:jc w:val="both"/>
      </w:pPr>
      <w:r w:rsidRPr="003A7D16">
        <w:t xml:space="preserve">Sud je rješenjem od </w:t>
      </w:r>
      <w:r>
        <w:t>2</w:t>
      </w:r>
      <w:r w:rsidR="00894830">
        <w:t>1</w:t>
      </w:r>
      <w:r>
        <w:t xml:space="preserve">. </w:t>
      </w:r>
      <w:r w:rsidR="00894830">
        <w:t>lipnja</w:t>
      </w:r>
      <w:r>
        <w:t xml:space="preserve"> 201</w:t>
      </w:r>
      <w:r w:rsidR="00894830">
        <w:t>8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894830">
        <w:t>0</w:t>
      </w:r>
      <w:r>
        <w:t>.</w:t>
      </w:r>
      <w:r w:rsidR="00894830">
        <w:t>850</w:t>
      </w:r>
      <w:r>
        <w:t xml:space="preserve">,00 </w:t>
      </w:r>
      <w:r w:rsidRPr="00A93839">
        <w:t>kn za pokriće troškova prethodnog i stečajnog postupka</w:t>
      </w:r>
      <w:r>
        <w:t>. Navedeno rješenje objavljeno je na mrežnoj stranici e-oglasna ploča Trgovačkog suda u Zagrebu 2</w:t>
      </w:r>
      <w:r w:rsidR="00894830">
        <w:t>1</w:t>
      </w:r>
      <w:r>
        <w:t xml:space="preserve">. </w:t>
      </w:r>
      <w:r w:rsidR="00894830">
        <w:t>lipnja</w:t>
      </w:r>
      <w:r>
        <w:t xml:space="preserve"> 201</w:t>
      </w:r>
      <w:r w:rsidR="00894830">
        <w:t>8</w:t>
      </w:r>
      <w:r>
        <w:t>.</w:t>
      </w:r>
      <w:r w:rsidRPr="003A7D16">
        <w:t xml:space="preserve"> Vjerovnici nisu predujmili iznos od </w:t>
      </w:r>
      <w:r>
        <w:t>2</w:t>
      </w:r>
      <w:r w:rsidR="00894830">
        <w:t>0</w:t>
      </w:r>
      <w:r>
        <w:t>.</w:t>
      </w:r>
      <w:r w:rsidR="00894830">
        <w:t>850</w:t>
      </w:r>
      <w:r>
        <w:t xml:space="preserve">,00 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3B170A" w:rsidP="003B170A" w:rsidR="003B170A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>
        <w:t xml:space="preserve"> i prezaduženost</w:t>
      </w:r>
      <w:r w:rsidRPr="00A93839">
        <w:t>.</w:t>
      </w:r>
    </w:p>
    <w:p w:rsidRDefault="003B170A" w:rsidP="003B170A" w:rsidR="003B170A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3B170A" w:rsidP="003B170A" w:rsidR="003B170A">
      <w:pPr>
        <w:ind w:firstLine="708"/>
        <w:jc w:val="both"/>
      </w:pPr>
      <w:r w:rsidRPr="00CD3E07">
        <w:t>S obzirom na to da je kod dužnika ostvar</w:t>
      </w:r>
      <w:r>
        <w:t>en stečajni razlog nesposobnost</w:t>
      </w:r>
      <w:r w:rsidRPr="00CD3E07">
        <w:t xml:space="preserve"> za plaćanje</w:t>
      </w:r>
      <w:r>
        <w:t xml:space="preserve"> </w:t>
      </w:r>
      <w:r w:rsidRPr="00CD3E07">
        <w:t xml:space="preserve">te njegova imovina, koja bi ušla u stečajnu masu, nije dovoljna za namirenje troškova postupka i nije predujmljen iznos za pokriće troškova prethodnog i stečajnog postupka određen </w:t>
      </w:r>
      <w:r w:rsidRPr="00CD3E07">
        <w:lastRenderedPageBreak/>
        <w:t xml:space="preserve">rješenjem suda, valjalo je u skladu s citiranom odredbom čl. </w:t>
      </w:r>
      <w:r>
        <w:t>132. st. 2</w:t>
      </w:r>
      <w:r w:rsidRPr="00CD3E07">
        <w:t>. SZ-a otvoriti i zaključiti stečajni postupak nad dužnikom.</w:t>
      </w:r>
    </w:p>
    <w:p w:rsidRDefault="003B170A" w:rsidP="003B170A" w:rsidR="003B170A">
      <w:pPr>
        <w:ind w:firstLine="708"/>
        <w:jc w:val="both"/>
      </w:pPr>
      <w:r>
        <w:t xml:space="preserve">Odluka iz stavka II izreke rješenja temelji se na odredbi čl. 122. SZ-a, a sukladno odredbi čl. 85.st.2. SZ-a obzirom da je u stečajnom postupku imenovan privremeni stečajni upravitelj sud je privremenog stečajnog upravitelja imenovao stečajnim upraviteljem. </w:t>
      </w:r>
    </w:p>
    <w:p w:rsidRDefault="003B170A" w:rsidP="003B170A" w:rsidR="003B170A" w:rsidRPr="003A7D16"/>
    <w:p w:rsidRDefault="00363447" w:rsidP="00363447" w:rsidR="00C12410" w:rsidRPr="00A91AFF">
      <w:pPr>
        <w:jc w:val="center"/>
      </w:pPr>
      <w:r w:rsidRPr="00372077">
        <w:t xml:space="preserve">U </w:t>
      </w:r>
      <w:r w:rsidR="00C12410" w:rsidRPr="00A91AFF">
        <w:t>Zagreb</w:t>
      </w:r>
      <w:r w:rsidR="00CA4E71" w:rsidRPr="00A91AFF">
        <w:t xml:space="preserve">u </w:t>
      </w:r>
      <w:r w:rsidR="00A91AFF" w:rsidRPr="00A91AFF">
        <w:t>29</w:t>
      </w:r>
      <w:r w:rsidR="00636A1C" w:rsidRPr="00A91AFF">
        <w:t xml:space="preserve">. </w:t>
      </w:r>
      <w:r w:rsidR="00894830" w:rsidRPr="00A91AFF">
        <w:t>kolovoza</w:t>
      </w:r>
      <w:r w:rsidR="00474B93" w:rsidRPr="00A91AFF">
        <w:t xml:space="preserve"> </w:t>
      </w:r>
      <w:r w:rsidR="004900FD" w:rsidRPr="00A91AFF">
        <w:t>2018</w:t>
      </w:r>
      <w:r w:rsidR="00C12410" w:rsidRPr="00A91AFF">
        <w:t>.</w:t>
      </w:r>
    </w:p>
    <w:p w:rsidRDefault="00C12410" w:rsidP="00C12410" w:rsidR="00C12410" w:rsidRPr="00894830">
      <w:pPr>
        <w:rPr>
          <w:color w:val="FF0000"/>
        </w:rPr>
      </w:pPr>
    </w:p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0773CC">
        <w:t>,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36A1C" w:rsidP="00C12410" w:rsidR="00636A1C"/>
    <w:p w:rsidRDefault="000773CC" w:rsidP="007B64C7" w:rsidR="000773CC">
      <w:pPr>
        <w:ind w:firstLine="708" w:left="3540"/>
        <w:jc w:val="right"/>
      </w:pPr>
      <w:r>
        <w:t>Za točnost otpravka-ovlašteni službenik:</w:t>
      </w:r>
    </w:p>
    <w:p w:rsidRDefault="000773CC" w:rsidP="007B64C7" w:rsidR="000773CC">
      <w:pPr>
        <w:ind w:firstLine="708" w:left="3540"/>
        <w:jc w:val="right"/>
      </w:pPr>
      <w:r>
        <w:t xml:space="preserve">                                       Valentina Gabud</w:t>
      </w:r>
    </w:p>
    <w:p w:rsidRDefault="00B6336F" w:rsidP="00606D20" w:rsidR="00B6336F" w:rsidRPr="00CD3E07">
      <w:pPr>
        <w:ind w:left="360"/>
      </w:pP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3CC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894830">
          <w:t>4763</w:t>
        </w:r>
        <w:r w:rsidR="00E520E0">
          <w:t>/16</w:t>
        </w:r>
        <w:r w:rsidR="00636A1C">
          <w:t>-</w:t>
        </w:r>
        <w:r w:rsidR="00A91AFF">
          <w:t>27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773CC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3B170A"/>
    <w:rsid w:val="004038F5"/>
    <w:rsid w:val="00410190"/>
    <w:rsid w:val="00414A89"/>
    <w:rsid w:val="00454F40"/>
    <w:rsid w:val="00470722"/>
    <w:rsid w:val="00471353"/>
    <w:rsid w:val="00474728"/>
    <w:rsid w:val="00474B93"/>
    <w:rsid w:val="004900FD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06D20"/>
    <w:rsid w:val="00636A1C"/>
    <w:rsid w:val="00691590"/>
    <w:rsid w:val="00693D34"/>
    <w:rsid w:val="006D3825"/>
    <w:rsid w:val="006F05DF"/>
    <w:rsid w:val="0070027B"/>
    <w:rsid w:val="007020DF"/>
    <w:rsid w:val="007257D5"/>
    <w:rsid w:val="007859F3"/>
    <w:rsid w:val="007A570C"/>
    <w:rsid w:val="007E349A"/>
    <w:rsid w:val="00830ADC"/>
    <w:rsid w:val="00894830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E4E4C"/>
    <w:rsid w:val="00A10181"/>
    <w:rsid w:val="00A91AFF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3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3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3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3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3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3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3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3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4763</izvorni_sadrzaj>
    <derivirana_varijabla naziv="DomainObject.Predmet.Broj_1">4763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St-4763/2016</izvorni_sadrzaj>
    <derivirana_varijabla naziv="DomainObject.Predmet.OznakaBroj_1">St-4763/2016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ASTON GRUPA d.o.o. zastupanog po punomoćniku Danijel Pipić</izvorni_sadrzaj>
    <derivirana_varijabla naziv="DomainObject.Predmet.ProtustrankaFormated_1">  ASTON GRUPA d.o.o. zastupanog po punomoćniku Danijel Pipić</derivirana_varijabla>
  </DomainObject.Predmet.ProtustrankaFormated>
  <DomainObject.Predmet.ProtustrankaFormatedOIB>
    <izvorni_sadrzaj>  ASTON GRUPA d.o.o., OIB 42332660599 zastupanog po punomoćniku Danijel Pipić</izvorni_sadrzaj>
    <derivirana_varijabla naziv="DomainObject.Predmet.ProtustrankaFormatedOIB_1">  ASTON GRUPA d.o.o., OIB 42332660599 zastupanog po punomoćniku Danijel Pipić</derivirana_varijabla>
  </DomainObject.Predmet.ProtustrankaFormatedOIB>
  <DomainObject.Predmet.ProtustrankaFormatedWithAdress>
    <izvorni_sadrzaj> ASTON GRUPA d.o.o., Trnsko 7/E, 10000 Zagreb zastupanog po punomoćniku Danijel Pipić</izvorni_sadrzaj>
    <derivirana_varijabla naziv="DomainObject.Predmet.ProtustrankaFormatedWithAdress_1"> ASTON GRUPA d.o.o., Trnsko 7/E, 10000 Zagreb zastupanog po punomoćniku Danijel Pipić</derivirana_varijabla>
  </DomainObject.Predmet.ProtustrankaFormatedWithAdress>
  <DomainObject.Predmet.ProtustrankaFormatedWithAdressOIB>
    <izvorni_sadrzaj> ASTON GRUPA d.o.o., OIB 42332660599, Trnsko 7/E, 10000 Zagreb zastupanog po punomoćniku Danijel Pipić</izvorni_sadrzaj>
    <derivirana_varijabla naziv="DomainObject.Predmet.ProtustrankaFormatedWithAdressOIB_1"> ASTON GRUPA d.o.o., OIB 42332660599, Trnsko 7/E, 10000 Zagreb zastupanog po punomoćniku Danijel Pipić</derivirana_varijabla>
  </DomainObject.Predmet.ProtustrankaFormatedWithAdressOIB>
  <DomainObject.Predmet.ProtustrankaWithAdress>
    <izvorni_sadrzaj>ASTON GRUPA d.o.o. Trnsko 7/E, 10000 Zagreb</izvorni_sadrzaj>
    <derivirana_varijabla naziv="DomainObject.Predmet.ProtustrankaWithAdress_1">ASTON GRUPA d.o.o. Trnsko 7/E, 10000 Zagreb</derivirana_varijabla>
  </DomainObject.Predmet.ProtustrankaWithAdress>
  <DomainObject.Predmet.ProtustrankaWithAdressOIB>
    <izvorni_sadrzaj>ASTON GRUPA d.o.o., OIB 42332660599, Trnsko 7/E, 10000 Zagreb</izvorni_sadrzaj>
    <derivirana_varijabla naziv="DomainObject.Predmet.ProtustrankaWithAdressOIB_1">ASTON GRUPA d.o.o., OIB 42332660599, Trnsko 7/E, 10000 Zagreb</derivirana_varijabla>
  </DomainObject.Predmet.ProtustrankaWithAdressOIB>
  <DomainObject.Predmet.ProtustrankaNazivFormated>
    <izvorni_sadrzaj>ASTON GRUPA d.o.o.</izvorni_sadrzaj>
    <derivirana_varijabla naziv="DomainObject.Predmet.ProtustrankaNazivFormated_1">ASTON GRUPA d.o.o.</derivirana_varijabla>
  </DomainObject.Predmet.ProtustrankaNazivFormated>
  <DomainObject.Predmet.ProtustrankaNazivFormatedOIB>
    <izvorni_sadrzaj>ASTON GRUPA d.o.o., OIB 42332660599</izvorni_sadrzaj>
    <derivirana_varijabla naziv="DomainObject.Predmet.ProtustrankaNazivFormatedOIB_1">ASTON GRUPA d.o.o., OIB 42332660599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Pipić; VJEROVNICI</izvorni_sadrzaj>
    <derivirana_varijabla naziv="DomainObject.Predmet.StrankaFormated_1">  FINA Regionalni centar Zagreb; Danijel Pipić; VJEROVNICI</derivirana_varijabla>
  </DomainObject.Predmet.StrankaFormated>
  <DomainObject.Predmet.StrankaFormatedOIB>
    <izvorni_sadrzaj>  FINA Regionalni centar Zagreb, OIB 85821130368; Danijel Pipić, OIB 67952828092; VJEROVNICI</izvorni_sadrzaj>
    <derivirana_varijabla naziv="DomainObject.Predmet.StrankaFormatedOIB_1">  FINA Regionalni centar Zagreb, OIB 85821130368; Danijel Pipić, OIB 67952828092; VJEROVNICI</derivirana_varijabla>
  </DomainObject.Predmet.StrankaFormatedOIB>
  <DomainObject.Predmet.StrankaFormatedWithAdress>
    <izvorni_sadrzaj> FINA Regionalni centar Zagreb, Trg svibanjskih žrtava 1995. 1, 10000 Zagreb; Danijel Pipić, Jaruščica 9d, 10000 Zagreb; VJEROVNICI</izvorni_sadrzaj>
    <derivirana_varijabla naziv="DomainObject.Predmet.StrankaFormatedWithAdress_1"> FINA Regionalni centar Zagreb, Trg svibanjskih žrtava 1995. 1, 10000 Zagreb; Danijel Pipić, Jaruščica 9d, 10000 Zagreb; VJEROVNICI</derivirana_varijabla>
  </DomainObject.Predmet.StrankaFormatedWithAdress>
  <DomainObject.Predmet.StrankaFormatedWithAdressOIB>
    <izvorni_sadrzaj> FINA Regionalni centar Zagreb, OIB 85821130368, Trg svibanjskih žrtava 1995. 1, 10000 Zagreb; Danijel Pipić, OIB 67952828092, Jaruščica 9d, 10000 Zagreb; VJEROVNICI</izvorni_sadrzaj>
    <derivirana_varijabla naziv="DomainObject.Predmet.StrankaFormatedWithAdressOIB_1"> FINA Regionalni centar Zagreb, OIB 85821130368, Trg svibanjskih žrtava 1995. 1, 10000 Zagreb; Danijel Pipić, OIB 67952828092, Jaruščica 9d, 10000 Zagreb; VJEROVNICI</derivirana_varijabla>
  </DomainObject.Predmet.StrankaFormatedWithAdressOIB>
  <DomainObject.Predmet.StrankaWithAdress>
    <izvorni_sadrzaj>FINA Regionalni centar Zagreb Trg svibanjskih žrtava 1995. 1,10000 Zagreb,Danijel Pipić Jaruščica 9d,10000 Zagreb,VJEROVNICI </izvorni_sadrzaj>
    <derivirana_varijabla naziv="DomainObject.Predmet.StrankaWithAdress_1">FINA Regionalni centar Zagreb Trg svibanjskih žrtava 1995. 1,10000 Zagreb,Danijel Pipić Jaruščica 9d,10000 Zagreb,VJEROVNICI </derivirana_varijabla>
  </DomainObject.Predmet.StrankaWithAdress>
  <DomainObject.Predmet.StrankaWithAdressOIB>
    <izvorni_sadrzaj>FINA Regionalni centar Zagreb, OIB 85821130368, Trg svibanjskih žrtava 1995. 1,10000 Zagreb,Danijel Pipić, OIB 67952828092, Jaruščica 9d,10000 Zagreb,VJEROVNICI</izvorni_sadrzaj>
    <derivirana_varijabla naziv="DomainObject.Predmet.StrankaWithAdressOIB_1">FINA Regionalni centar Zagreb, OIB 85821130368, Trg svibanjskih žrtava 1995. 1,10000 Zagreb,Danijel Pipić, OIB 67952828092, Jaruščica 9d,10000 Zagreb,VJEROVNICI</derivirana_varijabla>
  </DomainObject.Predmet.StrankaWithAdressOIB>
  <DomainObject.Predmet.StrankaNazivFormated>
    <izvorni_sadrzaj>FINA Regionalni centar Zagreb,Danijel Pipić,VJEROVNICI</izvorni_sadrzaj>
    <derivirana_varijabla naziv="DomainObject.Predmet.StrankaNazivFormated_1">FINA Regionalni centar Zagreb,Danijel Pipić,VJEROVNICI</derivirana_varijabla>
  </DomainObject.Predmet.StrankaNazivFormated>
  <DomainObject.Predmet.StrankaNazivFormatedOIB>
    <izvorni_sadrzaj>FINA Regionalni centar Zagreb, OIB 85821130368,Danijel Pipić, OIB 67952828092,VJEROVNICI</izvorni_sadrzaj>
    <derivirana_varijabla naziv="DomainObject.Predmet.StrankaNazivFormatedOIB_1">FINA Regionalni centar Zagreb, OIB 85821130368,Danijel Pipić, OIB 67952828092,VJEROVNICI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Danijel Pipić</item>
      <item>VJEROVNICI</item>
    </izvorni_sadrzaj>
    <derivirana_varijabla naziv="DomainObject.Predmet.StrankaListFormated_1">
      <item>FINA Regionalni centar Zagreb</item>
      <item>Danijel Pipić</item>
      <item>VJEROVNICI</item>
    </derivirana_varijabla>
  </DomainObject.Predmet.StrankaListFormated>
  <DomainObject.Predmet.StrankaListFormatedOIB>
    <izvorni_sadrzaj>
      <item>FINA Regionalni centar Zagreb, OIB 85821130368</item>
      <item>Danijel Pipić, OIB 67952828092</item>
      <item>VJEROVNICI</item>
    </izvorni_sadrzaj>
    <derivirana_varijabla naziv="DomainObject.Predmet.StrankaListFormatedOIB_1">
      <item>FINA Regionalni centar Zagreb, OIB 85821130368</item>
      <item>Danijel Pipić, OIB 67952828092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Danijel Pipić, Jaruščica 9d, 10000 Zagreb</item>
      <item>VJEROVNICI</item>
    </izvorni_sadrzaj>
    <derivirana_varijabla naziv="DomainObject.Predmet.StrankaListFormatedWithAdress_1">
      <item>FINA Regionalni centar Zagreb, Trg svibanjskih žrtava 1995. 1, 10000 Zagreb</item>
      <item>Danijel Pipić, Jaruščica 9d,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Pipić, OIB 67952828092, Jaruščica 9d,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Danijel Pipić, OIB 67952828092, Jaruščica 9d, 10000 Zagreb</item>
      <item>VJEROVNICI</item>
    </derivirana_varijabla>
  </DomainObject.Predmet.StrankaListFormatedWithAdressOIB>
  <DomainObject.Predmet.StrankaListNazivFormated>
    <izvorni_sadrzaj>
      <item>FINA Regionalni centar Zagreb</item>
      <item>Danijel Pipić</item>
      <item>VJEROVNICI</item>
    </izvorni_sadrzaj>
    <derivirana_varijabla naziv="DomainObject.Predmet.StrankaListNazivFormated_1">
      <item>FINA Regionalni centar Zagreb</item>
      <item>Danijel Pipić</item>
      <item>VJEROVNICI</item>
    </derivirana_varijabla>
  </DomainObject.Predmet.StrankaListNazivFormated>
  <DomainObject.Predmet.StrankaListNazivFormatedOIB>
    <izvorni_sadrzaj>
      <item>FINA Regionalni centar Zagreb, OIB 85821130368</item>
      <item>Danijel Pipić, OIB 67952828092</item>
      <item>VJEROVNICI</item>
    </izvorni_sadrzaj>
    <derivirana_varijabla naziv="DomainObject.Predmet.StrankaListNazivFormatedOIB_1">
      <item>FINA Regionalni centar Zagreb, OIB 85821130368</item>
      <item>Danijel Pipić, OIB 67952828092</item>
      <item>VJEROVNICI</item>
    </derivirana_varijabla>
  </DomainObject.Predmet.StrankaListNazivFormatedOIB>
  <DomainObject.Predmet.ProtuStrankaListFormated>
    <izvorni_sadrzaj>
      <item>ASTON GRUPA d.o.o. zastupanog po punomoćniku Danijel Pipić</item>
    </izvorni_sadrzaj>
    <derivirana_varijabla naziv="DomainObject.Predmet.ProtuStrankaListFormated_1">
      <item>ASTON GRUPA d.o.o. zastupanog po punomoćniku Danijel Pipić</item>
    </derivirana_varijabla>
  </DomainObject.Predmet.ProtuStrankaListFormated>
  <DomainObject.Predmet.ProtuStrankaListFormatedOIB>
    <izvorni_sadrzaj>
      <item>ASTON GRUPA d.o.o., OIB 42332660599 zastupanog po punomoćniku Danijel Pipić</item>
    </izvorni_sadrzaj>
    <derivirana_varijabla naziv="DomainObject.Predmet.ProtuStrankaListFormatedOIB_1">
      <item>ASTON GRUPA d.o.o., OIB 42332660599 zastupanog po punomoćniku Danijel Pipić</item>
    </derivirana_varijabla>
  </DomainObject.Predmet.ProtuStrankaListFormatedOIB>
  <DomainObject.Predmet.ProtuStrankaListFormatedWithAdress>
    <izvorni_sadrzaj>
      <item>ASTON GRUPA d.o.o., Trnsko 7/E, 10000 Zagreb zastupanog po punomoćniku Danijel Pipić</item>
    </izvorni_sadrzaj>
    <derivirana_varijabla naziv="DomainObject.Predmet.ProtuStrankaListFormatedWithAdress_1">
      <item>ASTON GRUPA d.o.o., Trnsko 7/E, 10000 Zagreb zastupanog po punomoćniku Danijel Pipić</item>
    </derivirana_varijabla>
  </DomainObject.Predmet.ProtuStrankaListFormatedWithAdress>
  <DomainObject.Predmet.ProtuStrankaListFormatedWithAdressOIB>
    <izvorni_sadrzaj>
      <item>ASTON GRUPA d.o.o., OIB 42332660599, Trnsko 7/E, 10000 Zagreb zastupanog po punomoćniku Danijel Pipić</item>
    </izvorni_sadrzaj>
    <derivirana_varijabla naziv="DomainObject.Predmet.ProtuStrankaListFormatedWithAdressOIB_1">
      <item>ASTON GRUPA d.o.o., OIB 42332660599, Trnsko 7/E, 10000 Zagreb zastupanog po punomoćniku Danijel Pipić</item>
    </derivirana_varijabla>
  </DomainObject.Predmet.ProtuStrankaListFormatedWithAdressOIB>
  <DomainObject.Predmet.ProtuStrankaListNazivFormated>
    <izvorni_sadrzaj>
      <item>ASTON GRUPA d.o.o.</item>
    </izvorni_sadrzaj>
    <derivirana_varijabla naziv="DomainObject.Predmet.ProtuStrankaListNazivFormated_1">
      <item>ASTON GRUPA d.o.o.</item>
    </derivirana_varijabla>
  </DomainObject.Predmet.ProtuStrankaListNazivFormated>
  <DomainObject.Predmet.ProtuStrankaListNazivFormatedOIB>
    <izvorni_sadrzaj>
      <item>ASTON GRUPA d.o.o., OIB 42332660599</item>
    </izvorni_sadrzaj>
    <derivirana_varijabla naziv="DomainObject.Predmet.ProtuStrankaListNazivFormatedOIB_1">
      <item>ASTON GRUPA d.o.o., OIB 42332660599</item>
    </derivirana_varijabla>
  </DomainObject.Predmet.ProtuStrankaListNazivFormatedOIB>
  <DomainObject.Predmet.OstaliListFormated>
    <izvorni_sadrzaj>
      <item>Danijel Pipić punomoćnik sudionika u postupku ASTON GRUPA d.o.o.</item>
      <item>Domagoj Repač</item>
    </izvorni_sadrzaj>
    <derivirana_varijabla naziv="DomainObject.Predmet.OstaliListFormated_1">
      <item>Danijel Pipić punomoćnik sudionika u postupku ASTON GRUPA d.o.o.</item>
      <item>Domagoj Repač</item>
    </derivirana_varijabla>
  </DomainObject.Predmet.OstaliListFormated>
  <DomainObject.Predmet.OstaliListFormatedOIB>
    <izvorni_sadrzaj>
      <item>Danijel Pipić, OIB 67952828092 punomoćnik sudionika u postupku ASTON GRUPA d.o.o.</item>
      <item>Domagoj Repač, OIB 24977406612</item>
    </izvorni_sadrzaj>
    <derivirana_varijabla naziv="DomainObject.Predmet.OstaliListFormatedOIB_1">
      <item>Danijel Pipić, OIB 67952828092 punomoćnik sudionika u postupku ASTON GRUPA d.o.o.</item>
      <item>Domagoj Repač, OIB 24977406612</item>
    </derivirana_varijabla>
  </DomainObject.Predmet.OstaliListFormatedOIB>
  <DomainObject.Predmet.OstaliListFormatedWithAdress>
    <izvorni_sadrzaj>
      <item>Danijel Pipić, Jaruščica 9d, 10000 Zagreb punomoćnik sudionika u postupku ASTON GRUPA d.o.o.</item>
      <item>Domagoj Repač, Đorđićeva Ulica 24, 10000 Zagreb</item>
    </izvorni_sadrzaj>
    <derivirana_varijabla naziv="DomainObject.Predmet.OstaliListFormatedWithAdress_1">
      <item>Danijel Pipić, Jaruščica 9d, 10000 Zagreb punomoćnik sudionika u postupku ASTON GRUPA d.o.o.</item>
      <item>Domagoj Repač, Đorđićeva Ulica 24, 10000 Zagreb</item>
    </derivirana_varijabla>
  </DomainObject.Predmet.OstaliListFormatedWithAdress>
  <DomainObject.Predmet.OstaliListFormatedWithAdressOIB>
    <izvorni_sadrzaj>
      <item>Danijel Pipić, OIB 67952828092, Jaruščica 9d, 10000 Zagreb punomoćnik sudionika u postupku ASTON GRUPA d.o.o.</item>
      <item>Domagoj Repač, OIB 24977406612, Đorđićeva Ulica 24, 10000 Zagreb</item>
    </izvorni_sadrzaj>
    <derivirana_varijabla naziv="DomainObject.Predmet.OstaliListFormatedWithAdressOIB_1">
      <item>Danijel Pipić, OIB 67952828092, Jaruščica 9d, 10000 Zagreb punomoćnik sudionika u postupku ASTON GRUPA d.o.o.</item>
      <item>Domagoj Repač, OIB 24977406612, Đorđićeva Ulica 24, 10000 Zagreb</item>
    </derivirana_varijabla>
  </DomainObject.Predmet.OstaliListFormatedWithAdressOIB>
  <DomainObject.Predmet.OstaliListNazivFormated>
    <izvorni_sadrzaj>
      <item>Danijel Pipić</item>
      <item>Domagoj Repač</item>
    </izvorni_sadrzaj>
    <derivirana_varijabla naziv="DomainObject.Predmet.OstaliListNazivFormated_1">
      <item>Danijel Pipić</item>
      <item>Domagoj Repač</item>
    </derivirana_varijabla>
  </DomainObject.Predmet.OstaliListNazivFormated>
  <DomainObject.Predmet.OstaliListNazivFormatedOIB>
    <izvorni_sadrzaj>
      <item>Danijel Pipić, OIB 67952828092</item>
      <item>Domagoj Repač, OIB 24977406612</item>
    </izvorni_sadrzaj>
    <derivirana_varijabla naziv="DomainObject.Predmet.OstaliListNazivFormatedOIB_1">
      <item>Danijel Pipić, OIB 67952828092</item>
      <item>Domagoj Repač, OIB 24977406612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ASTON GRUPA d.o.o.</izvorni_sadrzaj>
    <derivirana_varijabla naziv="DomainObject.Predmet.ProtustrankaIDrugi_1">ASTON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ASTON GRUPA d.o.o., OIB 42332660599, Trnsko 7/E, 10000 Zagreb</izvorni_sadrzaj>
    <derivirana_varijabla naziv="DomainObject.Predmet.ProtustrankaIDrugiAdressOIB_1">ASTON GRUPA d.o.o., OIB 42332660599,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ASTON GRUPA d.o.o.</item>
      <item>Danijel Pipić</item>
      <item>Danijel Pipić</item>
      <item>Domagoj Repač</item>
      <item>VJEROVNICI</item>
    </izvorni_sadrzaj>
    <derivirana_varijabla naziv="DomainObject.Predmet.SudioniciListNaziv_1">
      <item>FINA Regionalni centar Zagreb</item>
      <item>ASTON GRUPA d.o.o.</item>
      <item>Danijel Pipić</item>
      <item>Danijel Pipić</item>
      <item>Domagoj Repač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  <item>Domagoj Repač, OIB 24977406612, Đorđićeva Ulica 24,10000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  <item>Domagoj Repač, OIB 24977406612, Đorđićeva Ulica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42332660599</item>
      <item>, OIB 67952828092</item>
      <item>, OIB 67952828092</item>
      <item>, OIB 24977406612</item>
      <item>, OIB null</item>
    </izvorni_sadrzaj>
    <derivirana_varijabla naziv="DomainObject.Predmet.SudioniciListNazivOIB_1">
      <item>, OIB 85821130368</item>
      <item>, OIB 42332660599</item>
      <item>, OIB 67952828092</item>
      <item>, OIB 67952828092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1083</properties:Words>
  <properties:Characters>6034</properties:Characters>
  <properties:Lines>119</properties:Lines>
  <properties:Paragraphs>36</properties:Paragraphs>
  <properties:TotalTime>140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2018-08-29T08:20:00Z</cp:lastPrinted>
  <dcterms:modified xmlns:xsi="http://www.w3.org/2001/XMLSchema-instance" xsi:type="dcterms:W3CDTF">2018-08-29T08:20:00Z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(3.rješenje otvaranje i zaključenje stečajnog postupka - čl. 132 -privremeni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