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f0f08" w14:paraId="5df0f08" w:rsidRDefault="00052455" w:rsidR="00052455">
      <w:pPr>
        <w15:collapsed w:val="false"/>
      </w:pPr>
      <w:bookmarkStart w:name="_GoBack" w:id="0"/>
      <w:bookmarkEnd w:id="0"/>
    </w:p>
    <w:p w:rsidRDefault="00052455" w:rsidR="00052455"/>
    <w:p w:rsidRDefault="00052455" w:rsidR="00052455"/>
    <w:p w:rsidRDefault="00052455" w:rsidR="00052455"/>
    <w:p w:rsidRDefault="00DE3871" w:rsidR="00DE3871">
      <w:r>
        <w:t>REPUBLIKA HRVATSKA</w:t>
      </w:r>
    </w:p>
    <w:p w:rsidRDefault="00DE3871" w:rsidR="00DE3871">
      <w:r>
        <w:t>TRGOVAČKI SUD  U</w:t>
      </w:r>
      <w:r w:rsidR="00935BC1">
        <w:t xml:space="preserve"> OSIJEKU</w:t>
      </w:r>
    </w:p>
    <w:p w:rsidRDefault="00935BC1" w:rsidR="00EC7951">
      <w:r>
        <w:t xml:space="preserve">STALNA SLUŽBA </w:t>
      </w:r>
      <w:r w:rsidR="00EC7951">
        <w:t>TRGOVAČKOG</w:t>
      </w:r>
    </w:p>
    <w:p w:rsidRDefault="00EC7951" w:rsidR="00DE3871">
      <w:r>
        <w:t xml:space="preserve">SUDA </w:t>
      </w:r>
      <w:r w:rsidR="0053576C">
        <w:t>U SLAVONSKOM BRODU</w:t>
      </w:r>
      <w:r>
        <w:t xml:space="preserve">                 </w:t>
      </w:r>
      <w:r w:rsidR="00DE3871">
        <w:t xml:space="preserve">                                    BROJ: </w:t>
      </w:r>
      <w:r w:rsidR="00935BC1">
        <w:t>2</w:t>
      </w:r>
      <w:r w:rsidR="00DE3871">
        <w:t>/ St-</w:t>
      </w:r>
      <w:r w:rsidR="0053576C">
        <w:t>40</w:t>
      </w:r>
      <w:r w:rsidR="00DE3871">
        <w:t>/</w:t>
      </w:r>
      <w:r w:rsidR="00935BC1">
        <w:t>201</w:t>
      </w:r>
      <w:r>
        <w:t>5</w:t>
      </w:r>
      <w:r w:rsidR="00935BC1">
        <w:t>-</w:t>
      </w:r>
      <w:r w:rsidR="005E5614">
        <w:t>32</w:t>
      </w:r>
    </w:p>
    <w:p w:rsidRDefault="00935BC1" w:rsidR="00935BC1">
      <w:r>
        <w:t>Trg pobjede 13</w:t>
      </w:r>
    </w:p>
    <w:p w:rsidRDefault="00935BC1" w:rsidR="00630249">
      <w:r>
        <w:t>SLAVONSKI BROD</w:t>
      </w:r>
      <w:r w:rsidR="00DE3871">
        <w:t xml:space="preserve">     </w:t>
      </w:r>
    </w:p>
    <w:p w:rsidRDefault="00DE3871" w:rsidR="00DE3871">
      <w:r>
        <w:t xml:space="preserve">                                                     R  J  E  Š  E  N  J  E</w:t>
      </w:r>
    </w:p>
    <w:p w:rsidRDefault="00630249" w:rsidR="00630249"/>
    <w:p w:rsidRDefault="00DE3871" w:rsidR="00DE3871"/>
    <w:p w:rsidRDefault="00DE3871" w:rsidR="00DE3871">
      <w:r>
        <w:tab/>
        <w:t xml:space="preserve">TRGOVAČKI SUD U </w:t>
      </w:r>
      <w:r w:rsidR="00935BC1">
        <w:t xml:space="preserve"> OSIJEKU STALNA SLUŽBA</w:t>
      </w:r>
      <w:r w:rsidR="00EC7951">
        <w:t xml:space="preserve"> TRGOVAČKOG SUDA </w:t>
      </w:r>
      <w:r w:rsidR="0053576C">
        <w:t>U</w:t>
      </w:r>
      <w:r w:rsidR="00935BC1">
        <w:t xml:space="preserve"> </w:t>
      </w:r>
      <w:r>
        <w:t>SLAVONSK</w:t>
      </w:r>
      <w:r w:rsidR="0053576C">
        <w:t>OM</w:t>
      </w:r>
      <w:r>
        <w:t xml:space="preserve"> BROD</w:t>
      </w:r>
      <w:r w:rsidR="0053576C">
        <w:t>U</w:t>
      </w:r>
      <w:r>
        <w:t>, po sucu Davorinu Pavičić,</w:t>
      </w:r>
      <w:r w:rsidR="0053576C">
        <w:t xml:space="preserve"> u postupku stečaja nad</w:t>
      </w:r>
      <w:r>
        <w:t xml:space="preserve">  stečajnim dužnikom</w:t>
      </w:r>
      <w:r w:rsidR="00523FA3">
        <w:t xml:space="preserve"> </w:t>
      </w:r>
      <w:r w:rsidR="00630249">
        <w:t>PRŠA d.o.o. za trgovinu i uvoz-izvoz</w:t>
      </w:r>
      <w:r w:rsidR="00E83459">
        <w:t xml:space="preserve"> u stečaju</w:t>
      </w:r>
      <w:r w:rsidR="00630249">
        <w:t xml:space="preserve">, POŽEGA, Zrinska 14, OIB: </w:t>
      </w:r>
      <w:r w:rsidR="00E83459">
        <w:t>87245388187</w:t>
      </w:r>
      <w:r w:rsidR="00EC7951">
        <w:t>,</w:t>
      </w:r>
      <w:r w:rsidR="003A3559">
        <w:t xml:space="preserve"> </w:t>
      </w:r>
      <w:r w:rsidR="00935BC1">
        <w:t xml:space="preserve"> dana </w:t>
      </w:r>
      <w:r w:rsidR="00630249">
        <w:t>2</w:t>
      </w:r>
      <w:r w:rsidR="0053576C">
        <w:t>8. lipnja</w:t>
      </w:r>
      <w:r w:rsidR="00935BC1">
        <w:t xml:space="preserve"> 201</w:t>
      </w:r>
      <w:r w:rsidR="0053576C">
        <w:t>6</w:t>
      </w:r>
      <w:r w:rsidR="00935BC1">
        <w:t>.g.</w:t>
      </w:r>
    </w:p>
    <w:p w:rsidRDefault="003A3559" w:rsidR="003A3559"/>
    <w:p w:rsidRDefault="00DE3871" w:rsidR="00DE3871">
      <w:r>
        <w:t xml:space="preserve">                                                            r i j e š i o   j e</w:t>
      </w:r>
    </w:p>
    <w:p w:rsidRDefault="00DE3871" w:rsidR="00DE3871"/>
    <w:p w:rsidRDefault="00E83459" w:rsidR="00E83459">
      <w:r>
        <w:t>Skupština vjerovnika stečajnog dužnika PRŠA d.o.o. u stečaju Požega, Zrinska 14 saziva se za dan</w:t>
      </w:r>
    </w:p>
    <w:p w:rsidRDefault="00E83459" w:rsidR="00E83459"/>
    <w:p w:rsidRDefault="00E83459" w:rsidR="00E83459">
      <w:r>
        <w:t xml:space="preserve">                                             11. srpnja 2016.g. u </w:t>
      </w:r>
      <w:r w:rsidR="00DE3871">
        <w:t xml:space="preserve"> </w:t>
      </w:r>
      <w:r>
        <w:t>09,00 sati u prostorijama Trgovačkog suda Osijek, Stalna služba  u Slavonskom Brodu, soba 77/III,</w:t>
      </w:r>
    </w:p>
    <w:p w:rsidRDefault="005E5614" w:rsidR="00E83459">
      <w:r>
        <w:t>u</w:t>
      </w:r>
      <w:r w:rsidR="00E83459">
        <w:t>z slijedeći</w:t>
      </w:r>
    </w:p>
    <w:p w:rsidRDefault="00E83459" w:rsidR="00E83459">
      <w:r>
        <w:t xml:space="preserve">                                                                  D n e v n i   r e d:</w:t>
      </w:r>
    </w:p>
    <w:p w:rsidRDefault="00E83459" w:rsidR="00E83459"/>
    <w:p w:rsidRDefault="00E83459" w:rsidP="00E83459" w:rsidR="00E83459">
      <w:pPr>
        <w:numPr>
          <w:ilvl w:val="0"/>
          <w:numId w:val="2"/>
        </w:numPr>
      </w:pPr>
      <w:r>
        <w:t>Izvješće stečajne upraviteljice o dosadašnjem tijeku stečajn</w:t>
      </w:r>
      <w:r w:rsidR="005E5614">
        <w:t>o</w:t>
      </w:r>
      <w:r>
        <w:t>g postupka i stanju stečajne mase,</w:t>
      </w:r>
    </w:p>
    <w:p w:rsidRDefault="00E83459" w:rsidP="00E83459" w:rsidR="005E5614">
      <w:pPr>
        <w:numPr>
          <w:ilvl w:val="0"/>
          <w:numId w:val="2"/>
        </w:numPr>
      </w:pPr>
      <w:r>
        <w:t>2. Donošenje odluke , odnosno davanje sug</w:t>
      </w:r>
      <w:r w:rsidR="005E5614">
        <w:t>l</w:t>
      </w:r>
      <w:r>
        <w:t xml:space="preserve">asnosti </w:t>
      </w:r>
      <w:r w:rsidR="005E5614">
        <w:t xml:space="preserve">za zaključenje ugovora o zakupu poslovnog prostora između Antuna </w:t>
      </w:r>
      <w:proofErr w:type="spellStart"/>
      <w:r w:rsidR="005E5614">
        <w:t>Prša</w:t>
      </w:r>
      <w:proofErr w:type="spellEnd"/>
      <w:r w:rsidR="005E5614">
        <w:t xml:space="preserve"> iz Požege kao </w:t>
      </w:r>
      <w:proofErr w:type="spellStart"/>
      <w:r w:rsidR="005E5614">
        <w:t>zakupodavatelja</w:t>
      </w:r>
      <w:proofErr w:type="spellEnd"/>
      <w:r w:rsidR="005E5614">
        <w:t xml:space="preserve"> i </w:t>
      </w:r>
      <w:proofErr w:type="spellStart"/>
      <w:r w:rsidR="005E5614">
        <w:t>Prša</w:t>
      </w:r>
      <w:proofErr w:type="spellEnd"/>
      <w:r w:rsidR="005E5614">
        <w:t xml:space="preserve"> d.o.o. u stečaju Požega, kao </w:t>
      </w:r>
      <w:proofErr w:type="spellStart"/>
      <w:r w:rsidR="005E5614">
        <w:t>zakupoprimatelja</w:t>
      </w:r>
      <w:proofErr w:type="spellEnd"/>
      <w:r w:rsidR="005E5614">
        <w:t xml:space="preserve"> na neodređeno vrijeme dok traje potreba za stečajnim postupkom uz mjesečnu zakupninu od 5.000,00 kn,</w:t>
      </w:r>
    </w:p>
    <w:p w:rsidRDefault="005E5614" w:rsidP="00E83459" w:rsidR="005E5614">
      <w:pPr>
        <w:numPr>
          <w:ilvl w:val="0"/>
          <w:numId w:val="2"/>
        </w:numPr>
      </w:pPr>
      <w:r>
        <w:t xml:space="preserve"> Donošenje odluke o sniženju cijene za pokretnine,</w:t>
      </w:r>
    </w:p>
    <w:p w:rsidRDefault="005E5614" w:rsidP="00E83459" w:rsidR="005E5614">
      <w:pPr>
        <w:numPr>
          <w:ilvl w:val="0"/>
          <w:numId w:val="2"/>
        </w:numPr>
      </w:pPr>
      <w:r>
        <w:t>R a z n o</w:t>
      </w:r>
    </w:p>
    <w:p w:rsidRDefault="005E5614" w:rsidP="005E5614" w:rsidR="005E5614">
      <w:r>
        <w:t xml:space="preserve">                                                                O b r a z l o ž e n j e</w:t>
      </w:r>
    </w:p>
    <w:p w:rsidRDefault="005E5614" w:rsidP="005E5614" w:rsidR="005E5614"/>
    <w:p w:rsidRDefault="005E5614" w:rsidP="005E5614" w:rsidR="005E5614">
      <w:r>
        <w:t xml:space="preserve">Stečajna upraviteljica predložila je sazivanje Skupštine vjerovnika stečajnog dužnika </w:t>
      </w:r>
      <w:proofErr w:type="spellStart"/>
      <w:r>
        <w:t>Prša</w:t>
      </w:r>
      <w:proofErr w:type="spellEnd"/>
      <w:r>
        <w:t xml:space="preserve"> d.o.o. Požege radi odlučivanja o unovčenju imovine stečajnog dužnika te zaključenju ugovora o zakupu na neodređeno vrijeme.</w:t>
      </w:r>
    </w:p>
    <w:p w:rsidRDefault="005E5614" w:rsidR="00F517D8">
      <w:r>
        <w:t>Kako se radi o pitanjima važnih za daljnji tijek i okončanje stečajnog postupka to je sukladno čl. 12. 103, i 441.st.1. SZ-a odlučeno kao u izreci</w:t>
      </w:r>
      <w:r w:rsidR="00DE3871">
        <w:t xml:space="preserve"> </w:t>
      </w:r>
      <w:r>
        <w:t>.</w:t>
      </w:r>
      <w:r w:rsidR="00DE3871">
        <w:t xml:space="preserve">                                       </w:t>
      </w:r>
    </w:p>
    <w:p w:rsidRDefault="007554B4" w:rsidP="00F517D8" w:rsidR="007554B4">
      <w:pPr>
        <w:ind w:firstLine="708"/>
      </w:pPr>
    </w:p>
    <w:p w:rsidRDefault="007554B4" w:rsidP="007554B4" w:rsidR="007554B4">
      <w:pPr>
        <w:ind w:firstLine="708"/>
      </w:pPr>
      <w:r>
        <w:t xml:space="preserve">U Slavonskom Brodu, </w:t>
      </w:r>
      <w:r w:rsidR="00630249">
        <w:t>2</w:t>
      </w:r>
      <w:r w:rsidR="0053576C">
        <w:t>8</w:t>
      </w:r>
      <w:r w:rsidR="00A6506B">
        <w:t xml:space="preserve">. </w:t>
      </w:r>
      <w:r w:rsidR="0053576C">
        <w:t>lipnja</w:t>
      </w:r>
      <w:r>
        <w:t xml:space="preserve"> 201</w:t>
      </w:r>
      <w:r w:rsidR="0053576C">
        <w:t>6</w:t>
      </w:r>
      <w:r>
        <w:t>.g.</w:t>
      </w:r>
    </w:p>
    <w:p w:rsidRDefault="00213BDA" w:rsidP="005E5614" w:rsidR="00630249">
      <w:pPr>
        <w:ind w:firstLine="708"/>
      </w:pPr>
      <w:r>
        <w:t xml:space="preserve">                                                                                               S u d a c:</w:t>
      </w:r>
    </w:p>
    <w:p w:rsidRDefault="00213BDA" w:rsidR="00213BDA">
      <w:r>
        <w:t xml:space="preserve">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213BDA" w:rsidR="00213BDA" w:rsidRPr="007554B4">
      <w:pPr>
        <w:rPr>
          <w:sz w:val="16"/>
          <w:szCs w:val="16"/>
        </w:rPr>
      </w:pPr>
      <w:r w:rsidRPr="007554B4">
        <w:rPr>
          <w:sz w:val="16"/>
          <w:szCs w:val="16"/>
        </w:rPr>
        <w:t>NAPUTAK O PRA</w:t>
      </w:r>
      <w:r w:rsidR="00E62A15" w:rsidRPr="007554B4">
        <w:rPr>
          <w:sz w:val="16"/>
          <w:szCs w:val="16"/>
        </w:rPr>
        <w:t>V</w:t>
      </w:r>
      <w:r w:rsidRPr="007554B4">
        <w:rPr>
          <w:sz w:val="16"/>
          <w:szCs w:val="16"/>
        </w:rPr>
        <w:t>NOM LIJEKU</w:t>
      </w:r>
      <w:r w:rsidR="007554B4" w:rsidRPr="007554B4">
        <w:rPr>
          <w:sz w:val="16"/>
          <w:szCs w:val="16"/>
        </w:rPr>
        <w:t>:</w:t>
      </w:r>
    </w:p>
    <w:p w:rsidRDefault="00213BDA" w:rsidR="00E62A15" w:rsidRPr="007554B4">
      <w:pPr>
        <w:rPr>
          <w:sz w:val="16"/>
          <w:szCs w:val="16"/>
        </w:rPr>
      </w:pPr>
      <w:r w:rsidRPr="007554B4">
        <w:rPr>
          <w:sz w:val="16"/>
          <w:szCs w:val="16"/>
        </w:rPr>
        <w:t xml:space="preserve">Protiv ove odluke dopuštena je žalba </w:t>
      </w:r>
    </w:p>
    <w:p w:rsidRDefault="00213BDA" w:rsidR="00213BDA" w:rsidRPr="007554B4">
      <w:pPr>
        <w:rPr>
          <w:sz w:val="16"/>
          <w:szCs w:val="16"/>
        </w:rPr>
      </w:pPr>
      <w:r w:rsidRPr="007554B4">
        <w:rPr>
          <w:sz w:val="16"/>
          <w:szCs w:val="16"/>
        </w:rPr>
        <w:t>VTS RH u Zagrebu</w:t>
      </w:r>
      <w:r w:rsidR="00E62A15" w:rsidRPr="007554B4">
        <w:rPr>
          <w:sz w:val="16"/>
          <w:szCs w:val="16"/>
        </w:rPr>
        <w:t xml:space="preserve"> u roku od 8 dana po</w:t>
      </w:r>
    </w:p>
    <w:p w:rsidRDefault="00E62A15" w:rsidR="00E62A15" w:rsidRPr="007554B4">
      <w:pPr>
        <w:rPr>
          <w:sz w:val="16"/>
          <w:szCs w:val="16"/>
        </w:rPr>
      </w:pPr>
      <w:r w:rsidRPr="007554B4">
        <w:rPr>
          <w:sz w:val="16"/>
          <w:szCs w:val="16"/>
        </w:rPr>
        <w:t>primitku prijepisa ove odluke putem ovoga</w:t>
      </w:r>
    </w:p>
    <w:p w:rsidRDefault="00E62A15" w:rsidR="00E62A15" w:rsidRPr="007554B4">
      <w:pPr>
        <w:rPr>
          <w:sz w:val="16"/>
          <w:szCs w:val="16"/>
        </w:rPr>
      </w:pPr>
      <w:r w:rsidRPr="007554B4">
        <w:rPr>
          <w:sz w:val="16"/>
          <w:szCs w:val="16"/>
        </w:rPr>
        <w:t>suda u 3 primjerka.</w:t>
      </w:r>
    </w:p>
    <w:p w:rsidRDefault="00E62A15" w:rsidR="00E62A15"/>
    <w:p w:rsidRDefault="00E62A15" w:rsidR="00E62A15"/>
    <w:p w:rsidRDefault="006B3612" w:rsidR="006B3612"/>
    <w:p w:rsidRDefault="006B3612" w:rsidR="006B3612"/>
    <w:p w:rsidRDefault="00630249" w:rsidR="00630249"/>
    <w:p w:rsidRDefault="00630249" w:rsidR="00630249"/>
    <w:p w:rsidRDefault="00630249" w:rsidR="00630249"/>
    <w:p w:rsidRDefault="00630249" w:rsidR="00630249"/>
    <w:p w:rsidRDefault="00630249" w:rsidR="00630249"/>
    <w:p w:rsidRDefault="00E62A15" w:rsidR="00E62A15">
      <w:proofErr w:type="spellStart"/>
      <w:r>
        <w:t>Rj</w:t>
      </w:r>
      <w:proofErr w:type="spellEnd"/>
      <w:r>
        <w:t>/</w:t>
      </w:r>
    </w:p>
    <w:p w:rsidRDefault="00E62A15" w:rsidP="00E62A15" w:rsidR="00E62A15">
      <w:pPr>
        <w:numPr>
          <w:ilvl w:val="0"/>
          <w:numId w:val="1"/>
        </w:numPr>
      </w:pPr>
      <w:r>
        <w:t>Rješenje nepravomoćno</w:t>
      </w:r>
    </w:p>
    <w:p w:rsidRDefault="00F60CA3" w:rsidP="007554B4" w:rsidR="006B3612">
      <w:pPr>
        <w:numPr>
          <w:ilvl w:val="0"/>
          <w:numId w:val="1"/>
        </w:numPr>
      </w:pPr>
      <w:r>
        <w:t>Dostaviti</w:t>
      </w:r>
      <w:r w:rsidR="007323AF">
        <w:t xml:space="preserve"> </w:t>
      </w:r>
      <w:r w:rsidR="005E5614">
        <w:t>stečajnom upraviteljici, e- oglasna ploča</w:t>
      </w:r>
    </w:p>
    <w:p w:rsidRDefault="00E62A15" w:rsidP="005E5614" w:rsidR="00E62A15">
      <w:pPr>
        <w:ind w:left="360"/>
      </w:pPr>
    </w:p>
    <w:p w:rsidRDefault="00E62A15" w:rsidP="00E62A15" w:rsidR="00E62A15"/>
    <w:p w:rsidRDefault="00E62A15" w:rsidP="00E62A15" w:rsidR="00E62A15"/>
    <w:p w:rsidRDefault="00630249" w:rsidP="00E62A15" w:rsidR="00E62A15">
      <w:r>
        <w:t>2</w:t>
      </w:r>
      <w:r w:rsidR="005E5614">
        <w:t>8.6.</w:t>
      </w:r>
      <w:r w:rsidR="006B3612">
        <w:t>201</w:t>
      </w:r>
      <w:r w:rsidR="005E5614">
        <w:t>6</w:t>
      </w:r>
      <w:r w:rsidR="006B3612">
        <w:t>.</w:t>
      </w:r>
      <w:r w:rsidR="00A6506B">
        <w:t>g</w:t>
      </w:r>
      <w:r w:rsidR="00E62A15">
        <w:t>.                             S u d a c:</w:t>
      </w:r>
    </w:p>
    <w:sectPr w:rsidSect="0019113A" w:rsidR="00E62A15">
      <w:pgSz w:code="9" w:h="16838" w:w="11906"/>
      <w:pgMar w:gutter="0" w:footer="720" w:header="720" w:left="1417" w:bottom="1417" w:right="1417" w:top="1418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9B51C8"/>
    <w:multiLevelType w:val="hybridMultilevel"/>
    <w:tmpl w:val="FF9814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97163F0"/>
    <w:multiLevelType w:val="hybridMultilevel"/>
    <w:tmpl w:val="CC3A43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2503"/>
    <w:rsid w:val="00052455"/>
    <w:rsid w:val="00060B9A"/>
    <w:rsid w:val="00166398"/>
    <w:rsid w:val="00182B92"/>
    <w:rsid w:val="0019113A"/>
    <w:rsid w:val="001E35BA"/>
    <w:rsid w:val="00205B6D"/>
    <w:rsid w:val="00213BDA"/>
    <w:rsid w:val="00334225"/>
    <w:rsid w:val="00355D78"/>
    <w:rsid w:val="003A3559"/>
    <w:rsid w:val="00416B80"/>
    <w:rsid w:val="00417635"/>
    <w:rsid w:val="004D53FD"/>
    <w:rsid w:val="004E7898"/>
    <w:rsid w:val="00512948"/>
    <w:rsid w:val="00523FA3"/>
    <w:rsid w:val="0053576C"/>
    <w:rsid w:val="005366EE"/>
    <w:rsid w:val="005E5614"/>
    <w:rsid w:val="005E7B6A"/>
    <w:rsid w:val="00630249"/>
    <w:rsid w:val="00632FC2"/>
    <w:rsid w:val="006627C5"/>
    <w:rsid w:val="006B3612"/>
    <w:rsid w:val="00712856"/>
    <w:rsid w:val="007323AF"/>
    <w:rsid w:val="007405DA"/>
    <w:rsid w:val="007554B4"/>
    <w:rsid w:val="007D512E"/>
    <w:rsid w:val="007E0067"/>
    <w:rsid w:val="007F1D31"/>
    <w:rsid w:val="007F5B3B"/>
    <w:rsid w:val="007F748D"/>
    <w:rsid w:val="008277A3"/>
    <w:rsid w:val="008A64F1"/>
    <w:rsid w:val="00935BC1"/>
    <w:rsid w:val="00946742"/>
    <w:rsid w:val="009C5259"/>
    <w:rsid w:val="00A12EF4"/>
    <w:rsid w:val="00A6506B"/>
    <w:rsid w:val="00B04566"/>
    <w:rsid w:val="00B35599"/>
    <w:rsid w:val="00B42503"/>
    <w:rsid w:val="00B44AD3"/>
    <w:rsid w:val="00B810D2"/>
    <w:rsid w:val="00C21E42"/>
    <w:rsid w:val="00C47D37"/>
    <w:rsid w:val="00D422F5"/>
    <w:rsid w:val="00D84580"/>
    <w:rsid w:val="00DD747E"/>
    <w:rsid w:val="00DE3871"/>
    <w:rsid w:val="00DF1A3C"/>
    <w:rsid w:val="00E24713"/>
    <w:rsid w:val="00E62A15"/>
    <w:rsid w:val="00E83459"/>
    <w:rsid w:val="00EA1C9C"/>
    <w:rsid w:val="00EA1E9D"/>
    <w:rsid w:val="00EC7951"/>
    <w:rsid w:val="00F50000"/>
    <w:rsid w:val="00F517D8"/>
    <w:rsid w:val="00F60CA3"/>
    <w:rsid w:val="00F94478"/>
    <w:rsid w:val="00FB690F"/>
    <w:rsid w:val="00FF1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A1E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5B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B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B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B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B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A1E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5B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B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B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B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B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2015.</izvorni_sadrzaj>
    <derivirana_varijabla naziv="DomainObject.Predmet.DatumOsnivanja_1">24.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St-40/2015</izvorni_sadrzaj>
    <derivirana_varijabla naziv="DomainObject.Predmet.OznakaBroj_1">St-40/2015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PRŠA d. o. o. za trgovinu i uvoz-izvoz</izvorni_sadrzaj>
    <derivirana_varijabla naziv="DomainObject.Predmet.ProtustrankaFormated_1">  PRŠA d. o. o. za trgovinu i uvoz-izvoz</derivirana_varijabla>
  </DomainObject.Predmet.ProtustrankaFormated>
  <DomainObject.Predmet.ProtustrankaFormatedOIB>
    <izvorni_sadrzaj>  PRŠA d. o. o. za trgovinu i uvoz-izvoz, OIB 87245388187</izvorni_sadrzaj>
    <derivirana_varijabla naziv="DomainObject.Predmet.ProtustrankaFormatedOIB_1">  PRŠA d. o. o. za trgovinu i uvoz-izvoz, OIB 87245388187</derivirana_varijabla>
  </DomainObject.Predmet.ProtustrankaFormatedOIB>
  <DomainObject.Predmet.ProtustrankaFormatedWithAdress>
    <izvorni_sadrzaj> PRŠA d. o. o. za trgovinu i uvoz-izvoz, Zrinska 14, 34000 Požega</izvorni_sadrzaj>
    <derivirana_varijabla naziv="DomainObject.Predmet.ProtustrankaFormatedWithAdress_1"> PRŠA d. o. o. za trgovinu i uvoz-izvoz, Zrinska 14, 34000 Požega</derivirana_varijabla>
  </DomainObject.Predmet.ProtustrankaFormatedWithAdress>
  <DomainObject.Predmet.ProtustrankaFormatedWithAdressOIB>
    <izvorni_sadrzaj> PRŠA d. o. o. za trgovinu i uvoz-izvoz, OIB 87245388187, Zrinska 14, 34000 Požega</izvorni_sadrzaj>
    <derivirana_varijabla naziv="DomainObject.Predmet.ProtustrankaFormatedWithAdressOIB_1"> PRŠA d. o. o. za trgovinu i uvoz-izvoz, OIB 87245388187, Zrinska 14, 34000 Požega</derivirana_varijabla>
  </DomainObject.Predmet.ProtustrankaFormatedWithAdressOIB>
  <DomainObject.Predmet.ProtustrankaWithAdress>
    <izvorni_sadrzaj>PRŠA d. o. o. za trgovinu i uvoz-izvoz Zrinska 14, 34000 Požega</izvorni_sadrzaj>
    <derivirana_varijabla naziv="DomainObject.Predmet.ProtustrankaWithAdress_1">PRŠA d. o. o. za trgovinu i uvoz-izvoz Zrinska 14, 34000 Požega</derivirana_varijabla>
  </DomainObject.Predmet.ProtustrankaWithAdress>
  <DomainObject.Predmet.ProtustrankaWithAdressOIB>
    <izvorni_sadrzaj>PRŠA d. o. o. za trgovinu i uvoz-izvoz, OIB 87245388187, Zrinska 14, 34000 Požega</izvorni_sadrzaj>
    <derivirana_varijabla naziv="DomainObject.Predmet.ProtustrankaWithAdressOIB_1">PRŠA d. o. o. za trgovinu i uvoz-izvoz, OIB 87245388187, Zrinska 14, 34000 Požega</derivirana_varijabla>
  </DomainObject.Predmet.ProtustrankaWithAdressOIB>
  <DomainObject.Predmet.ProtustrankaNazivFormated>
    <izvorni_sadrzaj>PRŠA d. o. o. za trgovinu i uvoz-izvoz</izvorni_sadrzaj>
    <derivirana_varijabla naziv="DomainObject.Predmet.ProtustrankaNazivFormated_1">PRŠA d. o. o. za trgovinu i uvoz-izvoz</derivirana_varijabla>
  </DomainObject.Predmet.ProtustrankaNazivFormated>
  <DomainObject.Predmet.ProtustrankaNazivFormatedOIB>
    <izvorni_sadrzaj>PRŠA d. o. o. za trgovinu i uvoz-izvoz, OIB 87245388187</izvorni_sadrzaj>
    <derivirana_varijabla naziv="DomainObject.Predmet.ProtustrankaNazivFormatedOIB_1">PRŠA d. o. o. za trgovinu i uvoz-izvoz, OIB 87245388187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PRŠA d. o. o. za trgovinu i uvoz-izvoz</izvorni_sadrzaj>
    <derivirana_varijabla naziv="DomainObject.Predmet.StrankaFormated_1">  PRŠA d. o. o. za trgovinu i uvoz-izvoz</derivirana_varijabla>
  </DomainObject.Predmet.StrankaFormated>
  <DomainObject.Predmet.StrankaFormatedOIB>
    <izvorni_sadrzaj>  PRŠA d. o. o. za trgovinu i uvoz-izvoz, OIB 87245388187</izvorni_sadrzaj>
    <derivirana_varijabla naziv="DomainObject.Predmet.StrankaFormatedOIB_1">  PRŠA d. o. o. za trgovinu i uvoz-izvoz, OIB 87245388187</derivirana_varijabla>
  </DomainObject.Predmet.StrankaFormatedOIB>
  <DomainObject.Predmet.StrankaFormatedWithAdress>
    <izvorni_sadrzaj> PRŠA d. o. o. za trgovinu i uvoz-izvoz, Zrinska 14, 34000 Požega</izvorni_sadrzaj>
    <derivirana_varijabla naziv="DomainObject.Predmet.StrankaFormatedWithAdress_1"> PRŠA d. o. o. za trgovinu i uvoz-izvoz, Zrinska 14, 34000 Požega</derivirana_varijabla>
  </DomainObject.Predmet.StrankaFormatedWithAdress>
  <DomainObject.Predmet.StrankaFormatedWithAdressOIB>
    <izvorni_sadrzaj> PRŠA d. o. o. za trgovinu i uvoz-izvoz, OIB 87245388187, Zrinska 14, 34000 Požega</izvorni_sadrzaj>
    <derivirana_varijabla naziv="DomainObject.Predmet.StrankaFormatedWithAdressOIB_1"> PRŠA d. o. o. za trgovinu i uvoz-izvoz, OIB 87245388187, Zrinska 14, 34000 Požega</derivirana_varijabla>
  </DomainObject.Predmet.StrankaFormatedWithAdressOIB>
  <DomainObject.Predmet.StrankaWithAdress>
    <izvorni_sadrzaj>PRŠA d. o. o. za trgovinu i uvoz-izvoz Zrinska 14,34000 Požega</izvorni_sadrzaj>
    <derivirana_varijabla naziv="DomainObject.Predmet.StrankaWithAdress_1">PRŠA d. o. o. za trgovinu i uvoz-izvoz Zrinska 14,34000 Požega</derivirana_varijabla>
  </DomainObject.Predmet.StrankaWithAdress>
  <DomainObject.Predmet.StrankaWithAdressOIB>
    <izvorni_sadrzaj>PRŠA d. o. o. za trgovinu i uvoz-izvoz, OIB 87245388187, Zrinska 14,34000 Požega</izvorni_sadrzaj>
    <derivirana_varijabla naziv="DomainObject.Predmet.StrankaWithAdressOIB_1">PRŠA d. o. o. za trgovinu i uvoz-izvoz, OIB 87245388187, Zrinska 14,34000 Požega</derivirana_varijabla>
  </DomainObject.Predmet.StrankaWithAdressOIB>
  <DomainObject.Predmet.StrankaNazivFormated>
    <izvorni_sadrzaj>PRŠA d. o. o. za trgovinu i uvoz-izvoz</izvorni_sadrzaj>
    <derivirana_varijabla naziv="DomainObject.Predmet.StrankaNazivFormated_1">PRŠA d. o. o. za trgovinu i uvoz-izvoz</derivirana_varijabla>
  </DomainObject.Predmet.StrankaNazivFormated>
  <DomainObject.Predmet.StrankaNazivFormatedOIB>
    <izvorni_sadrzaj>PRŠA d. o. o. za trgovinu i uvoz-izvoz, OIB 87245388187</izvorni_sadrzaj>
    <derivirana_varijabla naziv="DomainObject.Predmet.StrankaNazivFormatedOIB_1">PRŠA d. o. o. za trgovinu i uvoz-izvoz, OIB 87245388187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PRŠA d. o. o. za trgovinu i uvoz-izvoz</item>
    </izvorni_sadrzaj>
    <derivirana_varijabla naziv="DomainObject.Predmet.StrankaListFormated_1">
      <item>PRŠA d. o. o. za trgovinu i uvoz-izvoz</item>
    </derivirana_varijabla>
  </DomainObject.Predmet.StrankaListFormated>
  <DomainObject.Predmet.StrankaListFormatedOIB>
    <izvorni_sadrzaj>
      <item>PRŠA d. o. o. za trgovinu i uvoz-izvoz, OIB 87245388187</item>
    </izvorni_sadrzaj>
    <derivirana_varijabla naziv="DomainObject.Predmet.StrankaListFormatedOIB_1">
      <item>PRŠA d. o. o. za trgovinu i uvoz-izvoz, OIB 87245388187</item>
    </derivirana_varijabla>
  </DomainObject.Predmet.StrankaListFormatedOIB>
  <DomainObject.Predmet.StrankaListFormatedWithAdress>
    <izvorni_sadrzaj>
      <item>PRŠA d. o. o. za trgovinu i uvoz-izvoz, Zrinska 14, 34000 Požega</item>
    </izvorni_sadrzaj>
    <derivirana_varijabla naziv="DomainObject.Predmet.StrankaListFormatedWithAdress_1">
      <item>PRŠA d. o. o. za trgovinu i uvoz-izvoz, Zrinska 14, 34000 Požega</item>
    </derivirana_varijabla>
  </DomainObject.Predmet.StrankaListFormatedWithAdress>
  <DomainObject.Predmet.StrankaListFormatedWithAdressOIB>
    <izvorni_sadrzaj>
      <item>PRŠA d. o. o. za trgovinu i uvoz-izvoz, OIB 87245388187, Zrinska 14, 34000 Požega</item>
    </izvorni_sadrzaj>
    <derivirana_varijabla naziv="DomainObject.Predmet.StrankaListFormatedWithAdressOIB_1">
      <item>PRŠA d. o. o. za trgovinu i uvoz-izvoz, OIB 87245388187, Zrinska 14, 34000 Požega</item>
    </derivirana_varijabla>
  </DomainObject.Predmet.StrankaListFormatedWithAdressOIB>
  <DomainObject.Predmet.StrankaListNazivFormated>
    <izvorni_sadrzaj>
      <item>PRŠA d. o. o. za trgovinu i uvoz-izvoz</item>
    </izvorni_sadrzaj>
    <derivirana_varijabla naziv="DomainObject.Predmet.StrankaListNazivFormated_1">
      <item>PRŠA d. o. o. za trgovinu i uvoz-izvoz</item>
    </derivirana_varijabla>
  </DomainObject.Predmet.StrankaListNazivFormated>
  <DomainObject.Predmet.StrankaListNazivFormatedOIB>
    <izvorni_sadrzaj>
      <item>PRŠA d. o. o. za trgovinu i uvoz-izvoz, OIB 87245388187</item>
    </izvorni_sadrzaj>
    <derivirana_varijabla naziv="DomainObject.Predmet.StrankaListNazivFormatedOIB_1">
      <item>PRŠA d. o. o. za trgovinu i uvoz-izvoz, OIB 87245388187</item>
    </derivirana_varijabla>
  </DomainObject.Predmet.StrankaListNazivFormatedOIB>
  <DomainObject.Predmet.ProtuStrankaListFormated>
    <izvorni_sadrzaj>
      <item>PRŠA d. o. o. za trgovinu i uvoz-izvoz</item>
    </izvorni_sadrzaj>
    <derivirana_varijabla naziv="DomainObject.Predmet.ProtuStrankaListFormated_1">
      <item>PRŠA d. o. o. za trgovinu i uvoz-izvoz</item>
    </derivirana_varijabla>
  </DomainObject.Predmet.ProtuStrankaListFormated>
  <DomainObject.Predmet.ProtuStrankaListFormatedOIB>
    <izvorni_sadrzaj>
      <item>PRŠA d. o. o. za trgovinu i uvoz-izvoz, OIB 87245388187</item>
    </izvorni_sadrzaj>
    <derivirana_varijabla naziv="DomainObject.Predmet.ProtuStrankaListFormatedOIB_1">
      <item>PRŠA d. o. o. za trgovinu i uvoz-izvoz, OIB 87245388187</item>
    </derivirana_varijabla>
  </DomainObject.Predmet.ProtuStrankaListFormatedOIB>
  <DomainObject.Predmet.ProtuStrankaListFormatedWithAdress>
    <izvorni_sadrzaj>
      <item>PRŠA d. o. o. za trgovinu i uvoz-izvoz, Zrinska 14, 34000 Požega</item>
    </izvorni_sadrzaj>
    <derivirana_varijabla naziv="DomainObject.Predmet.ProtuStrankaListFormatedWithAdress_1">
      <item>PRŠA d. o. o. za trgovinu i uvoz-izvoz, Zrinska 14, 34000 Požega</item>
    </derivirana_varijabla>
  </DomainObject.Predmet.ProtuStrankaListFormatedWithAdress>
  <DomainObject.Predmet.ProtuStrankaListFormatedWithAdressOIB>
    <izvorni_sadrzaj>
      <item>PRŠA d. o. o. za trgovinu i uvoz-izvoz, OIB 87245388187, Zrinska 14, 34000 Požega</item>
    </izvorni_sadrzaj>
    <derivirana_varijabla naziv="DomainObject.Predmet.ProtuStrankaListFormatedWithAdressOIB_1">
      <item>PRŠA d. o. o. za trgovinu i uvoz-izvoz, OIB 87245388187, Zrinska 14, 34000 Požega</item>
    </derivirana_varijabla>
  </DomainObject.Predmet.ProtuStrankaListFormatedWithAdressOIB>
  <DomainObject.Predmet.ProtuStrankaListNazivFormated>
    <izvorni_sadrzaj>
      <item>PRŠA d. o. o. za trgovinu i uvoz-izvoz</item>
    </izvorni_sadrzaj>
    <derivirana_varijabla naziv="DomainObject.Predmet.ProtuStrankaListNazivFormated_1">
      <item>PRŠA d. o. o. za trgovinu i uvoz-izvoz</item>
    </derivirana_varijabla>
  </DomainObject.Predmet.ProtuStrankaListNazivFormated>
  <DomainObject.Predmet.ProtuStrankaListNazivFormatedOIB>
    <izvorni_sadrzaj>
      <item>PRŠA d. o. o. za trgovinu i uvoz-izvoz, OIB 87245388187</item>
    </izvorni_sadrzaj>
    <derivirana_varijabla naziv="DomainObject.Predmet.ProtuStrankaListNazivFormatedOIB_1">
      <item>PRŠA d. o. o. za trgovinu i uvoz-izvoz, OIB 87245388187</item>
    </derivirana_varijabla>
  </DomainObject.Predmet.ProtuStrankaListNazivFormatedOIB>
  <DomainObject.Predmet.OstaliListFormated>
    <izvorni_sadrzaj>
      <item>ALMA OPAČAK</item>
      <item>Terezija Rečić, odvjetnica</item>
    </izvorni_sadrzaj>
    <derivirana_varijabla naziv="DomainObject.Predmet.OstaliListFormated_1">
      <item>ALMA OPAČAK</item>
      <item>Terezija Rečić, odvjetnica</item>
    </derivirana_varijabla>
  </DomainObject.Predmet.OstaliListFormated>
  <DomainObject.Predmet.OstaliListFormatedOIB>
    <izvorni_sadrzaj>
      <item>ALMA OPAČAK, OIB 36068029114</item>
      <item>Terezija Rečić, odvjetnica</item>
    </izvorni_sadrzaj>
    <derivirana_varijabla naziv="DomainObject.Predmet.OstaliListFormatedOIB_1">
      <item>ALMA OPAČAK, OIB 36068029114</item>
      <item>Terezija Rečić, odvjetnica</item>
    </derivirana_varijabla>
  </DomainObject.Predmet.OstaliListFormatedOIB>
  <DomainObject.Predmet.OstaliListFormatedWithAdress>
    <izvorni_sadrzaj>
      <item>ALMA OPAČAK, A. Cesarca 12, 35000 Slavonski Brod</item>
      <item>Terezija Rečić, odvjetnica, Pilareva 14, 35000 Slavonski Brod</item>
    </izvorni_sadrzaj>
    <derivirana_varijabla naziv="DomainObject.Predmet.OstaliListFormatedWithAdress_1">
      <item>ALMA OPAČAK, A. Cesarca 12, 35000 Slavonski Brod</item>
      <item>Terezija Rečić, odvjetnica, Pilareva 14, 35000 Slavonski Brod</item>
    </derivirana_varijabla>
  </DomainObject.Predmet.OstaliListFormatedWithAdress>
  <DomainObject.Predmet.OstaliListFormatedWithAdressOIB>
    <izvorni_sadrzaj>
      <item>ALMA OPAČAK, OIB 36068029114, A. Cesarca 12, 35000 Slavonski Brod</item>
      <item>Terezija Rečić, odvjetnica, Pilareva 14, 35000 Slavonski Brod</item>
    </izvorni_sadrzaj>
    <derivirana_varijabla naziv="DomainObject.Predmet.OstaliListFormatedWithAdressOIB_1">
      <item>ALMA OPAČAK, OIB 36068029114, A. Cesarca 12, 35000 Slavonski Brod</item>
      <item>Terezija Rečić, odvjetnica, Pilareva 14, 35000 Slavonski Brod</item>
    </derivirana_varijabla>
  </DomainObject.Predmet.OstaliListFormatedWithAdressOIB>
  <DomainObject.Predmet.OstaliListNazivFormated>
    <izvorni_sadrzaj>
      <item>ALMA OPAČAK</item>
      <item>Terezija Rečić, odvjetnica</item>
    </izvorni_sadrzaj>
    <derivirana_varijabla naziv="DomainObject.Predmet.OstaliListNazivFormated_1">
      <item>ALMA OPAČAK</item>
      <item>Terezija Rečić, odvjetnica</item>
    </derivirana_varijabla>
  </DomainObject.Predmet.OstaliListNazivFormated>
  <DomainObject.Predmet.OstaliListNazivFormatedOIB>
    <izvorni_sadrzaj>
      <item>ALMA OPAČAK, OIB 36068029114</item>
      <item>Terezija Rečić, odvjetnica</item>
    </izvorni_sadrzaj>
    <derivirana_varijabla naziv="DomainObject.Predmet.OstaliListNazivFormatedOIB_1">
      <item>ALMA OPAČAK, OIB 36068029114</item>
      <item>Terezija Rečić,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PRŠA d. o. o. za trgovinu i uvoz-izvoz</izvorni_sadrzaj>
    <derivirana_varijabla naziv="DomainObject.Predmet.StrankaIDrugi_1">PRŠA d. o. o. za trgovinu i uvoz-izvoz</derivirana_varijabla>
  </DomainObject.Predmet.StrankaIDrugi>
  <DomainObject.Predmet.ProtustrankaIDrugi>
    <izvorni_sadrzaj>PRŠA d. o. o. za trgovinu i uvoz-izvoz</izvorni_sadrzaj>
    <derivirana_varijabla naziv="DomainObject.Predmet.ProtustrankaIDrugi_1">PRŠA d. o. o. za trgovinu i uvoz-izvoz</derivirana_varijabla>
  </DomainObject.Predmet.ProtustrankaIDrugi>
  <DomainObject.Predmet.StrankaIDrugiAdressOIB>
    <izvorni_sadrzaj>PRŠA d. o. o. za trgovinu i uvoz-izvoz, OIB 87245388187, Zrinska 14, 34000 Požega</izvorni_sadrzaj>
    <derivirana_varijabla naziv="DomainObject.Predmet.StrankaIDrugiAdressOIB_1">PRŠA d. o. o. za trgovinu i uvoz-izvoz, OIB 87245388187, Zrinska 14, 34000 Požega</derivirana_varijabla>
  </DomainObject.Predmet.StrankaIDrugiAdressOIB>
  <DomainObject.Predmet.ProtustrankaIDrugiAdressOIB>
    <izvorni_sadrzaj>PRŠA d. o. o. za trgovinu i uvoz-izvoz, OIB 87245388187, Zrinska 14, 34000 Požega</izvorni_sadrzaj>
    <derivirana_varijabla naziv="DomainObject.Predmet.ProtustrankaIDrugiAdressOIB_1">PRŠA d. o. o. za trgovinu i uvoz-izvoz, OIB 87245388187, Zrinska 14,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PRŠA d. o. o. za trgovinu i uvoz-izvoz</item>
      <item>ALMA OPAČAK</item>
      <item>PRŠA d. o. o. za trgovinu i uvoz-izvoz</item>
      <item>Terezija Rečić, odvjetnica</item>
    </izvorni_sadrzaj>
    <derivirana_varijabla naziv="DomainObject.Predmet.SudioniciListNaziv_1">
      <item>PRŠA d. o. o. za trgovinu i uvoz-izvoz</item>
      <item>ALMA OPAČAK</item>
      <item>PRŠA d. o. o. za trgovinu i uvoz-izvoz</item>
      <item>Terezija Rečić, odvjetnica</item>
    </derivirana_varijabla>
  </DomainObject.Predmet.SudioniciListNaziv>
  <DomainObject.Predmet.SudioniciListAdressOIB>
    <izvorni_sadrzaj>
      <item>PRŠA d. o. o. za trgovinu i uvoz-izvoz, OIB 87245388187, Zrinska 14,34000 Požega</item>
      <item>ALMA OPAČAK, OIB 36068029114, A. Cesarca 12,35000 Slavonski Brod</item>
      <item>PRŠA d. o. o. za trgovinu i uvoz-izvoz, OIB 87245388187, Zrinska 14,34000 Požega</item>
      <item>Terezija Rečić, odvjetnica, Pilareva 14,35000 Slavonski Brod</item>
    </izvorni_sadrzaj>
    <derivirana_varijabla naziv="DomainObject.Predmet.SudioniciListAdressOIB_1">
      <item>PRŠA d. o. o. za trgovinu i uvoz-izvoz, OIB 87245388187, Zrinska 14,34000 Požega</item>
      <item>ALMA OPAČAK, OIB 36068029114, A. Cesarca 12,35000 Slavonski Brod</item>
      <item>PRŠA d. o. o. za trgovinu i uvoz-izvoz, OIB 87245388187, Zrinska 14,34000 Požega</item>
      <item>Terezija Rečić, odvjetnica, Pilareva 14,35000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87245388187</item>
      <item>, OIB 36068029114</item>
      <item>, OIB 87245388187</item>
      <item>, OIB null</item>
    </izvorni_sadrzaj>
    <derivirana_varijabla naziv="DomainObject.Predmet.SudioniciListNazivOIB_1">
      <item>, OIB 87245388187</item>
      <item>, OIB 36068029114</item>
      <item>, OIB 87245388187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318</properties:Words>
  <properties:Characters>1556</properties:Characters>
  <properties:Lines>68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 – 21/05 i dr</vt:lpstr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2016-06-28T07:14:00Z</dcterms:created>
  <dc:creator>Korisnik</dc:creator>
  <cp:keywords/>
  <cp:lastModifiedBy>wsadmin</cp:lastModifiedBy>
  <cp:lastPrinted>2016-06-28T07:01:00Z</cp:lastPrinted>
  <dcterms:modified xmlns:xsi="http://www.w3.org/2001/XMLSchema-instance" xsi:type="dcterms:W3CDTF">2016-06-28T07:15:00Z</dcterms:modified>
  <cp:revision>4</cp:revision>
  <dc:subject/>
  <dc:title>St – 21/05 i dr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