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b144" w14:paraId="1a4b144" w:rsidRDefault="000D7CD0" w:rsidP="000D7CD0" w:rsidR="000D7CD0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7CD0" w:rsidP="000D7CD0" w:rsidR="000D7CD0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D7CD0" w:rsidP="000D7CD0" w:rsidR="000D7CD0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D7CD0" w:rsidP="000D7CD0" w:rsidR="000D7CD0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D7CD0" w:rsidP="000D7CD0" w:rsidR="000D7CD0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0D7CD0" w:rsidP="000D7CD0" w:rsidR="000D7CD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0D7CD0" w:rsidP="000D7CD0" w:rsidR="000D7CD0" w:rsidRPr="00111278">
      <w:pPr>
        <w:jc w:val="center"/>
        <w:rPr>
          <w:rFonts w:cs="Times New Roman" w:eastAsia="Times New Roman"/>
          <w:szCs w:val="24"/>
        </w:rPr>
      </w:pPr>
    </w:p>
    <w:p w:rsidRDefault="000D7CD0" w:rsidP="000D7CD0" w:rsidR="000D7CD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0D7CD0" w:rsidP="000D7CD0" w:rsidR="000D7CD0" w:rsidRPr="00111278">
      <w:pPr>
        <w:rPr>
          <w:rFonts w:cs="Times New Roman" w:eastAsia="Times New Roman"/>
          <w:szCs w:val="24"/>
        </w:rPr>
      </w:pPr>
    </w:p>
    <w:p w:rsidRDefault="000D7CD0" w:rsidP="000D7CD0" w:rsidR="000D7CD0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14206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23.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9D280E">
        <w:rPr>
          <w:rFonts w:cs="Times New Roman" w:eastAsia="Times New Roman"/>
          <w:szCs w:val="24"/>
        </w:rPr>
        <w:t xml:space="preserve"> RAMONT d. o. o. u likvidaciji</w:t>
      </w:r>
      <w:r>
        <w:rPr>
          <w:rFonts w:cs="Times New Roman" w:eastAsia="Times New Roman"/>
          <w:szCs w:val="24"/>
        </w:rPr>
        <w:t xml:space="preserve"> Marčana, Loborika 74, OIB 42578523414, MBS 040190380,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0D7CD0" w:rsidP="000D7CD0" w:rsidR="000D7CD0" w:rsidRPr="00111278">
      <w:pPr>
        <w:ind w:firstLine="708"/>
        <w:rPr>
          <w:rFonts w:cs="Times New Roman" w:eastAsia="Times New Roman"/>
          <w:szCs w:val="24"/>
        </w:rPr>
      </w:pPr>
    </w:p>
    <w:p w:rsidRDefault="000D7CD0" w:rsidP="000D7CD0" w:rsidR="000D7CD0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0D7CD0" w:rsidP="000D7CD0" w:rsidR="000D7CD0" w:rsidRPr="00111278">
      <w:pPr>
        <w:rPr>
          <w:rFonts w:cs="Times New Roman" w:eastAsia="Times New Roman"/>
          <w:szCs w:val="24"/>
        </w:rPr>
      </w:pPr>
    </w:p>
    <w:p w:rsidRDefault="000D7CD0" w:rsidP="000D7CD0" w:rsidR="000D7CD0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9D280E">
        <w:rPr>
          <w:rFonts w:cs="Times New Roman" w:eastAsia="Times New Roman"/>
          <w:szCs w:val="24"/>
        </w:rPr>
        <w:t>RAMONT d. o. o. u likvidaciji</w:t>
      </w:r>
      <w:r>
        <w:rPr>
          <w:rFonts w:cs="Times New Roman" w:eastAsia="Times New Roman"/>
          <w:szCs w:val="24"/>
        </w:rPr>
        <w:t xml:space="preserve"> Marčana, Loborika 74, OIB 42578523414, MBS 040190380.</w:t>
      </w:r>
    </w:p>
    <w:p w:rsidRDefault="000D7CD0" w:rsidP="000D7CD0" w:rsidR="000D7CD0" w:rsidRPr="00651511">
      <w:pPr>
        <w:ind w:firstLine="708"/>
        <w:rPr>
          <w:rFonts w:cs="Times New Roman" w:eastAsia="Times New Roman"/>
          <w:szCs w:val="24"/>
        </w:rPr>
      </w:pPr>
    </w:p>
    <w:p w:rsidRDefault="000D7CD0" w:rsidP="000D7CD0" w:rsidR="000D7CD0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0D7CD0" w:rsidP="000D7CD0" w:rsidR="000D7CD0" w:rsidRPr="00111278">
      <w:pPr>
        <w:ind w:firstLine="708"/>
        <w:rPr>
          <w:rFonts w:cs="Times New Roman" w:eastAsia="Times New Roman"/>
          <w:szCs w:val="24"/>
        </w:rPr>
      </w:pPr>
    </w:p>
    <w:p w:rsidRDefault="000D7CD0" w:rsidP="000D7CD0" w:rsidR="000D7CD0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9D280E">
        <w:rPr>
          <w:rFonts w:cs="Times New Roman" w:eastAsia="Times New Roman"/>
          <w:szCs w:val="24"/>
        </w:rPr>
        <w:t>RAMONT d. o. o. u likvidaciji</w:t>
      </w:r>
      <w:r>
        <w:rPr>
          <w:rFonts w:cs="Times New Roman" w:eastAsia="Times New Roman"/>
          <w:szCs w:val="24"/>
        </w:rPr>
        <w:t xml:space="preserve"> Marčana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623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10.822,80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0D7CD0" w:rsidP="000D7CD0" w:rsidR="000D7CD0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D7CD0" w:rsidP="000D7CD0" w:rsidR="000D7CD0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Tt-15/5874.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0D7CD0" w:rsidP="000D7CD0" w:rsidR="000D7CD0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0D7CD0" w:rsidP="000D7CD0" w:rsidR="000D7CD0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0D7CD0" w:rsidP="000D7CD0" w:rsidR="000D7CD0" w:rsidRPr="00111278">
      <w:pPr>
        <w:jc w:val="center"/>
        <w:rPr>
          <w:rFonts w:cs="Times New Roman" w:eastAsia="Times New Roman"/>
          <w:szCs w:val="24"/>
        </w:rPr>
      </w:pPr>
    </w:p>
    <w:p w:rsidRDefault="000D7CD0" w:rsidP="000D7CD0" w:rsidR="000D7CD0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0D7CD0" w:rsidP="000D7CD0" w:rsidR="000D7CD0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1C590A">
        <w:rPr>
          <w:rFonts w:cs="Times New Roman" w:eastAsia="Times New Roman"/>
          <w:szCs w:val="24"/>
        </w:rPr>
        <w:t xml:space="preserve">, v. r. </w:t>
      </w:r>
    </w:p>
    <w:p w:rsidRDefault="000D7CD0" w:rsidP="000D7CD0" w:rsidR="000D7CD0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0D7CD0" w:rsidP="009D280E" w:rsidR="000D7CD0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0D7CD0" w:rsidP="000D7CD0" w:rsidR="000D7CD0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0D7CD0" w:rsidP="000D7CD0" w:rsidR="000D7CD0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0D7CD0" w:rsidP="000D7CD0" w:rsidR="000D7CD0"/>
    <w:p w:rsidRDefault="006C67A9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CD0" w:rsidP="000D7CD0" w:rsidR="000D7CD0">
      <w:r>
        <w:separator/>
      </w:r>
    </w:p>
  </w:endnote>
  <w:endnote w:id="0" w:type="continuationSeparator">
    <w:p w:rsidRDefault="000D7CD0" w:rsidP="000D7CD0" w:rsidR="000D7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CD0" w:rsidP="000D7CD0" w:rsidR="000D7CD0">
      <w:r>
        <w:separator/>
      </w:r>
    </w:p>
  </w:footnote>
  <w:footnote w:id="0" w:type="continuationSeparator">
    <w:p w:rsidRDefault="000D7CD0" w:rsidP="000D7CD0" w:rsidR="000D7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CD0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C67A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St-1002/2015-3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CD0" w:rsidP="00B63FAD" w:rsidR="00B63FAD" w:rsidRPr="005153B5">
    <w:pPr>
      <w:pStyle w:val="Zaglavlje"/>
      <w:jc w:val="right"/>
    </w:pPr>
    <w:r>
      <w:rPr>
        <w:szCs w:val="24"/>
      </w:rPr>
      <w:t>11 St-1002/2015-3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3BB4"/>
    <w:rsid w:val="000D7CD0"/>
    <w:rsid w:val="001C590A"/>
    <w:rsid w:val="002E3BB4"/>
    <w:rsid w:val="006C67A9"/>
    <w:rsid w:val="0075528E"/>
    <w:rsid w:val="0079403F"/>
    <w:rsid w:val="009D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7C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7C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D7C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7C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7C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7C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7C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7A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67A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67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67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7C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7C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D7C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7C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7C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7C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7C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7A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67A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67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67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St-1002/2015</izvorni_sadrzaj>
    <derivirana_varijabla naziv="DomainObject.Predmet.OznakaBroj_1">St-1002/2015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RAMONT d.o.o. u likvidaciji, MARČANA</izvorni_sadrzaj>
    <derivirana_varijabla naziv="DomainObject.Predmet.ProtustrankaFormated_1">  RAMONT d.o.o. u likvidaciji, MARČANA</derivirana_varijabla>
  </DomainObject.Predmet.ProtustrankaFormated>
  <DomainObject.Predmet.ProtustrankaFormatedOIB>
    <izvorni_sadrzaj>  RAMONT d.o.o. u likvidaciji, MARČANA, OIB 42578523414</izvorni_sadrzaj>
    <derivirana_varijabla naziv="DomainObject.Predmet.ProtustrankaFormatedOIB_1">  RAMONT d.o.o. u likvidaciji, MARČANA, OIB 42578523414</derivirana_varijabla>
  </DomainObject.Predmet.ProtustrankaFormatedOIB>
  <DomainObject.Predmet.ProtustrankaFormatedWithAdress>
    <izvorni_sadrzaj> RAMONT d.o.o. u likvidaciji, MARČANA, Loborika 74, 52207 Marčana</izvorni_sadrzaj>
    <derivirana_varijabla naziv="DomainObject.Predmet.ProtustrankaFormatedWithAdress_1"> RAMONT d.o.o. u likvidaciji, MARČANA, Loborika 74, 52207 Marčana</derivirana_varijabla>
  </DomainObject.Predmet.ProtustrankaFormatedWithAdress>
  <DomainObject.Predmet.ProtustrankaFormatedWithAdressOIB>
    <izvorni_sadrzaj> RAMONT d.o.o. u likvidaciji, MARČANA, OIB 42578523414, Loborika 74, 52207 Marčana</izvorni_sadrzaj>
    <derivirana_varijabla naziv="DomainObject.Predmet.ProtustrankaFormatedWithAdressOIB_1"> RAMONT d.o.o. u likvidaciji, MARČANA, OIB 42578523414, Loborika 74, 52207 Marčana</derivirana_varijabla>
  </DomainObject.Predmet.ProtustrankaFormatedWithAdressOIB>
  <DomainObject.Predmet.ProtustrankaWithAdress>
    <izvorni_sadrzaj>RAMONT d.o.o. u likvidaciji, MARČANA Loborika 74, 52207 Marčana</izvorni_sadrzaj>
    <derivirana_varijabla naziv="DomainObject.Predmet.ProtustrankaWithAdress_1">RAMONT d.o.o. u likvidaciji, MARČANA Loborika 74, 52207 Marčana</derivirana_varijabla>
  </DomainObject.Predmet.ProtustrankaWithAdress>
  <DomainObject.Predmet.ProtustrankaWithAdressOIB>
    <izvorni_sadrzaj>RAMONT d.o.o. u likvidaciji, MARČANA, OIB 42578523414, Loborika 74, 52207 Marčana</izvorni_sadrzaj>
    <derivirana_varijabla naziv="DomainObject.Predmet.ProtustrankaWithAdressOIB_1">RAMONT d.o.o. u likvidaciji, MARČANA, OIB 42578523414, Loborika 74, 52207 Marčana</derivirana_varijabla>
  </DomainObject.Predmet.ProtustrankaWithAdressOIB>
  <DomainObject.Predmet.ProtustrankaNazivFormated>
    <izvorni_sadrzaj>RAMONT d.o.o. u likvidaciji, MARČANA</izvorni_sadrzaj>
    <derivirana_varijabla naziv="DomainObject.Predmet.ProtustrankaNazivFormated_1">RAMONT d.o.o. u likvidaciji, MARČANA</derivirana_varijabla>
  </DomainObject.Predmet.ProtustrankaNazivFormated>
  <DomainObject.Predmet.ProtustrankaNazivFormatedOIB>
    <izvorni_sadrzaj>RAMONT d.o.o. u likvidaciji, MARČANA, OIB 42578523414</izvorni_sadrzaj>
    <derivirana_varijabla naziv="DomainObject.Predmet.ProtustrankaNazivFormatedOIB_1">RAMONT d.o.o. u likvidaciji, MARČANA, OIB 42578523414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10822.80</izvorni_sadrzaj>
    <derivirana_varijabla naziv="DomainObject.Predmet.TrenutnaVrijednost_1">10822.80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RAMONT d.o.o. u likvidaciji, MARČANA</item>
    </izvorni_sadrzaj>
    <derivirana_varijabla naziv="DomainObject.Predmet.ProtuStrankaListFormated_1">
      <item>RAMONT d.o.o. u likvidaciji, MARČANA</item>
    </derivirana_varijabla>
  </DomainObject.Predmet.ProtuStrankaListFormated>
  <DomainObject.Predmet.ProtuStrankaListFormatedOIB>
    <izvorni_sadrzaj>
      <item>RAMONT d.o.o. u likvidaciji, MARČANA, OIB 42578523414</item>
    </izvorni_sadrzaj>
    <derivirana_varijabla naziv="DomainObject.Predmet.ProtuStrankaListFormatedOIB_1">
      <item>RAMONT d.o.o. u likvidaciji, MARČANA, OIB 42578523414</item>
    </derivirana_varijabla>
  </DomainObject.Predmet.ProtuStrankaListFormatedOIB>
  <DomainObject.Predmet.ProtuStrankaListFormatedWithAdress>
    <izvorni_sadrzaj>
      <item>RAMONT d.o.o. u likvidaciji, MARČANA, Loborika 74, 52207 Marčana</item>
    </izvorni_sadrzaj>
    <derivirana_varijabla naziv="DomainObject.Predmet.ProtuStrankaListFormatedWithAdress_1">
      <item>RAMONT d.o.o. u likvidaciji, MARČANA, Loborika 74, 52207 Marčana</item>
    </derivirana_varijabla>
  </DomainObject.Predmet.ProtuStrankaListFormatedWithAdress>
  <DomainObject.Predmet.ProtuStrankaListFormatedWithAdressOIB>
    <izvorni_sadrzaj>
      <item>RAMONT d.o.o. u likvidaciji, MARČANA, OIB 42578523414, Loborika 74, 52207 Marčana</item>
    </izvorni_sadrzaj>
    <derivirana_varijabla naziv="DomainObject.Predmet.ProtuStrankaListFormatedWithAdressOIB_1">
      <item>RAMONT d.o.o. u likvidaciji, MARČANA, OIB 42578523414, Loborika 74, 52207 Marčana</item>
    </derivirana_varijabla>
  </DomainObject.Predmet.ProtuStrankaListFormatedWithAdressOIB>
  <DomainObject.Predmet.ProtuStrankaListNazivFormated>
    <izvorni_sadrzaj>
      <item>RAMONT d.o.o. u likvidaciji, MARČANA</item>
    </izvorni_sadrzaj>
    <derivirana_varijabla naziv="DomainObject.Predmet.ProtuStrankaListNazivFormated_1">
      <item>RAMONT d.o.o. u likvidaciji, MARČANA</item>
    </derivirana_varijabla>
  </DomainObject.Predmet.ProtuStrankaListNazivFormated>
  <DomainObject.Predmet.ProtuStrankaListNazivFormatedOIB>
    <izvorni_sadrzaj>
      <item>RAMONT d.o.o. u likvidaciji, MARČANA, OIB 42578523414</item>
    </izvorni_sadrzaj>
    <derivirana_varijabla naziv="DomainObject.Predmet.ProtuStrankaListNazivFormatedOIB_1">
      <item>RAMONT d.o.o. u likvidaciji, MARČANA, OIB 42578523414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RAMONT d.o.o. u likvidaciji, MARČANA</izvorni_sadrzaj>
    <derivirana_varijabla naziv="DomainObject.Predmet.ProtustrankaIDrugi_1">RAMONT d.o.o. u likvidaciji,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RAMONT d.o.o. u likvidaciji, MARČANA, OIB 42578523414, Loborika 74, 52207 Marčana</izvorni_sadrzaj>
    <derivirana_varijabla naziv="DomainObject.Predmet.ProtustrankaIDrugiAdressOIB_1">RAMONT d.o.o. u likvidaciji, MARČANA, OIB 42578523414, Loborika 74,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RAMONT d.o.o. u likvidaciji, MARČANA</item>
    </izvorni_sadrzaj>
    <derivirana_varijabla naziv="DomainObject.Predmet.SudioniciListNaziv_1">
      <item>FINANCIJSKA AGENCIJA, RC RIJEKA, PODRUŽNICA PULA, PULA</item>
      <item>RAMONT d.o.o. u likvidaciji,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RAMONT d.o.o. u likvidaciji, MARČANA, OIB 42578523414, Loborika 74,52207 Marčana</item>
    </izvorni_sadrzaj>
    <derivirana_varijabla naziv="DomainObject.Predmet.SudioniciListAdressOIB_1">
      <item>FINANCIJSKA AGENCIJA, RC RIJEKA, PODRUŽNICA PULA, PULA, OIB 85821130368, GIARDINI 5,52100 Pula</item>
      <item>RAMONT d.o.o. u likvidaciji, MARČANA, OIB 42578523414, Loborika 74,52207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42578523414</item>
    </izvorni_sadrzaj>
    <derivirana_varijabla naziv="DomainObject.Predmet.SudioniciListNazivOIB_1">
      <item>, OIB 85821130368</item>
      <item>, OIB 42578523414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2002</properties:Characters>
  <properties:Lines>50</properties:Lines>
  <properties:Paragraphs>19</properties:Paragraphs>
  <properties:TotalTime>6</properties:TotalTime>
  <properties:ScaleCrop>false</properties:ScaleCrop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2016-02-08T07:03:00Z</dcterms:created>
  <dc:creator>Mihaela Kaligari</dc:creator>
  <dc:description/>
  <cp:keywords/>
  <cp:lastModifiedBy>Mihaela Kaligari</cp:lastModifiedBy>
  <dcterms:modified xmlns:xsi="http://www.w3.org/2001/XMLSchema-instance" xsi:type="dcterms:W3CDTF">2016-02-09T12:27:00Z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