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e94a" w14:paraId="07ee94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B1EAB">
        <w:t>2</w:t>
      </w:r>
      <w:r w:rsidR="00812C96">
        <w:t>8</w:t>
      </w:r>
      <w:r w:rsidR="0050226B">
        <w:t>63</w:t>
      </w:r>
      <w:r>
        <w:t>/</w:t>
      </w:r>
      <w:r w:rsidR="00E8650F">
        <w:t>16</w:t>
      </w:r>
      <w:r>
        <w:t>-</w:t>
      </w:r>
      <w:r w:rsidR="00E9292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952DB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CB1EAB">
        <w:t xml:space="preserve">OIB 85821130368 </w:t>
      </w:r>
      <w:r w:rsidRPr="000B1DB2">
        <w:t xml:space="preserve">za otvaranje stečajnog postupka nad dužnikom </w:t>
      </w:r>
      <w:r w:rsidR="00D14033">
        <w:t>VIPA – PEJZAŽNA ARHITEKTURA društvo s ograničenom odgovornošću za uređenje i održavanje zelenih površina, Vukovar, Dr. Franje Tuđmana 8</w:t>
      </w:r>
      <w:r w:rsidR="00812C96" w:rsidRPr="00812C96">
        <w:t>, MBS 0</w:t>
      </w:r>
      <w:r w:rsidR="00D14033">
        <w:t>70040668</w:t>
      </w:r>
      <w:r w:rsidR="00812C96" w:rsidRPr="00812C96">
        <w:t xml:space="preserve">, OIB </w:t>
      </w:r>
      <w:r w:rsidR="00D14033">
        <w:t>61394058328</w:t>
      </w:r>
      <w:r w:rsidRPr="000B1DB2">
        <w:t xml:space="preserve">, dana </w:t>
      </w:r>
      <w:r w:rsidR="00A422F9">
        <w:t>22</w:t>
      </w:r>
      <w:r>
        <w:t>.</w:t>
      </w:r>
      <w:r w:rsidRPr="000B1DB2">
        <w:t xml:space="preserve"> </w:t>
      </w:r>
      <w:r w:rsidR="00A422F9">
        <w:t>studenog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645FF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D14033">
        <w:t>Alka Turalija, Varaždin, Josipa Kozarca 63</w:t>
      </w:r>
      <w:r w:rsidR="00DC2C70">
        <w:t xml:space="preserve">, OIB </w:t>
      </w:r>
      <w:r w:rsidR="008841E6">
        <w:t>05391883794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45996">
        <w:t>2</w:t>
      </w:r>
      <w:r w:rsidR="00786E64">
        <w:t>8</w:t>
      </w:r>
      <w:r w:rsidR="008841E6">
        <w:t>63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8841E6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8841E6" w:rsidRPr="008841E6">
        <w:t>Alk</w:t>
      </w:r>
      <w:r w:rsidR="003F0151">
        <w:t>i</w:t>
      </w:r>
      <w:r w:rsidR="008841E6" w:rsidRPr="008841E6">
        <w:t xml:space="preserve"> Turalija, Varaždin, Josipa Kozarca 63, OIB 05391883794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8578FD">
        <w:t>1</w:t>
      </w:r>
      <w:r w:rsidR="00BA340C">
        <w:t>7</w:t>
      </w:r>
      <w:r>
        <w:t>.</w:t>
      </w:r>
      <w:r w:rsidR="00C24CC6">
        <w:t>1</w:t>
      </w:r>
      <w:r w:rsidR="00BA340C">
        <w:t>1</w:t>
      </w:r>
      <w:r>
        <w:t xml:space="preserve">.2016. zaprimljen je na ovome sudu </w:t>
      </w:r>
      <w:r w:rsidR="006610B9">
        <w:t>prijedlog</w:t>
      </w:r>
      <w:r>
        <w:t xml:space="preserve"> FINE Regionalni centar Osijek, Podružnica Osijek, klasa: 110-07/16-01/04 Ur. broj 04-06-1</w:t>
      </w:r>
      <w:r w:rsidR="00871A28">
        <w:t>6</w:t>
      </w:r>
      <w:r>
        <w:t>-</w:t>
      </w:r>
      <w:r w:rsidR="00C24CC6">
        <w:t>12</w:t>
      </w:r>
      <w:r w:rsidR="00BA340C">
        <w:t>8</w:t>
      </w:r>
      <w:r w:rsidR="008841E6">
        <w:t>14</w:t>
      </w:r>
      <w:r>
        <w:t xml:space="preserve"> od </w:t>
      </w:r>
      <w:r w:rsidR="00C24CC6">
        <w:t>1</w:t>
      </w:r>
      <w:r w:rsidR="008841E6">
        <w:t>6</w:t>
      </w:r>
      <w:r w:rsidR="00A15CA0">
        <w:t>.</w:t>
      </w:r>
      <w:r w:rsidR="00C24CC6">
        <w:t>1</w:t>
      </w:r>
      <w:r w:rsidR="00544A1E">
        <w:t>1</w:t>
      </w:r>
      <w:r w:rsidR="00A15CA0">
        <w:t xml:space="preserve">.2016. godine, za </w:t>
      </w:r>
      <w:r w:rsidR="00511CE9">
        <w:t>otvaranje</w:t>
      </w:r>
      <w:r w:rsidR="00A15CA0">
        <w:t xml:space="preserve"> stečajnog postupka nad dužnikom </w:t>
      </w:r>
      <w:r w:rsidR="008841E6" w:rsidRPr="008841E6">
        <w:t>VIPA – PEJZAŽNA ARHITEKTURA društvo s ograničenom odgovornošću za uređenje i održavanje zelenih površina, Vukovar, Dr. Franje Tuđmana 8, MBS 070040668, OIB 61394058328</w:t>
      </w:r>
      <w:r w:rsidR="00A15CA0">
        <w:t xml:space="preserve">, temeljem odredbe čl. </w:t>
      </w:r>
      <w:r w:rsidR="00251FA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563E51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je</w:t>
      </w:r>
      <w:r w:rsidR="00E42FA6">
        <w:t xml:space="preserve"> navela da na dan </w:t>
      </w:r>
      <w:r w:rsidR="008578FD">
        <w:t>1</w:t>
      </w:r>
      <w:r w:rsidR="009D66DB">
        <w:t>5</w:t>
      </w:r>
      <w:r w:rsidR="00950345">
        <w:t>.</w:t>
      </w:r>
      <w:r w:rsidR="00851EE1">
        <w:t>1</w:t>
      </w:r>
      <w:r w:rsidR="009D66DB">
        <w:t>1</w:t>
      </w:r>
      <w:r w:rsidR="00E42FA6">
        <w:t>.201</w:t>
      </w:r>
      <w:r w:rsidR="00251FAA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9D66DB">
        <w:t>15.</w:t>
      </w:r>
      <w:r w:rsidR="00544A1E">
        <w:t>902</w:t>
      </w:r>
      <w:r w:rsidR="009D66DB">
        <w:t>,1</w:t>
      </w:r>
      <w:r w:rsidR="00544A1E">
        <w:t>7</w:t>
      </w:r>
      <w:r w:rsidR="00E42FA6">
        <w:t xml:space="preserve"> kn, u koji iznos je uračunata kamata i naknada FINE za provedbe ovrhe na novčanim sredstvima dužnika. Navodi da dužnik </w:t>
      </w:r>
      <w:r w:rsidR="003A3C5D">
        <w:t xml:space="preserve">ima </w:t>
      </w:r>
      <w:r w:rsidR="009D66DB">
        <w:t>1</w:t>
      </w:r>
      <w:r w:rsidR="003A3C5D">
        <w:t xml:space="preserve"> zaposlen</w:t>
      </w:r>
      <w:r w:rsidR="009D66DB">
        <w:t>og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na dan </w:t>
      </w:r>
      <w:r w:rsidR="008578FD">
        <w:t>1</w:t>
      </w:r>
      <w:r w:rsidR="009D66DB">
        <w:t>5</w:t>
      </w:r>
      <w:r w:rsidR="005E56BF">
        <w:t>.</w:t>
      </w:r>
      <w:r w:rsidR="00851EE1">
        <w:t>1</w:t>
      </w:r>
      <w:r w:rsidR="009D66DB">
        <w:t>1</w:t>
      </w:r>
      <w:r>
        <w:t xml:space="preserve">.2016., te </w:t>
      </w:r>
      <w:r w:rsidR="00C259F2">
        <w:t>navodi</w:t>
      </w:r>
      <w:r w:rsidR="008E7738">
        <w:t xml:space="preserve"> </w:t>
      </w:r>
      <w:r w:rsidR="003F0151">
        <w:t xml:space="preserve">da na temelju čl. 112. st. 5. SZ dužnik na ime predujma za namirenje troškova stečajnog postupka nema </w:t>
      </w:r>
      <w:r w:rsidR="00CE55F3">
        <w:t>zaplijenjena novčana sredstva</w:t>
      </w:r>
      <w:r w:rsidR="003F0151">
        <w:t xml:space="preserve"> na dan 15.11.2016.</w:t>
      </w:r>
      <w:r w:rsidR="00CE55F3">
        <w:t>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110</w:t>
      </w:r>
      <w:r w:rsidRPr="00176811">
        <w:t xml:space="preserve">. st. </w:t>
      </w:r>
      <w:r w:rsidR="00E956E4">
        <w:t>1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CE55F3">
        <w:rPr>
          <w:b w:val="false"/>
        </w:rPr>
        <w:t>22</w:t>
      </w:r>
      <w:r>
        <w:rPr>
          <w:b w:val="false"/>
        </w:rPr>
        <w:t xml:space="preserve">. </w:t>
      </w:r>
      <w:r w:rsidR="00CE55F3">
        <w:rPr>
          <w:b w:val="false"/>
        </w:rPr>
        <w:t>studenog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E03976" w:rsidP="00E03976" w:rsidR="00E03976">
      <w:pPr>
        <w:numPr>
          <w:ilvl w:val="0"/>
          <w:numId w:val="8"/>
        </w:numPr>
        <w:jc w:val="both"/>
      </w:pPr>
      <w:r w:rsidRPr="00E03976">
        <w:t>Alka Turalija, Varaždin, Josipa Kozarca 63</w:t>
      </w:r>
    </w:p>
    <w:p w:rsidRDefault="00E42FA6" w:rsidP="00E03976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997D9B">
        <w:t>2</w:t>
      </w:r>
      <w:r w:rsidR="00CE55F3">
        <w:t>7</w:t>
      </w:r>
      <w:r w:rsidR="00410D9A">
        <w:t>.</w:t>
      </w:r>
      <w:r w:rsidR="008F363E">
        <w:t>1</w:t>
      </w:r>
      <w:r w:rsidR="00CE55F3">
        <w:t>2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387A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E9292F" w:rsidRPr="00E9292F">
      <w:t>14 St-28</w:t>
    </w:r>
    <w:r w:rsidR="0050226B">
      <w:t>63</w:t>
    </w:r>
    <w:r w:rsidR="00E9292F" w:rsidRPr="00E9292F">
      <w:t>/16-3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66B0"/>
    <w:rsid w:val="003135F3"/>
    <w:rsid w:val="00333984"/>
    <w:rsid w:val="00352EF3"/>
    <w:rsid w:val="0037353C"/>
    <w:rsid w:val="00383A81"/>
    <w:rsid w:val="003A3C5D"/>
    <w:rsid w:val="003B7B43"/>
    <w:rsid w:val="003C50EE"/>
    <w:rsid w:val="003C7EC1"/>
    <w:rsid w:val="003D1330"/>
    <w:rsid w:val="003D468C"/>
    <w:rsid w:val="003F0151"/>
    <w:rsid w:val="00410D9A"/>
    <w:rsid w:val="00440509"/>
    <w:rsid w:val="00450450"/>
    <w:rsid w:val="004557C4"/>
    <w:rsid w:val="004B11A6"/>
    <w:rsid w:val="004B691F"/>
    <w:rsid w:val="004C2E6C"/>
    <w:rsid w:val="004D098B"/>
    <w:rsid w:val="004E475E"/>
    <w:rsid w:val="004F15EE"/>
    <w:rsid w:val="004F2640"/>
    <w:rsid w:val="004F7D86"/>
    <w:rsid w:val="0050226B"/>
    <w:rsid w:val="00507A13"/>
    <w:rsid w:val="00511CE9"/>
    <w:rsid w:val="0052537D"/>
    <w:rsid w:val="00526AFE"/>
    <w:rsid w:val="0053263A"/>
    <w:rsid w:val="00533AEE"/>
    <w:rsid w:val="00534031"/>
    <w:rsid w:val="005428C9"/>
    <w:rsid w:val="00544A1E"/>
    <w:rsid w:val="00563E51"/>
    <w:rsid w:val="00576460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387A"/>
    <w:rsid w:val="007C7C7F"/>
    <w:rsid w:val="007D4666"/>
    <w:rsid w:val="00806A76"/>
    <w:rsid w:val="00807C9D"/>
    <w:rsid w:val="00812C96"/>
    <w:rsid w:val="00822AE5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841E6"/>
    <w:rsid w:val="00884C61"/>
    <w:rsid w:val="00886270"/>
    <w:rsid w:val="00891A16"/>
    <w:rsid w:val="00894102"/>
    <w:rsid w:val="008A208A"/>
    <w:rsid w:val="008B7B03"/>
    <w:rsid w:val="008C5C3F"/>
    <w:rsid w:val="008D0585"/>
    <w:rsid w:val="008E7738"/>
    <w:rsid w:val="008F363E"/>
    <w:rsid w:val="00907C67"/>
    <w:rsid w:val="00913729"/>
    <w:rsid w:val="00925019"/>
    <w:rsid w:val="00925A27"/>
    <w:rsid w:val="00934FA1"/>
    <w:rsid w:val="009365DD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13A80"/>
    <w:rsid w:val="00A15CA0"/>
    <w:rsid w:val="00A22B74"/>
    <w:rsid w:val="00A320F5"/>
    <w:rsid w:val="00A353C1"/>
    <w:rsid w:val="00A36539"/>
    <w:rsid w:val="00A37C30"/>
    <w:rsid w:val="00A422F9"/>
    <w:rsid w:val="00A440A0"/>
    <w:rsid w:val="00A47514"/>
    <w:rsid w:val="00A5102B"/>
    <w:rsid w:val="00A62737"/>
    <w:rsid w:val="00A92278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67E69"/>
    <w:rsid w:val="00C93F1F"/>
    <w:rsid w:val="00CB1EAB"/>
    <w:rsid w:val="00CB52A9"/>
    <w:rsid w:val="00CD3093"/>
    <w:rsid w:val="00CE55F3"/>
    <w:rsid w:val="00CE6509"/>
    <w:rsid w:val="00D01C81"/>
    <w:rsid w:val="00D06A32"/>
    <w:rsid w:val="00D131ED"/>
    <w:rsid w:val="00D14033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A6030"/>
    <w:rsid w:val="00DC2C70"/>
    <w:rsid w:val="00DD4A37"/>
    <w:rsid w:val="00DD6A57"/>
    <w:rsid w:val="00DE4AEE"/>
    <w:rsid w:val="00DF4481"/>
    <w:rsid w:val="00DF5D62"/>
    <w:rsid w:val="00DF6874"/>
    <w:rsid w:val="00E03976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37384"/>
    <w:rsid w:val="00F4099D"/>
    <w:rsid w:val="00F45589"/>
    <w:rsid w:val="00F745E7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3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3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St-2863/2016</izvorni_sadrzaj>
    <derivirana_varijabla naziv="DomainObject.Predmet.OznakaBroj_1">St-2863/2016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VIPA - PEJZAŽNA ARHITEKTURA društvo s ograničenom odgovornošću za uređenje i održavanje zelenih površina</izvorni_sadrzaj>
    <derivirana_varijabla naziv="DomainObject.Predmet.ProtustrankaFormated_1">  VIPA - PEJZAŽNA ARHITEKTURA društvo s ograničenom odgovornošću za uređenje i održavanje zelenih površina</derivirana_varijabla>
  </DomainObject.Predmet.ProtustrankaFormated>
  <DomainObject.Predmet.ProtustrankaFormatedOIB>
    <izvorni_sadrzaj>  VIPA - PEJZAŽNA ARHITEKTURA društvo s ograničenom odgovornošću za uređenje i održavanje zelenih površina, OIB 61394058328</izvorni_sadrzaj>
    <derivirana_varijabla naziv="DomainObject.Predmet.ProtustrankaFormatedOIB_1">  VIPA - PEJZAŽNA ARHITEKTURA društvo s ograničenom odgovornošću za uređenje i održavanje zelenih površina, OIB 61394058328</derivirana_varijabla>
  </DomainObject.Predmet.ProtustrankaFormatedOIB>
  <DomainObject.Predmet.ProtustrankaFormatedWithAdress>
    <izvorni_sadrzaj> VIPA - PEJZAŽNA ARHITEKTURA društvo s ograničenom odgovornošću za uređenje i održavanje zelenih površina, Dr. Franje Tuđmana 8, 32000 Vukovar</izvorni_sadrzaj>
    <derivirana_varijabla naziv="DomainObject.Predmet.ProtustrankaFormatedWithAdress_1"> VIPA - PEJZAŽNA ARHITEKTURA društvo s ograničenom odgovornošću za uređenje i održavanje zelenih površina, Dr. Franje Tuđmana 8, 32000 Vukovar</derivirana_varijabla>
  </DomainObject.Predmet.ProtustrankaFormatedWithAdress>
  <DomainObject.Predmet.ProtustrankaFormatedWithAdressOIB>
    <izvorni_sadrzaj> VIPA - PEJZAŽNA ARHITEKTURA društvo s ograničenom odgovornošću za uređenje i održavanje zelenih površina, OIB 61394058328, Dr. Franje Tuđmana 8, 32000 Vukovar</izvorni_sadrzaj>
    <derivirana_varijabla naziv="DomainObject.Predmet.ProtustrankaFormatedWithAdressOIB_1"> VIPA - PEJZAŽNA ARHITEKTURA društvo s ograničenom odgovornošću za uređenje i održavanje zelenih površina, OIB 61394058328, Dr. Franje Tuđmana 8, 32000 Vukovar</derivirana_varijabla>
  </DomainObject.Predmet.ProtustrankaFormatedWithAdressOIB>
  <DomainObject.Predmet.ProtustrankaWithAdress>
    <izvorni_sadrzaj>VIPA - PEJZAŽNA ARHITEKTURA društvo s ograničenom odgovornošću za uređenje i održavanje zelenih površina Dr. Franje Tuđmana 8, 32000 Vukovar</izvorni_sadrzaj>
    <derivirana_varijabla naziv="DomainObject.Predmet.ProtustrankaWithAdress_1">VIPA - PEJZAŽNA ARHITEKTURA društvo s ograničenom odgovornošću za uređenje i održavanje zelenih površina Dr. Franje Tuđmana 8, 32000 Vukovar</derivirana_varijabla>
  </DomainObject.Predmet.ProtustrankaWithAdress>
  <DomainObject.Predmet.ProtustrankaWithAdressOIB>
    <izvorni_sadrzaj>VIPA - PEJZAŽNA ARHITEKTURA društvo s ograničenom odgovornošću za uređenje i održavanje zelenih površina, OIB 61394058328, Dr. Franje Tuđmana 8, 32000 Vukovar</izvorni_sadrzaj>
    <derivirana_varijabla naziv="DomainObject.Predmet.ProtustrankaWithAdressOIB_1">VIPA - PEJZAŽNA ARHITEKTURA društvo s ograničenom odgovornošću za uređenje i održavanje zelenih površina, OIB 61394058328, Dr. Franje Tuđmana 8, 32000 Vukovar</derivirana_varijabla>
  </DomainObject.Predmet.ProtustrankaWithAdressOIB>
  <DomainObject.Predmet.ProtustrankaNazivFormated>
    <izvorni_sadrzaj>VIPA - PEJZAŽNA ARHITEKTURA društvo s ograničenom odgovornošću za uređenje i održavanje zelenih površina</izvorni_sadrzaj>
    <derivirana_varijabla naziv="DomainObject.Predmet.ProtustrankaNazivFormated_1">VIPA - PEJZAŽNA ARHITEKTURA društvo s ograničenom odgovornošću za uređenje i održavanje zelenih površina</derivirana_varijabla>
  </DomainObject.Predmet.ProtustrankaNazivFormated>
  <DomainObject.Predmet.ProtustrankaNazivFormatedOIB>
    <izvorni_sadrzaj>VIPA - PEJZAŽNA ARHITEKTURA društvo s ograničenom odgovornošću za uređenje i održavanje zelenih površina, OIB 61394058328</izvorni_sadrzaj>
    <derivirana_varijabla naziv="DomainObject.Predmet.ProtustrankaNazivFormatedOIB_1">VIPA - PEJZAŽNA ARHITEKTURA društvo s ograničenom odgovornošću za uređenje i održavanje zelenih površina, OIB 61394058328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VIPA - PEJZAŽNA ARHITEKTURA društvo s ograničenom odgovornošću za uređenje i održavanje zelenih površina</item>
    </izvorni_sadrzaj>
    <derivirana_varijabla naziv="DomainObject.Predmet.ProtuStrankaListFormated_1">
      <item>VIPA - PEJZAŽNA ARHITEKTURA društvo s ograničenom odgovornošću za uređenje i održavanje zelenih površina</item>
    </derivirana_varijabla>
  </DomainObject.Predmet.ProtuStrankaListFormated>
  <DomainObject.Predmet.ProtuStrankaListFormatedOIB>
    <izvorni_sadrzaj>
      <item>VIPA - PEJZAŽNA ARHITEKTURA društvo s ograničenom odgovornošću za uređenje i održavanje zelenih površina, OIB 61394058328</item>
    </izvorni_sadrzaj>
    <derivirana_varijabla naziv="DomainObject.Predmet.ProtuStrankaListFormatedOIB_1">
      <item>VIPA - PEJZAŽNA ARHITEKTURA društvo s ograničenom odgovornošću za uređenje i održavanje zelenih površina, OIB 61394058328</item>
    </derivirana_varijabla>
  </DomainObject.Predmet.ProtuStrankaListFormatedOIB>
  <DomainObject.Predmet.ProtuStrankaListFormatedWithAdress>
    <izvorni_sadrzaj>
      <item>VIPA - PEJZAŽNA ARHITEKTURA društvo s ograničenom odgovornošću za uređenje i održavanje zelenih površina, Dr. Franje Tuđmana 8, 32000 Vukovar</item>
    </izvorni_sadrzaj>
    <derivirana_varijabla naziv="DomainObject.Predmet.ProtuStrankaListFormatedWithAdress_1">
      <item>VIPA - PEJZAŽNA ARHITEKTURA društvo s ograničenom odgovornošću za uređenje i održavanje zelenih površina, Dr. Franje Tuđmana 8, 32000 Vukovar</item>
    </derivirana_varijabla>
  </DomainObject.Predmet.ProtuStrankaListFormatedWithAdress>
  <DomainObject.Predmet.ProtuStrankaListFormatedWithAdressOIB>
    <izvorni_sadrzaj>
      <item>VIPA - PEJZAŽNA ARHITEKTURA društvo s ograničenom odgovornošću za uređenje i održavanje zelenih površina, OIB 61394058328, Dr. Franje Tuđmana 8, 32000 Vukovar</item>
    </izvorni_sadrzaj>
    <derivirana_varijabla naziv="DomainObject.Predmet.ProtuStrankaListFormatedWithAdressOIB_1">
      <item>VIPA - PEJZAŽNA ARHITEKTURA društvo s ograničenom odgovornošću za uređenje i održavanje zelenih površina, OIB 61394058328, Dr. Franje Tuđmana 8, 32000 Vukovar</item>
    </derivirana_varijabla>
  </DomainObject.Predmet.ProtuStrankaListFormatedWithAdressOIB>
  <DomainObject.Predmet.ProtuStrankaListNazivFormated>
    <izvorni_sadrzaj>
      <item>VIPA - PEJZAŽNA ARHITEKTURA društvo s ograničenom odgovornošću za uređenje i održavanje zelenih površina</item>
    </izvorni_sadrzaj>
    <derivirana_varijabla naziv="DomainObject.Predmet.ProtuStrankaListNazivFormated_1">
      <item>VIPA - PEJZAŽNA ARHITEKTURA društvo s ograničenom odgovornošću za uređenje i održavanje zelenih površina</item>
    </derivirana_varijabla>
  </DomainObject.Predmet.ProtuStrankaListNazivFormated>
  <DomainObject.Predmet.ProtuStrankaListNazivFormatedOIB>
    <izvorni_sadrzaj>
      <item>VIPA - PEJZAŽNA ARHITEKTURA društvo s ograničenom odgovornošću za uređenje i održavanje zelenih površina, OIB 61394058328</item>
    </izvorni_sadrzaj>
    <derivirana_varijabla naziv="DomainObject.Predmet.ProtuStrankaListNazivFormatedOIB_1">
      <item>VIPA - PEJZAŽNA ARHITEKTURA društvo s ograničenom odgovornošću za uređenje i održavanje zelenih površina, OIB 61394058328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VIPA - PEJZAŽNA ARHITEKTURA društvo s ograničenom odgovornošću za uređenje i održavanje zelenih površina</izvorni_sadrzaj>
    <derivirana_varijabla naziv="DomainObject.Predmet.ProtustrankaIDrugi_1">VIPA - PEJZAŽNA ARHITEKTURA društvo s ograničenom odgovornošću za uređenje i održavanje zelenih površina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VIPA - PEJZAŽNA ARHITEKTURA društvo s ograničenom odgovornošću za uređenje i održavanje zelenih površina, OIB 61394058328, Dr. Franje Tuđmana 8, 32000 Vukovar</izvorni_sadrzaj>
    <derivirana_varijabla naziv="DomainObject.Predmet.ProtustrankaIDrugiAdressOIB_1">VIPA - PEJZAŽNA ARHITEKTURA društvo s ograničenom odgovornošću za uređenje i održavanje zelenih površina, OIB 61394058328,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VIPA - PEJZAŽNA ARHITEKTURA društvo s ograničenom odgovornošću za uređenje i održavanje zelenih površina</item>
    </izvorni_sadrzaj>
    <derivirana_varijabla naziv="DomainObject.Predmet.SudioniciListNaziv_1">
      <item>FINA RC OSIJEK</item>
      <item>VIPA - PEJZAŽNA ARHITEKTURA društvo s ograničenom odgovornošću za uređenje i održavanje zelenih površina</item>
    </derivirana_varijabla>
  </DomainObject.Predmet.SudioniciListNaziv>
  <DomainObject.Predmet.SudioniciListAdressOIB>
    <izvorni_sadrzaj>
      <item>FINA RC OSIJEK, OIB 85821130368</item>
      <item>VIPA - PEJZAŽNA ARHITEKTURA društvo s ograničenom odgovornošću za uređenje i održavanje zelenih površina, OIB 61394058328, Dr. Franje Tuđmana 8,32000 Vukovar</item>
    </izvorni_sadrzaj>
    <derivirana_varijabla naziv="DomainObject.Predmet.SudioniciListAdressOIB_1">
      <item>FINA RC OSIJEK, OIB 85821130368</item>
      <item>VIPA - PEJZAŽNA ARHITEKTURA društvo s ograničenom odgovornošću za uređenje i održavanje zelenih površina, OIB 61394058328, Dr. Franje Tuđmana 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61394058328</item>
    </izvorni_sadrzaj>
    <derivirana_varijabla naziv="DomainObject.Predmet.SudioniciListNazivOIB_1">
      <item>, OIB 85821130368</item>
      <item>, OIB 61394058328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801B6-0178-4734-97CA-205567AB4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2793</properties:Characters>
  <properties:Lines>82</properties:Lines>
  <properties:Paragraphs>24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2016-07-21T08:27:00Z</cp:lastPrinted>
  <dcterms:modified xmlns:xsi="http://www.w3.org/2001/XMLSchema-instance" xsi:type="dcterms:W3CDTF">2016-11-22T07:01:00Z</dcterms:modified>
  <cp:revision>22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