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722bf" w14:paraId="68722bf" w:rsidRDefault="00636317" w:rsidP="00636317" w:rsidR="00C4514C" w:rsidRPr="00636317">
      <w:pPr>
        <w:spacing w:after="0"/>
        <w:ind w:firstLine="708"/>
        <w:jc w:val="both"/>
        <w15:collapsed w:val="false"/>
        <w:rPr>
          <w:b/>
        </w:rPr>
      </w:pPr>
      <w:bookmarkStart w:name="_GoBack" w:id="0"/>
      <w:bookmarkEnd w:id="0"/>
      <w:r>
        <w:rPr>
          <w:b/>
        </w:rPr>
        <w:tab/>
      </w:r>
      <w:r w:rsidRPr="00636317">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36317" w:rsidP="00C4514C" w:rsidR="00C4514C" w:rsidRPr="00636317">
      <w:pPr>
        <w:spacing w:after="0"/>
        <w:jc w:val="both"/>
        <w:rPr>
          <w:b/>
          <w:sz w:val="20"/>
          <w:szCs w:val="20"/>
        </w:rPr>
      </w:pPr>
      <w:r w:rsidRPr="00636317">
        <w:rPr>
          <w:b/>
        </w:rPr>
        <w:tab/>
      </w:r>
      <w:r w:rsidRPr="00636317">
        <w:rPr>
          <w:b/>
          <w:sz w:val="20"/>
          <w:szCs w:val="20"/>
        </w:rPr>
        <w:t>REPUBLIKA HRVATSKA</w:t>
      </w:r>
    </w:p>
    <w:p w:rsidRDefault="00636317" w:rsidP="00C4514C" w:rsidR="00636317" w:rsidRPr="00636317">
      <w:pPr>
        <w:spacing w:after="0"/>
        <w:jc w:val="both"/>
        <w:rPr>
          <w:b/>
          <w:sz w:val="20"/>
          <w:szCs w:val="20"/>
        </w:rPr>
      </w:pPr>
      <w:r w:rsidRPr="00636317">
        <w:rPr>
          <w:b/>
          <w:sz w:val="20"/>
          <w:szCs w:val="20"/>
        </w:rPr>
        <w:t>VISOKI TRGOVAČKI SUD REPUBLIKE HRAVTSKE</w:t>
      </w:r>
    </w:p>
    <w:p w:rsidRDefault="00636317" w:rsidP="00C4514C" w:rsidR="00C4514C" w:rsidRPr="00636317">
      <w:pPr>
        <w:spacing w:after="0"/>
        <w:jc w:val="both"/>
        <w:rPr>
          <w:b/>
          <w:sz w:val="20"/>
          <w:szCs w:val="20"/>
        </w:rPr>
      </w:pPr>
      <w:r w:rsidRPr="00636317">
        <w:rPr>
          <w:b/>
          <w:sz w:val="20"/>
          <w:szCs w:val="20"/>
        </w:rPr>
        <w:tab/>
      </w:r>
      <w:r w:rsidRPr="00636317">
        <w:rPr>
          <w:b/>
          <w:sz w:val="20"/>
          <w:szCs w:val="20"/>
        </w:rPr>
        <w:tab/>
        <w:t>Z A G R E B</w:t>
      </w:r>
    </w:p>
    <w:p w:rsidRDefault="00C4514C" w:rsidP="00C4514C" w:rsidR="00C4514C">
      <w:pPr>
        <w:spacing w:after="0"/>
        <w:jc w:val="both"/>
      </w:pPr>
    </w:p>
    <w:p w:rsidRDefault="00C4514C" w:rsidP="00C4514C" w:rsidR="00C4514C">
      <w:pPr>
        <w:spacing w:after="0"/>
        <w:jc w:val="center"/>
      </w:pPr>
      <w:r>
        <w:t>R E P U B L I K A   H R V A T S K A</w:t>
      </w:r>
    </w:p>
    <w:p w:rsidRDefault="00C4514C" w:rsidP="00C4514C" w:rsidR="00C4514C">
      <w:pPr>
        <w:spacing w:after="0"/>
        <w:jc w:val="center"/>
      </w:pPr>
    </w:p>
    <w:p w:rsidRDefault="00C4514C" w:rsidP="00C4514C" w:rsidR="00C4514C">
      <w:pPr>
        <w:spacing w:after="0"/>
        <w:jc w:val="center"/>
      </w:pPr>
      <w:r>
        <w:t>R J E Š E NJ E</w:t>
      </w:r>
    </w:p>
    <w:p w:rsidRDefault="00C4514C" w:rsidP="00636317" w:rsidR="00C4514C">
      <w:pPr>
        <w:spacing w:after="0"/>
      </w:pPr>
    </w:p>
    <w:p w:rsidRDefault="00C4514C" w:rsidP="00C4514C" w:rsidR="00C4514C">
      <w:pPr>
        <w:spacing w:after="0"/>
        <w:jc w:val="both"/>
      </w:pPr>
      <w:r>
        <w:tab/>
        <w:t>Visoki trgovački sud Republike Hrvatske, u vijeću sastavljenom od sudaca Raoula Dubravca, predsjednika vijeća, Draženke Deladio, suca izvjestitelja, i Josipa Turkalja, člana vijeća, u stečajnom postupku nad stečajnim dužnikom SAPOR d.o.o. u stečaju, Split, Put Brodarice 6, OIB 82948198557, odlučujući o žalbi stečajnog vjerovnika REPUBLIKA HRVATSKA, Ministarstva financija, OIB 18683136487, kojeg zastupa Županijsko državno odvjetništvo u Splitu, protiv rješenja Trgovačkog suda u Splitu poslovni broj St-1080/2017 od 30. travnja 2018., u sjednici vijeća održanoj 17. srpnja 2018.</w:t>
      </w:r>
    </w:p>
    <w:p w:rsidRDefault="00C4514C" w:rsidP="00C4514C" w:rsidR="00C4514C">
      <w:pPr>
        <w:spacing w:after="0"/>
        <w:jc w:val="both"/>
      </w:pPr>
    </w:p>
    <w:p w:rsidRDefault="00C4514C" w:rsidP="00C4514C" w:rsidR="00C4514C">
      <w:pPr>
        <w:spacing w:after="0"/>
        <w:jc w:val="center"/>
      </w:pPr>
      <w:r>
        <w:t>r i j e š i o   j e</w:t>
      </w:r>
    </w:p>
    <w:p w:rsidRDefault="00C4514C" w:rsidP="00C4514C" w:rsidR="00C4514C">
      <w:pPr>
        <w:spacing w:after="0"/>
        <w:jc w:val="both"/>
      </w:pPr>
    </w:p>
    <w:p w:rsidRDefault="00C4514C" w:rsidP="00C4514C" w:rsidR="00C4514C">
      <w:pPr>
        <w:spacing w:after="0"/>
        <w:jc w:val="both"/>
      </w:pPr>
      <w:r>
        <w:tab/>
        <w:t>I. Odbacuje se kao nedopuštena žalba stečajnog vjerovnika Republike Hrvatske protiv rješenja Trgovačkog suda u Splitu poslovni broj St-1080/2017 od 30. travnja 2018. u točki III. njezine izreke u dijelu kojim su osporene tražbine vjerovnika II. višeg isplatnog reda Neva Kerum d.o.o., Split, u iznosu od 57.596.077,26 kn i Igora Sapunara iz Solina, u iznosu od 50.000.000,00 kn, u točki IV. izreke i u točki V. izreke u dijelu kojim je Republika Hrvatska kao osporavatelj, upućena da u roku od osam dana od dana pravomoćnosti rješenja o upućivanju u parnicu, odnosno primitka drugostupanjske odluke, pokrene parnicu radi utvrđenja osporenih tražbina vjerovnika Neva Kerum d.o.o., u iznosu od 57.596.077,26 kn i Igora Sapunara, Solin, u iznosu od 50.000.000,00 kn.</w:t>
      </w:r>
    </w:p>
    <w:p w:rsidRDefault="00C4514C" w:rsidP="00C4514C" w:rsidR="00C4514C">
      <w:pPr>
        <w:spacing w:after="0"/>
        <w:jc w:val="both"/>
      </w:pPr>
    </w:p>
    <w:p w:rsidRDefault="00C4514C" w:rsidP="00C4514C" w:rsidR="00C4514C">
      <w:pPr>
        <w:spacing w:after="0"/>
        <w:jc w:val="both"/>
      </w:pPr>
      <w:r>
        <w:tab/>
        <w:t xml:space="preserve">II. Ukida se rješenje Trgovačkog suda u Splitu poslovni broj St-1080/2017 od 30. travnja 2018. u točki III. njezine izreke u dijelu kojim je osporena tražbina vjerovnika II. višeg isplatnog reda Kerum d.o.o., Split, u iznosu od 61.362.611,36 kn i u točki V. izreke u dijelu kojim je Republika Hrvatska kao osporavatelj, upućena da u roku od osam dana od dana pravomoćnosti rješenja o upućivanju u parnicu, odnosno primitka drugostupanjske odluke, pokrene parnicu radi utvrđenja osporene tražbine vjerovnika Kerum d.o.o., Split, u iznosu od 61.362.611,36 kn, te se predmet u tom dijelu vraća prvostupanjskom sudu na ponovan postupak. </w:t>
      </w:r>
    </w:p>
    <w:p w:rsidRDefault="00C4514C" w:rsidP="00C4514C" w:rsidR="00C4514C">
      <w:pPr>
        <w:spacing w:after="0"/>
        <w:jc w:val="center"/>
      </w:pPr>
      <w:r>
        <w:t>Obrazloženje</w:t>
      </w:r>
    </w:p>
    <w:p w:rsidRDefault="00C4514C" w:rsidP="00C4514C" w:rsidR="00C4514C">
      <w:pPr>
        <w:spacing w:after="0"/>
        <w:jc w:val="both"/>
      </w:pPr>
    </w:p>
    <w:p w:rsidRDefault="00C4514C" w:rsidP="00C4514C" w:rsidR="00C4514C">
      <w:pPr>
        <w:spacing w:after="0"/>
        <w:jc w:val="both"/>
      </w:pPr>
      <w:r>
        <w:tab/>
        <w:t xml:space="preserve">Rješenjem Trgovačkog suda u Splitu poslovni broj St-1080/2017 od 30. travnja 2018. utvrđene su tražbine vjerovnika I. i II. višeg isplatnog reda (točka I. i II. izreke). Točkom III. izreke osporene su tražbine vjerovnika II. višeg isplatnog reda: </w:t>
      </w:r>
    </w:p>
    <w:p w:rsidRDefault="005D6920" w:rsidP="00C4514C" w:rsidR="00C4514C">
      <w:pPr>
        <w:spacing w:after="0"/>
        <w:jc w:val="both"/>
      </w:pPr>
      <w:r>
        <w:tab/>
      </w:r>
      <w:r w:rsidR="00C4514C">
        <w:t>- KERUM d.o.o. Split, OIB 66124057408, u iznosu od</w:t>
      </w:r>
      <w:r>
        <w:t xml:space="preserve"> </w:t>
      </w:r>
      <w:r w:rsidR="00C4514C">
        <w:t>61.362.611,36 kn</w:t>
      </w:r>
    </w:p>
    <w:p w:rsidRDefault="00C4514C" w:rsidP="00C4514C" w:rsidR="00C4514C">
      <w:pPr>
        <w:spacing w:after="0"/>
        <w:jc w:val="both"/>
      </w:pPr>
      <w:r>
        <w:tab/>
        <w:t>- NEVA KERUM d.o.o. Split, OIB 64309962487, u iznosu od 57.596.077,26 kn</w:t>
      </w:r>
    </w:p>
    <w:p w:rsidRDefault="00C4514C" w:rsidP="00C4514C" w:rsidR="00C4514C">
      <w:pPr>
        <w:spacing w:after="0"/>
        <w:jc w:val="both"/>
      </w:pPr>
      <w:r>
        <w:lastRenderedPageBreak/>
        <w:tab/>
        <w:t>- IGOR SAPUNAR, Solin, OIB</w:t>
      </w:r>
      <w:r w:rsidR="005D6920">
        <w:t xml:space="preserve"> 82948198557, u iznosu od </w:t>
      </w:r>
      <w:r>
        <w:t>50.000.000,00 kn.</w:t>
      </w:r>
    </w:p>
    <w:p w:rsidRDefault="00C4514C" w:rsidP="00C4514C" w:rsidR="00C4514C">
      <w:pPr>
        <w:spacing w:after="0"/>
        <w:jc w:val="both"/>
      </w:pPr>
      <w:r>
        <w:tab/>
        <w:t>Točkom IV. izreke određeno je da se smatraju utvrđenim tražbine vjer</w:t>
      </w:r>
      <w:r w:rsidR="005D6920">
        <w:t>ovnika II. višeg isplatnog reda</w:t>
      </w:r>
      <w:r>
        <w:t>:</w:t>
      </w:r>
    </w:p>
    <w:p w:rsidRDefault="00C4514C" w:rsidP="00C4514C" w:rsidR="00C4514C">
      <w:pPr>
        <w:spacing w:after="0"/>
        <w:jc w:val="both"/>
      </w:pPr>
      <w:r>
        <w:tab/>
        <w:t>- NOVOTERM d.o.o. Split, OIB 78311345235, u iznosu od 5.995.330,80 kn</w:t>
      </w:r>
    </w:p>
    <w:p w:rsidRDefault="00C4514C" w:rsidP="00C4514C" w:rsidR="00C4514C">
      <w:pPr>
        <w:spacing w:after="0"/>
        <w:jc w:val="both"/>
      </w:pPr>
      <w:r>
        <w:tab/>
        <w:t>- ADRIA RESORTS d.o.o. Rovinj, OIB 16582230172, u iznosu od 74.073.282,11 kn</w:t>
      </w:r>
    </w:p>
    <w:p w:rsidRDefault="00C4514C" w:rsidP="00C4514C" w:rsidR="00C4514C">
      <w:pPr>
        <w:spacing w:after="0"/>
        <w:jc w:val="both"/>
      </w:pPr>
      <w:r>
        <w:tab/>
        <w:t xml:space="preserve">- CROATIA OSIGURANJE d.d. Zagreb, OIB 26187994862, u iznosu od 253.561,97 kn“. </w:t>
      </w:r>
    </w:p>
    <w:p w:rsidRDefault="005D6920" w:rsidP="00C4514C" w:rsidR="005D6920">
      <w:pPr>
        <w:spacing w:after="0"/>
        <w:jc w:val="both"/>
      </w:pPr>
    </w:p>
    <w:p w:rsidRDefault="00C4514C" w:rsidP="00C4514C" w:rsidR="00C4514C">
      <w:pPr>
        <w:spacing w:after="0"/>
        <w:jc w:val="both"/>
      </w:pPr>
      <w:r>
        <w:tab/>
        <w:t>Točkom V. izreke vjerovnik Republika Hrvatska je, kao osporavatelj, upućena da u roku od osam dana od dana pravomoćnosti rješenja o upućivanju u parnicu, odnosno primitka drugostupanjske odluke, pokrene parnicu radi utvrđenja osporenih tražbina vjerovnika Kerum d.o.o., Split u iznosu od 61.362.611,36 kn, Neva Kerum d.o.o., Split u iznosu od 57.596.077,26 kn i Igora Sapunara iz Solina u iznosu od 50.000.000,00 kn. Vjerovnik osporavatelj u takvim parnicama nastupa u ime i za račun stečajnog dužnika. Ako vjerovnik osporavatelj koji je upućen na parnicu ne pokrene parnicu smatrat će se da je odustao od prava na vođenje parnice.</w:t>
      </w:r>
    </w:p>
    <w:p w:rsidRDefault="00C4514C" w:rsidP="00C4514C" w:rsidR="00C4514C">
      <w:pPr>
        <w:spacing w:after="0"/>
        <w:jc w:val="both"/>
      </w:pPr>
    </w:p>
    <w:p w:rsidRDefault="00C4514C" w:rsidP="00C4514C" w:rsidR="00C4514C">
      <w:pPr>
        <w:spacing w:after="0"/>
        <w:jc w:val="both"/>
      </w:pPr>
      <w:r>
        <w:tab/>
        <w:t>Protiv rješenja u točkama III., IV</w:t>
      </w:r>
      <w:r w:rsidR="005D6920">
        <w:t>.</w:t>
      </w:r>
      <w:r>
        <w:t xml:space="preserve"> i V. izreke žalbu je podnio vjerovnik Republika Hrvatska. Žalitelj, u bitnom, navodi kako stečajni upravitelj nije ispitao tražbine tih vjerovnika, sukladno odredbama čl. 260. st. 2. Stečajnog zakona („Narodne novine“ broj 71/15 i 104/17; dalje: SZ). Prvostupanjski sud je samoinicijativno ispitivao tražbine nekih vjerovnika umjesto stečajnog upravitelja, a u pobijanom rješenju nije obrazložio zašto je tako postupio. Sud je neispitane tražbine za koje postoji ovršna isprava odredio pretpostavljeno utvrđenima, a odluka suda o upućivanju žalitelja u parnicu je preuranjena s obzirom na izostanak očitovanja (priznanja) stečajnog upravitelja.</w:t>
      </w:r>
    </w:p>
    <w:p w:rsidRDefault="00C4514C" w:rsidP="00C4514C" w:rsidR="00C4514C">
      <w:pPr>
        <w:spacing w:after="0"/>
        <w:jc w:val="both"/>
      </w:pPr>
    </w:p>
    <w:p w:rsidRDefault="00C4514C" w:rsidP="00C4514C" w:rsidR="00C4514C">
      <w:pPr>
        <w:spacing w:after="0"/>
        <w:jc w:val="both"/>
      </w:pPr>
      <w:r>
        <w:tab/>
        <w:t>Odgovor na žalbu nije podnesen.</w:t>
      </w:r>
    </w:p>
    <w:p w:rsidRDefault="00C4514C" w:rsidP="00C4514C" w:rsidR="00C4514C">
      <w:pPr>
        <w:spacing w:after="0"/>
        <w:jc w:val="both"/>
      </w:pPr>
    </w:p>
    <w:p w:rsidRDefault="00C4514C" w:rsidP="00C4514C" w:rsidR="00C4514C">
      <w:pPr>
        <w:spacing w:after="0"/>
        <w:jc w:val="both"/>
      </w:pPr>
      <w:r>
        <w:tab/>
        <w:t>Žalba djelomično n</w:t>
      </w:r>
      <w:r w:rsidR="005D6920">
        <w:t>ij</w:t>
      </w:r>
      <w:r>
        <w:t>e</w:t>
      </w:r>
      <w:r w:rsidR="005D6920">
        <w:t xml:space="preserve"> </w:t>
      </w:r>
      <w:r>
        <w:t xml:space="preserve">dopuštena, a djelomično </w:t>
      </w:r>
      <w:r w:rsidR="005D6920">
        <w:t xml:space="preserve">je </w:t>
      </w:r>
      <w:r>
        <w:t xml:space="preserve">osnovana. </w:t>
      </w:r>
    </w:p>
    <w:p w:rsidRDefault="00C4514C" w:rsidP="00C4514C" w:rsidR="00C4514C">
      <w:pPr>
        <w:spacing w:after="0"/>
        <w:jc w:val="both"/>
      </w:pPr>
    </w:p>
    <w:p w:rsidRDefault="00C4514C" w:rsidP="00C4514C" w:rsidR="00C4514C">
      <w:pPr>
        <w:spacing w:after="0"/>
        <w:jc w:val="both"/>
      </w:pPr>
      <w:r>
        <w:tab/>
        <w:t>Iz spisa proizlazi da stečajni upravitelj na ispitnom ročištu nije ispitao tražbine vjerovnika Novoterm d.o.o. Split, Adria resorts d.o.o. Rovinj, Croatia osiguranje d.d. Zagreb, Kerum d.o.o. Split, Neva Kerum d.o.o. Split, i Igora Sapunara, Solin, te da je žalitelj, „opreza radi“, osporio tražbine vjerovnika Kerum d.o.o. Split, Neva Kerum d.o.o. Split, i Igora Sapunara, Solin.</w:t>
      </w:r>
    </w:p>
    <w:p w:rsidRDefault="00C4514C" w:rsidP="00C4514C" w:rsidR="00C4514C">
      <w:pPr>
        <w:spacing w:after="0"/>
        <w:jc w:val="both"/>
      </w:pPr>
    </w:p>
    <w:p w:rsidRDefault="00C4514C" w:rsidP="00C4514C" w:rsidR="00C4514C">
      <w:pPr>
        <w:spacing w:after="0"/>
        <w:jc w:val="both"/>
      </w:pPr>
      <w:r>
        <w:tab/>
        <w:t>Odredbom čl. 265. st. 1. SZ-a propisano je da na temelju tablice ispitanih tražbina sud donosi rješenje kojim odlučuje u kojem iznosu i kojem isplatnom redu su utvrđene, odnosno osporene pojedine tražbine. Tim rješenjem sud odlučuje i o upućivanju na parnicu radi utvrđenja odnosno osporavanja tražbine. Stavkom 3. istog članka propisano je da protiv rješenja iz stavka 1. tog članka pravo na žalbu ima svaki vjerovnik u dijelu koji se tiče njegove prijavljene tražbine, odnosno tražbine koju je osporio i stečajni upravitelj.</w:t>
      </w:r>
    </w:p>
    <w:p w:rsidRDefault="00C4514C" w:rsidP="00C4514C" w:rsidR="00C4514C">
      <w:pPr>
        <w:spacing w:after="0"/>
        <w:jc w:val="both"/>
      </w:pPr>
    </w:p>
    <w:p w:rsidRDefault="00C4514C" w:rsidP="00C4514C" w:rsidR="00C4514C">
      <w:pPr>
        <w:spacing w:after="0"/>
        <w:jc w:val="both"/>
      </w:pPr>
      <w:r>
        <w:tab/>
        <w:t>Odredbom čl. 358. st. 3. Zakona o parničnom postupku („Narodne novine“ broj: 148/11-pročišćeni tekst, 25/13 i 89/14; dalje: ZPP) određeno je da je žalba nedopuštena ako je žalbu podnijela osoba koja nije ovlaštena za podnošenje žalbe, ili osoba koja se odrekla prava na žalbu, ili ako osoba koja je podnijela žalbu nema pravnog interesa za podnošenje žalbe.</w:t>
      </w:r>
    </w:p>
    <w:p w:rsidRDefault="00C4514C" w:rsidP="00C4514C" w:rsidR="00C4514C">
      <w:pPr>
        <w:spacing w:after="0"/>
        <w:jc w:val="both"/>
      </w:pPr>
    </w:p>
    <w:p w:rsidRDefault="00C4514C" w:rsidP="00C4514C" w:rsidR="00C4514C">
      <w:pPr>
        <w:spacing w:after="0"/>
        <w:jc w:val="both"/>
      </w:pPr>
      <w:r>
        <w:tab/>
        <w:t>Prema tome, s obzirom na citiranu odredbu čl. 265. st. 3. SZ-a, žalitelj nije ovlašten za podnošenje žalbe protiv dijela rješenja kojim su utvrđene tražbine vjerovnika II. višeg isplatnog reda Novoterm d.o.o. Split, Adria resorts d.o.o. Rovinj, i Croatia osiguranje d.d. Zagreb, jer se ne radi ni o njegovim tražbinama, a niti o tražbinama koje je osporio.</w:t>
      </w:r>
    </w:p>
    <w:p w:rsidRDefault="00C4514C" w:rsidP="00C4514C" w:rsidR="00C4514C">
      <w:pPr>
        <w:spacing w:after="0"/>
        <w:jc w:val="both"/>
      </w:pPr>
    </w:p>
    <w:p w:rsidRDefault="00C4514C" w:rsidP="00C4514C" w:rsidR="00C4514C">
      <w:pPr>
        <w:spacing w:after="0"/>
        <w:jc w:val="both"/>
      </w:pPr>
      <w:r>
        <w:tab/>
        <w:t>Nadalje, rješenjem ovoga suda poslovni broj Pž-3549/2018 od 27. lipnja 2018. ukinut je dio pobijanog rješenja kojim su osporene tražbine vjerovnika II. višeg isplatnog reda Neva Kerum d.o.o., Split, u iznosu od 57.596.077,26 kn i Igora Sapunara iz Solina, u iznosu od 50.000.000,00 kn, i kojim je Republika Hrvatska kao osporavatelj, upućena da u roku od osam dana od dana pravomoćnosti rješenja o upućivanju u parnicu, odnosno primitka drugostupanjske odluke, pokrene parnicu radi utvrđenja tih tražbina. Zato žalitelj više nema pravnog interesa za podnošenje žalbe</w:t>
      </w:r>
      <w:r w:rsidR="005D6920">
        <w:t xml:space="preserve"> u tom dijelu, odnosno o tom dijelu pobijanog rješenja je već odlučeno i ono je ukinuto.</w:t>
      </w:r>
    </w:p>
    <w:p w:rsidRDefault="00C4514C" w:rsidP="00C4514C" w:rsidR="00C4514C">
      <w:pPr>
        <w:spacing w:after="0"/>
        <w:jc w:val="both"/>
      </w:pPr>
    </w:p>
    <w:p w:rsidRDefault="00C4514C" w:rsidP="00C4514C" w:rsidR="00C4514C">
      <w:pPr>
        <w:spacing w:after="0"/>
        <w:jc w:val="both"/>
      </w:pPr>
      <w:r>
        <w:tab/>
        <w:t>Stoga je, primjenom čl. 380. t. 1. ZPP-a u vezi s čl. 10. SZ-a, odlučeno kao pod točkom I. izreke.</w:t>
      </w:r>
    </w:p>
    <w:p w:rsidRDefault="00C4514C" w:rsidP="00C4514C" w:rsidR="00C4514C">
      <w:pPr>
        <w:spacing w:after="0"/>
        <w:jc w:val="both"/>
      </w:pPr>
    </w:p>
    <w:p w:rsidRDefault="00C4514C" w:rsidP="00C4514C" w:rsidR="00C4514C">
      <w:pPr>
        <w:spacing w:after="0"/>
        <w:jc w:val="both"/>
      </w:pPr>
      <w:r>
        <w:tab/>
        <w:t>Preostali pobijani dio rješenja je ispitan na temelju odredaba čl. 365. st. 2. i čl. 381. ZPP-a u vezi s čl. 10. SZ-a, u granicama žalbenih razloga, pazeći po službenoj dužnosti na bitne povrede odredaba postupka iz čl. 354. st. 2. t. 2., 4., 8., 9., 11., 13. i 14. ZPP-a i na pravilnu primjenu materijalnog prava.</w:t>
      </w:r>
    </w:p>
    <w:p w:rsidRDefault="00C4514C" w:rsidP="00C4514C" w:rsidR="00C4514C">
      <w:pPr>
        <w:spacing w:after="0"/>
        <w:jc w:val="both"/>
      </w:pPr>
    </w:p>
    <w:p w:rsidRDefault="00C4514C" w:rsidP="00C4514C" w:rsidR="00C4514C">
      <w:pPr>
        <w:spacing w:after="0"/>
        <w:jc w:val="both"/>
      </w:pPr>
      <w:r>
        <w:tab/>
        <w:t xml:space="preserve">Odredbom čl. 260. SZ-a među ostalim je propisano da se na ispitnom ročištu prijavljene tražbine ispituju prema svojim iznosima i redu (st. 1.), da je stečajni upravitelj dužan određeno se očitovati priznaje li ili osporava svaku prijavljenu tražbinu (st. 2.) te da se tražbine koje su osporili stečajni upravitelj, dužnik pojedinac ili koji od stečajnih vjerovnika moraju posebno raspraviti (st. 3.). </w:t>
      </w:r>
    </w:p>
    <w:p w:rsidRDefault="00C4514C" w:rsidP="00C4514C" w:rsidR="00C4514C">
      <w:pPr>
        <w:spacing w:after="0"/>
        <w:jc w:val="both"/>
      </w:pPr>
    </w:p>
    <w:p w:rsidRDefault="00C4514C" w:rsidP="00C4514C" w:rsidR="00C4514C">
      <w:pPr>
        <w:spacing w:after="0"/>
        <w:jc w:val="both"/>
      </w:pPr>
      <w:r>
        <w:tab/>
        <w:t>Prema odredbi čl. 263. SZ-a tražbina se smatra utvrđenom ako je na ispitnom ročištu prizna stečajni upravitelj i ne ospori stečajni vjerovnik, odnosno ako izjavljeno osporavanje bude otklonjeno.</w:t>
      </w:r>
    </w:p>
    <w:p w:rsidRDefault="00C4514C" w:rsidP="00C4514C" w:rsidR="00C4514C">
      <w:pPr>
        <w:spacing w:after="0"/>
        <w:jc w:val="both"/>
      </w:pPr>
    </w:p>
    <w:p w:rsidRDefault="00C4514C" w:rsidP="00C4514C" w:rsidR="00C4514C">
      <w:pPr>
        <w:spacing w:after="0"/>
        <w:jc w:val="both"/>
      </w:pPr>
      <w:r>
        <w:tab/>
        <w:t>Ako je koji od stečajnih vjerovnika osporio tražbinu koju je priznao stečaj</w:t>
      </w:r>
      <w:r w:rsidR="005D6920">
        <w:t>ni upravitelj, sud će stečajnog</w:t>
      </w:r>
      <w:r>
        <w:t xml:space="preserve"> vjerovnika uputiti na parnicu radi utvrđivanja osporene tražbine. Osporavatelj u takvoj parnici nastupa u ime i za račun stečajnog dužnika (čl. 266. st. 2. SZ</w:t>
      </w:r>
      <w:r w:rsidR="005D6920">
        <w:t>-a</w:t>
      </w:r>
      <w:r>
        <w:t>).</w:t>
      </w:r>
    </w:p>
    <w:p w:rsidRDefault="00C4514C" w:rsidP="00C4514C" w:rsidR="00C4514C">
      <w:pPr>
        <w:spacing w:after="0"/>
        <w:jc w:val="both"/>
      </w:pPr>
    </w:p>
    <w:p w:rsidRDefault="00C4514C" w:rsidP="00C4514C" w:rsidR="00C4514C">
      <w:pPr>
        <w:spacing w:after="0"/>
        <w:jc w:val="both"/>
      </w:pPr>
      <w:r>
        <w:tab/>
        <w:t>Iz zapisnika s ispitnog ročišta od 26. travnja 2018. proizlazi da se stečajni upravitelj nije očitovao o tražbini vjerovnika Kerum d.o.o., Split</w:t>
      </w:r>
      <w:r w:rsidR="005D6920">
        <w:t>,</w:t>
      </w:r>
      <w:r>
        <w:t xml:space="preserve"> jer je smatrao da mu je za očitovanje potrebna dodatna dokumentacija i stručna analiza poslovanja dužnika. Citiranom odredbom čl. 260. SZ-a jasno je određeno da se o prijavljenim tražbinama treba očitovati stečajni upravitelj, pa to umjesto njega ne može učiniti stečajni sud. Vjerovnik Republika Hrvatska je na ispitnom ročištu, „opreza rad</w:t>
      </w:r>
      <w:r w:rsidR="005D6920">
        <w:t>i</w:t>
      </w:r>
      <w:r>
        <w:t>“, osporio tražbinu vjerovnika Kerum d.o.o., Split, međutim, kako se o toj tražbini nije izjasnio stečajni upravitelj, prvostupanjski sud nije mogao ni utvrditi tu tražbinu osporenom, a niti uputiti Republiku Hrvatsku kao osporavatelja u parnicu. Naime, iz citirane odredbe čl. 266. st. 2. SZ-a jasno proizlazi da je preduvjet za to da stečajni upravitelj prizna tu tražbinu. Osim toga, iz navedene odredbe proizlazi i da u tom slučaju treba uputiti vjerovnika na parnicu protiv osporavatelja koji nastupa u ime i za račun stečajnog dužnika. Osporavatelja se može uputiti samo na parnicu u kojoj će dokazati osnovanost svoga osporavanja, i to ako za osporenu tražbinu postoji ovršna isprava, kako to proizlazi iz odredbe čl. 266. st. 4. SZ-a.</w:t>
      </w:r>
    </w:p>
    <w:p w:rsidRDefault="00C4514C" w:rsidP="00C4514C" w:rsidR="00C4514C">
      <w:pPr>
        <w:spacing w:after="0"/>
        <w:jc w:val="both"/>
      </w:pPr>
    </w:p>
    <w:p w:rsidRDefault="00C4514C" w:rsidP="00C4514C" w:rsidR="00C4514C">
      <w:pPr>
        <w:spacing w:after="0"/>
        <w:jc w:val="both"/>
      </w:pPr>
      <w:r>
        <w:tab/>
        <w:t>Zato je, primjenom čl. 380. t. 3. ZPP-a u vezi s čl. 10. SZ-a, odlučeno kao pod točkom II. izreke.</w:t>
      </w:r>
    </w:p>
    <w:p w:rsidRDefault="00C4514C" w:rsidP="00C4514C" w:rsidR="00C4514C">
      <w:pPr>
        <w:spacing w:after="0"/>
        <w:jc w:val="both"/>
      </w:pPr>
    </w:p>
    <w:p w:rsidRDefault="00C4514C" w:rsidP="00C4514C" w:rsidR="00C4514C">
      <w:pPr>
        <w:spacing w:after="0"/>
        <w:jc w:val="both"/>
      </w:pPr>
      <w:r>
        <w:tab/>
        <w:t>U nastavku postupka prvostupanjski sud će voditi računa o tome da je stečajni upravitelj taj koji je dužan određeno se očitovati priznaje li, ili osporava svaku prijavljenu tražbinu pa će nakon što se stečajni upravitelj izjasni o tražbini vjerovnika Kerum d.o.o., Split, donijeti novo rješenje o toj tražbini koje će valjano obrazložiti pozivajući se na mjerodavne odredbe S</w:t>
      </w:r>
      <w:r w:rsidR="005D6920">
        <w:t>tečajnog zakona</w:t>
      </w:r>
      <w:r>
        <w:t xml:space="preserve">. </w:t>
      </w:r>
    </w:p>
    <w:p w:rsidRDefault="00C4514C" w:rsidP="00C4514C" w:rsidR="00C4514C">
      <w:pPr>
        <w:spacing w:after="0"/>
        <w:jc w:val="both"/>
      </w:pPr>
    </w:p>
    <w:p w:rsidRDefault="00C4514C" w:rsidP="00C4514C" w:rsidR="00C4514C">
      <w:pPr>
        <w:spacing w:after="0"/>
        <w:jc w:val="center"/>
      </w:pPr>
      <w:r>
        <w:t>Zagreb, 17. srpnja 2018.</w:t>
      </w:r>
    </w:p>
    <w:p w:rsidRDefault="00C4514C" w:rsidP="00C4514C" w:rsidR="00C4514C">
      <w:pPr>
        <w:spacing w:after="0"/>
        <w:jc w:val="both"/>
      </w:pPr>
    </w:p>
    <w:p w:rsidRDefault="005D6920" w:rsidP="001C0BDA" w:rsidR="005D6920" w:rsidRPr="001C0BDA">
      <w:pPr>
        <w:pStyle w:val="Bezproreda"/>
        <w:ind w:left="4536"/>
        <w:jc w:val="center"/>
      </w:pPr>
      <w:r>
        <w:t>Predsjednik vijeća</w:t>
      </w:r>
    </w:p>
    <w:p w:rsidRDefault="005D6920" w:rsidP="001C0BDA" w:rsidR="005D6920" w:rsidRPr="001C0BDA">
      <w:pPr>
        <w:pStyle w:val="Bezproreda"/>
        <w:ind w:left="4536"/>
        <w:jc w:val="center"/>
      </w:pPr>
      <w:r>
        <w:t xml:space="preserve">Raoul Dubravec, </w:t>
      </w:r>
      <w:r w:rsidRPr="001C0BDA">
        <w:t>v. r.</w:t>
      </w:r>
    </w:p>
    <w:p w:rsidRDefault="005D6920" w:rsidP="001C0BDA" w:rsidR="005D6920" w:rsidRPr="001C0BDA">
      <w:pPr>
        <w:pStyle w:val="Bezproreda"/>
        <w:ind w:left="4536"/>
        <w:jc w:val="center"/>
      </w:pPr>
    </w:p>
    <w:p w:rsidRDefault="005D6920" w:rsidP="001C0BDA" w:rsidR="005D6920" w:rsidRPr="001C0BDA">
      <w:pPr>
        <w:pStyle w:val="Bezproreda"/>
        <w:ind w:left="4536"/>
        <w:jc w:val="center"/>
      </w:pPr>
      <w:r w:rsidRPr="001C0BDA">
        <w:t>Za točnost otpravka – ovlašteni službenik</w:t>
      </w:r>
    </w:p>
    <w:p w:rsidRDefault="005D6920" w:rsidP="005D6920" w:rsidR="00B230A5">
      <w:pPr>
        <w:pStyle w:val="Bezproreda"/>
        <w:ind w:left="4536"/>
        <w:jc w:val="center"/>
      </w:pPr>
      <w:r w:rsidRPr="001C0BDA">
        <w:t>Brankica Curman</w:t>
      </w:r>
    </w:p>
    <w:sectPr w:rsidSect="005D6920" w:rsidR="00B230A5">
      <w:headerReference w:type="default" r:id="rId11"/>
      <w:footerReference w:type="default" r:id="rId12"/>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636317">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C4514C" w:rsidRPr="00636317">
          <w:rPr>
            <w:rStyle w:val="eSPISCCParagraphDefaultFont"/>
          </w:rPr>
          <w:t>54</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C4514C" w:rsidRPr="00636317">
          <w:rPr>
            <w:rStyle w:val="eSPISCCParagraphDefaultFont"/>
            <w:rFonts w:eastAsia="Calibri"/>
          </w:rPr>
          <w:t>Pž-3551/2018-2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95BD4"/>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692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6317"/>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14C"/>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104769090">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Pž-3551/2018-2</izvorni_sadrzaj>
    <derivirana_varijabla naziv="DomainObject.Oznaka_1">Pž-3551/2018-2</derivirana_varijabla>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3551</izvorni_sadrzaj>
    <derivirana_varijabla naziv="DomainObject.Predmet.Broj_1">3551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lipnja 2018.</izvorni_sadrzaj>
    <derivirana_varijabla naziv="DomainObject.Predmet.DatumOsnivanja_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kolovoza 2018.</izvorni_sadrzaj>
    <derivirana_varijabla naziv="DomainObject.Predmet.DatumRjesavanja_1">3.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Pž-3551/2018</izvorni_sadrzaj>
    <derivirana_varijabla naziv="DomainObject.Predmet.OznakaBroj_1">Pž-3551/2018</derivirana_varijabla>
  </DomainObject.Predmet.OznakaBroj>
  <DomainObject.Predmet.OznakaBrojOptuznogAkta>
    <izvorni_sadrzaj/>
    <derivirana_varijabla naziv="DomainObject.Predmet.OznakaBrojOptuznogAkta_1"/>
  </DomainObject.Predmet.OznakaBrojOptuznogAkta>
  <DomainObject.Predmet.PredmetRijesio.Ime>
    <izvorni_sadrzaj>Radovan</izvorni_sadrzaj>
    <derivirana_varijabla naziv="DomainObject.Predmet.PredmetRijesio.Ime_1">Radovan</derivirana_varijabla>
  </DomainObject.Predmet.PredmetRijesio.Ime>
  <DomainObject.Predmet.PredmetRijesio.Oib>
    <izvorni_sadrzaj>66555051282</izvorni_sadrzaj>
    <derivirana_varijabla naziv="DomainObject.Predmet.PredmetRijesio.Oib_1">66555051282</derivirana_varijabla>
  </DomainObject.Predmet.PredmetRijesio.Oib>
  <DomainObject.Predmet.PredmetRijesio.Prezime>
    <izvorni_sadrzaj>Raduka</izvorni_sadrzaj>
    <derivirana_varijabla naziv="DomainObject.Predmet.PredmetRijesio.Prezime_1">Raduka</derivirana_varijabla>
  </DomainObject.Predmet.PredmetRijesio.Prezime>
  <DomainObject.Predmet.PrimjedbaSuca>
    <izvorni_sadrzaj>i osporeno potraživanje, 16.7.18. spis I. stupnja u ref.</izvorni_sadrzaj>
    <derivirana_varijabla naziv="DomainObject.Predmet.PrimjedbaSuca_1">i osporeno potraživanje, 16.7.18. spis I. stupnja u ref.</derivirana_varijabla>
  </DomainObject.Predmet.PrimjedbaSuca>
  <DomainObject.Predmet.PrimjedbaUpisnicara>
    <izvorni_sadrzaj/>
    <derivirana_varijabla naziv="DomainObject.Predmet.PrimjedbaUpisnicara_1"/>
  </DomainObject.Predmet.PrimjedbaUpisnicara>
  <DomainObject.Predmet.ProtustrankaFormated>
    <izvorni_sadrzaj>  SAPOR d.o.o. za građenje u stečaju</izvorni_sadrzaj>
    <derivirana_varijabla naziv="DomainObject.Predmet.ProtustrankaFormated_1">  SAPOR d.o.o. za građenje u stečaju</derivirana_varijabla>
  </DomainObject.Predmet.ProtustrankaFormated>
  <DomainObject.Predmet.ProtustrankaFormatedOIB>
    <izvorni_sadrzaj>  SAPOR d.o.o. za građenje u stečaju, OIB 82948198557</izvorni_sadrzaj>
    <derivirana_varijabla naziv="DomainObject.Predmet.ProtustrankaFormatedOIB_1">  SAPOR d.o.o. za građenje u stečaju, OIB 82948198557</derivirana_varijabla>
  </DomainObject.Predmet.ProtustrankaFormatedOIB>
  <DomainObject.Predmet.ProtustrankaFormatedWithAdress>
    <izvorni_sadrzaj> SAPOR d.o.o. za građenje u stečaju, Put Brodarice 6, 21000 Split</izvorni_sadrzaj>
    <derivirana_varijabla naziv="DomainObject.Predmet.ProtustrankaFormatedWithAdress_1"> SAPOR d.o.o. za građenje u stečaju, Put Brodarice 6, 21000 Split</derivirana_varijabla>
  </DomainObject.Predmet.ProtustrankaFormatedWithAdress>
  <DomainObject.Predmet.ProtustrankaFormatedWithAdressOIB>
    <izvorni_sadrzaj> SAPOR d.o.o. za građenje u stečaju, OIB 82948198557, Put Brodarice 6, 21000 Split</izvorni_sadrzaj>
    <derivirana_varijabla naziv="DomainObject.Predmet.ProtustrankaFormatedWithAdressOIB_1"> SAPOR d.o.o. za građenje u stečaju, OIB 82948198557, Put Brodarice 6, 21000 Split</derivirana_varijabla>
  </DomainObject.Predmet.ProtustrankaFormatedWithAdressOIB>
  <DomainObject.Predmet.ProtustrankaWithAdress>
    <izvorni_sadrzaj>SAPOR d.o.o. za građenje u stečaju Put Brodarice 6, 21000 Split</izvorni_sadrzaj>
    <derivirana_varijabla naziv="DomainObject.Predmet.ProtustrankaWithAdress_1">SAPOR d.o.o. za građenje u stečaju Put Brodarice 6, 21000 Split</derivirana_varijabla>
  </DomainObject.Predmet.ProtustrankaWithAdress>
  <DomainObject.Predmet.ProtustrankaWithAdressOIB>
    <izvorni_sadrzaj>SAPOR d.o.o. za građenje u stečaju, OIB 82948198557, Put Brodarice 6, 21000 Split</izvorni_sadrzaj>
    <derivirana_varijabla naziv="DomainObject.Predmet.ProtustrankaWithAdressOIB_1">SAPOR d.o.o. za građenje u stečaju, OIB 82948198557, Put Brodarice 6, 21000 Split</derivirana_varijabla>
  </DomainObject.Predmet.ProtustrankaWithAdressOIB>
  <DomainObject.Predmet.ProtustrankaNazivFormated>
    <izvorni_sadrzaj>SAPOR d.o.o. za građenje u stečaju</izvorni_sadrzaj>
    <derivirana_varijabla naziv="DomainObject.Predmet.ProtustrankaNazivFormated_1">SAPOR d.o.o. za građenje u stečaju</derivirana_varijabla>
    <derivirana_varijabla naziv="Padez">SAPOR d.o.o. za građenje u stečaju</derivirana_varijabla>
  </DomainObject.Predmet.ProtustrankaNazivFormated>
  <DomainObject.Predmet.ProtustrankaNazivFormatedOIB>
    <izvorni_sadrzaj>SAPOR d.o.o. za građenje u stečaju, OIB 82948198557</izvorni_sadrzaj>
    <derivirana_varijabla naziv="DomainObject.Predmet.ProtustrankaNazivFormatedOIB_1">SAPOR d.o.o. za građenje u stečaju, OIB 82948198557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54 - Raduka</izvorni_sadrzaj>
    <derivirana_varijabla naziv="DomainObject.Predmet.Referada.Naziv_1">Ref. 54 - Raduka</derivirana_varijabla>
  </DomainObject.Predmet.Referada.Naziv>
  <DomainObject.Predmet.Referada.Oznaka>
    <izvorni_sadrzaj>54</izvorni_sadrzaj>
    <derivirana_varijabla naziv="DomainObject.Predmet.Referada.Oznaka_1">54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Radovan Raduka</izvorni_sadrzaj>
    <derivirana_varijabla naziv="DomainObject.Predmet.Referada.Sudac_1">Radovan Raduka</derivirana_varijabla>
    <derivirana_varijabla naziv="Dativ">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izvorni_sadrzaj>
    <derivirana_varijabla naziv="DomainObject.Predmet.StrankaFormatedWithAdress_1"> Republika Hrvatska, Ministarstvo financija</derivirana_varijabla>
  </DomainObject.Predmet.StrankaFormatedWithAdress>
  <DomainObject.Predmet.StrankaFormatedWithAdressOIB>
    <izvorni_sadrzaj> Republika Hrvatska, Ministarstvo financija, OIB 18683136487</izvorni_sadrzaj>
    <derivirana_varijabla naziv="DomainObject.Predmet.StrankaFormatedWithAdressOIB_1"> Republika Hrvatska, Ministarstvo financija, OIB 18683136487</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18683136487</izvorni_sadrzaj>
    <derivirana_varijabla naziv="DomainObject.Predmet.StrankaWithAdressOIB_1">Republika Hrvatska, Ministarstvo financija, OIB 18683136487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erivirana_varijabla naziv="Padez">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Stečajni predmeti povodom žalbe protiv rješenja o upućivanju stečajnih vjerovnika u parnicu</izvorni_sadrzaj>
    <derivirana_varijabla naziv="DomainObject.Predmet.VrstaSpora.Naziv_1">Stečajni predmeti povodom žalbe protiv rješenja o upućivanju stečajnih vjerovnika u parnicu</derivirana_varijabla>
  </DomainObject.Predmet.VrstaSpora.Naziv>
  <DomainObject.Predmet.Zapisnicar>
    <izvorni_sadrzaj>Ivanka Čmrlec</izvorni_sadrzaj>
    <derivirana_varijabla naziv="DomainObject.Predmet.Zapisnicar_1">Ivanka Čmrlec</derivirana_varijabla>
    <derivirana_varijabla naziv="Padez">Ivanka Čmrlec</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item>
    </izvorni_sadrzaj>
    <derivirana_varijabla naziv="DomainObject.Predmet.StrankaListFormatedWithAdress_1">
      <item>Republika Hrvatska, Ministarstvo financija</item>
    </derivirana_varijabla>
  </DomainObject.Predmet.StrankaListFormatedWithAdress>
  <DomainObject.Predmet.StrankaListFormatedWithAdressOIB>
    <izvorni_sadrzaj>
      <item>Republika Hrvatska, Ministarstvo financija, OIB 18683136487</item>
    </izvorni_sadrzaj>
    <derivirana_varijabla naziv="DomainObject.Predmet.StrankaListFormatedWithAdressOIB_1">
      <item>Republika Hrvatska, Ministarstvo financija, OIB 18683136487</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SAPOR d.o.o. za građenje u stečaju</item>
    </izvorni_sadrzaj>
    <derivirana_varijabla naziv="DomainObject.Predmet.ProtuStrankaListFormated_1">
      <item>SAPOR d.o.o. za građenje u stečaju</item>
    </derivirana_varijabla>
  </DomainObject.Predmet.ProtuStrankaListFormated>
  <DomainObject.Predmet.ProtuStrankaListFormatedOIB>
    <izvorni_sadrzaj>
      <item>SAPOR d.o.o. za građenje u stečaju, OIB 82948198557</item>
    </izvorni_sadrzaj>
    <derivirana_varijabla naziv="DomainObject.Predmet.ProtuStrankaListFormatedOIB_1">
      <item>SAPOR d.o.o. za građenje u stečaju, OIB 82948198557</item>
    </derivirana_varijabla>
  </DomainObject.Predmet.ProtuStrankaListFormatedOIB>
  <DomainObject.Predmet.ProtuStrankaListFormatedWithAdress>
    <izvorni_sadrzaj>
      <item>SAPOR d.o.o. za građenje u stečaju, Put Brodarice 6, 21000 Split</item>
    </izvorni_sadrzaj>
    <derivirana_varijabla naziv="DomainObject.Predmet.ProtuStrankaListFormatedWithAdress_1">
      <item>SAPOR d.o.o. za građenje u stečaju, Put Brodarice 6, 21000 Split</item>
    </derivirana_varijabla>
  </DomainObject.Predmet.ProtuStrankaListFormatedWithAdress>
  <DomainObject.Predmet.ProtuStrankaListFormatedWithAdressOIB>
    <izvorni_sadrzaj>
      <item>SAPOR d.o.o. za građenje u stečaju, OIB 82948198557, Put Brodarice 6, 21000 Split</item>
    </izvorni_sadrzaj>
    <derivirana_varijabla naziv="DomainObject.Predmet.ProtuStrankaListFormatedWithAdressOIB_1">
      <item>SAPOR d.o.o. za građenje u stečaju, OIB 82948198557, Put Brodarice 6, 21000 Split</item>
    </derivirana_varijabla>
  </DomainObject.Predmet.ProtuStrankaListFormatedWithAdressOIB>
  <DomainObject.Predmet.ProtuStrankaListNazivFormated>
    <izvorni_sadrzaj>
      <item>SAPOR d.o.o. za građenje u stečaju</item>
    </izvorni_sadrzaj>
    <derivirana_varijabla naziv="DomainObject.Predmet.ProtuStrankaListNazivFormated_1">
      <item>SAPOR d.o.o. za građenje u stečaju</item>
    </derivirana_varijabla>
  </DomainObject.Predmet.ProtuStrankaListNazivFormated>
  <DomainObject.Predmet.ProtuStrankaListNazivFormatedOIB>
    <izvorni_sadrzaj>
      <item>SAPOR d.o.o. za građenje u stečaju, OIB 82948198557</item>
    </izvorni_sadrzaj>
    <derivirana_varijabla naziv="DomainObject.Predmet.ProtuStrankaListNazivFormatedOIB_1">
      <item>SAPOR d.o.o. za građenje u stečaju, OIB 82948198557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7. kolovoza 2018.</izvorni_sadrzaj>
    <derivirana_varijabla naziv="DomainObject.Datum_1">7. kolovoza 2018.</derivirana_varijabla>
  </DomainObject.Datum>
  <DomainObject.PoslovniBrojDokumenta>
    <izvorni_sadrzaj>Pž-3551/2018-2</izvorni_sadrzaj>
    <derivirana_varijabla naziv="DomainObject.PoslovniBrojDokumenta_1">Pž-3551/2018-2</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SAPOR d.o.o. za građenje u stečaju</izvorni_sadrzaj>
    <derivirana_varijabla naziv="DomainObject.Predmet.ProtustrankaIDrugi_1">SAPOR d.o.o. za građenje u stečaju</derivirana_varijabla>
  </DomainObject.Predmet.ProtustrankaIDrugi>
  <DomainObject.Predmet.StrankaIDrugiAdressOIB>
    <izvorni_sadrzaj>Republika Hrvatska, Ministarstvo financija, OIB 18683136487</izvorni_sadrzaj>
    <derivirana_varijabla naziv="DomainObject.Predmet.StrankaIDrugiAdressOIB_1">Republika Hrvatska, Ministarstvo financija, OIB 18683136487</derivirana_varijabla>
  </DomainObject.Predmet.StrankaIDrugiAdressOIB>
  <DomainObject.Predmet.ProtustrankaIDrugiAdressOIB>
    <izvorni_sadrzaj>SAPOR d.o.o. za građenje u stečaju, OIB 82948198557, Put Brodarice 6, 21000 Split</izvorni_sadrzaj>
    <derivirana_varijabla naziv="DomainObject.Predmet.ProtustrankaIDrugiAdressOIB_1">SAPOR d.o.o. za građenje u stečaju, OIB 82948198557, Put Brodarice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srpnja 2018.</izvorni_sadrzaj>
    <derivirana_varijabla naziv="DomainObject.Predmet.OdlukaRjesenje.DatumDonosenjaOdluke_1">17.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Pž-3551/2018-2</izvorni_sadrzaj>
    <derivirana_varijabla naziv="DomainObject.Predmet.OdlukaRjesenje.Oznaka_1">Pž-3551/2018-2</derivirana_varijabla>
  </DomainObject.Predmet.OdlukaRjesenje.Oznaka>
  <DomainObject.Predmet.SudioniciListNaziv>
    <izvorni_sadrzaj>
      <item>SAPOR d.o.o. za građenje u stečaju</item>
      <item>Republika Hrvatska, Ministarstvo financija</item>
    </izvorni_sadrzaj>
    <derivirana_varijabla naziv="DomainObject.Predmet.SudioniciListNaziv_1">
      <item>SAPOR d.o.o. za građenje u stečaju</item>
      <item>Republika Hrvatska, Ministarstvo financija</item>
    </derivirana_varijabla>
    <derivirana_varijabla naziv="OstaliSudionici">
      <item>SAPOR d.o.o. za građenje u stečaju</item>
      <item>Republika Hrvatska, Ministarstvo financija</item>
    </derivirana_varijabla>
  </DomainObject.Predmet.SudioniciListNaziv>
  <DomainObject.Predmet.SudioniciListAdressOIB>
    <izvorni_sadrzaj>
      <item>SAPOR d.o.o. za građenje u stečaju, OIB 82948198557, Put Brodarice 6,21000 Split</item>
      <item>Republika Hrvatska, Ministarstvo financija, OIB 18683136487</item>
    </izvorni_sadrzaj>
    <derivirana_varijabla naziv="DomainObject.Predmet.SudioniciListAdressOIB_1">
      <item>SAPOR d.o.o. za građenje u stečaju, OIB 82948198557, Put Brodarice 6,21000 Split</item>
      <item>Republika Hrvatska, Ministarstvo financija,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82948198557</item>
      <item>, OIB 18683136487</item>
    </izvorni_sadrzaj>
    <derivirana_varijabla naziv="DomainObject.Predmet.SudioniciListNazivOIB_1">
      <item>, OIB 82948198557</item>
      <item>, OIB 18683136487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B816F1-756A-41B7-9F98-EBBCF13B18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1510</properties:Words>
  <properties:Characters>8212</properties:Characters>
  <properties:Lines>159</properties:Lines>
  <properties:Paragraphs>40</properties:Paragraphs>
  <properties:TotalTime>50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9725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Elez</cp:lastModifiedBy>
  <cp:lastPrinted>2018-08-07T08:44:00Z</cp:lastPrinted>
  <dcterms:modified xmlns:xsi="http://www.w3.org/2001/XMLSchema-instance" xsi:type="dcterms:W3CDTF">2018-08-20T07:01:00Z</dcterms:modified>
  <cp:revision>27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eSPIS_CC_ID" pid="5" fmtid="{D5CDD505-2E9C-101B-9397-08002B2CF9AE}">
    <vt:lpwstr>265122315</vt:lpwstr>
  </prop:property>
  <prop:property name="Naslov" pid="6" fmtid="{D5CDD505-2E9C-101B-9397-08002B2CF9AE}">
    <vt:lpwstr>Podnesak - Rješenje - prihvaćena žalba - ukinuto 1. st. rješenje (Pž-3551-18.docx)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