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5293" w14:paraId="791529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7083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F5E9F">
        <w:t>70</w:t>
      </w:r>
      <w:r w:rsidR="00F139CD">
        <w:t>83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139CD">
        <w:t>RENARO d.o.o., OIB 42195412334, Velika Gorica, F. Pl. Pogledića Kurilovečkog 11</w:t>
      </w:r>
      <w:r w:rsidR="002B1318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139CD">
        <w:t>178.360,71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1F5E9F"/>
    <w:rsid w:val="00215918"/>
    <w:rsid w:val="00224812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7083</izvorni_sadrzaj>
    <derivirana_varijabla naziv="DomainObject.Predmet.Broj_1">7083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St-7083/2015</izvorni_sadrzaj>
    <derivirana_varijabla naziv="DomainObject.Predmet.OznakaBroj_1">St-7083/2015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RENARO d.o.o. zastupanog po punomoćniku Robert Perica; Renata Perica</izvorni_sadrzaj>
    <derivirana_varijabla naziv="DomainObject.Predmet.ProtustrankaFormated_1">  RENARO d.o.o. zastupanog po punomoćniku Robert Perica; Renata Perica</derivirana_varijabla>
  </DomainObject.Predmet.ProtustrankaFormated>
  <DomainObject.Predmet.ProtustrankaFormatedOIB>
    <izvorni_sadrzaj>  RENARO d.o.o., OIB 42195412334 zastupanog po punomoćniku Robert Perica; Renata Perica</izvorni_sadrzaj>
    <derivirana_varijabla naziv="DomainObject.Predmet.ProtustrankaFormatedOIB_1">  RENARO d.o.o., OIB 42195412334 zastupanog po punomoćniku Robert Perica; Renata Perica</derivirana_varijabla>
  </DomainObject.Predmet.ProtustrankaFormatedOIB>
  <DomainObject.Predmet.ProtustrankaFormatedWithAdress>
    <izvorni_sadrzaj> RENARO d.o.o., F. Pl. Pogledića Kurilovečkog 11, 10410 Velika Gorica zastupanog po punomoćniku Robert Perica; Renata Perica</izvorni_sadrzaj>
    <derivirana_varijabla naziv="DomainObject.Predmet.ProtustrankaFormatedWithAdress_1"> RENARO d.o.o., F. Pl. Pogledića Kurilovečkog 11, 10410 Velika Gorica zastupanog po punomoćniku Robert Perica; Renata Perica</derivirana_varijabla>
  </DomainObject.Predmet.ProtustrankaFormatedWithAdress>
  <DomainObject.Predmet.ProtustrankaFormatedWithAdressOIB>
    <izvorni_sadrzaj> RENARO d.o.o., OIB 42195412334, F. Pl. Pogledića Kurilovečkog 11, 10410 Velika Gorica zastupanog po punomoćniku Robert Perica; Renata Perica</izvorni_sadrzaj>
    <derivirana_varijabla naziv="DomainObject.Predmet.ProtustrankaFormatedWithAdressOIB_1"> RENARO d.o.o., OIB 42195412334, F. Pl. Pogledića Kurilovečkog 11, 10410 Velika Gorica zastupanog po punomoćniku Robert Perica; Renata Perica</derivirana_varijabla>
  </DomainObject.Predmet.ProtustrankaFormatedWithAdressOIB>
  <DomainObject.Predmet.ProtustrankaWithAdress>
    <izvorni_sadrzaj>RENARO d.o.o. F. Pl. Pogledića Kurilovečkog 11, 10410 Velika Gorica</izvorni_sadrzaj>
    <derivirana_varijabla naziv="DomainObject.Predmet.ProtustrankaWithAdress_1">RENARO d.o.o. F. Pl. Pogledića Kurilovečkog 11, 10410 Velika Gorica</derivirana_varijabla>
  </DomainObject.Predmet.ProtustrankaWithAdress>
  <DomainObject.Predmet.ProtustrankaWithAdressOIB>
    <izvorni_sadrzaj>RENARO d.o.o., OIB 42195412334, F. Pl. Pogledića Kurilovečkog 11, 10410 Velika Gorica</izvorni_sadrzaj>
    <derivirana_varijabla naziv="DomainObject.Predmet.ProtustrankaWithAdressOIB_1">RENARO d.o.o., OIB 42195412334, F. Pl. Pogledića Kurilovečkog 11, 10410 Velika Gorica</derivirana_varijabla>
  </DomainObject.Predmet.ProtustrankaWithAdressOIB>
  <DomainObject.Predmet.ProtustrankaNazivFormated>
    <izvorni_sadrzaj>RENARO d.o.o.</izvorni_sadrzaj>
    <derivirana_varijabla naziv="DomainObject.Predmet.ProtustrankaNazivFormated_1">RENARO d.o.o.</derivirana_varijabla>
  </DomainObject.Predmet.ProtustrankaNazivFormated>
  <DomainObject.Predmet.ProtustrankaNazivFormatedOIB>
    <izvorni_sadrzaj>RENARO d.o.o., OIB 42195412334</izvorni_sadrzaj>
    <derivirana_varijabla naziv="DomainObject.Predmet.ProtustrankaNazivFormatedOIB_1">RENARO d.o.o., OIB 42195412334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RENARO d.o.o. zastupanog po punomoćniku Robert Perica; Renata Perica</item>
    </izvorni_sadrzaj>
    <derivirana_varijabla naziv="DomainObject.Predmet.ProtuStrankaListFormated_1">
      <item>RENARO d.o.o. zastupanog po punomoćniku Robert Perica; Renata Perica</item>
    </derivirana_varijabla>
  </DomainObject.Predmet.ProtuStrankaListFormated>
  <DomainObject.Predmet.ProtuStrankaListFormatedOIB>
    <izvorni_sadrzaj>
      <item>RENARO d.o.o., OIB 42195412334 zastupanog po punomoćniku Robert Perica; Renata Perica</item>
    </izvorni_sadrzaj>
    <derivirana_varijabla naziv="DomainObject.Predmet.ProtuStrankaListFormatedOIB_1">
      <item>RENARO d.o.o., OIB 42195412334 zastupanog po punomoćniku Robert Perica; Renata Perica</item>
    </derivirana_varijabla>
  </DomainObject.Predmet.ProtuStrankaListFormatedOIB>
  <DomainObject.Predmet.ProtuStrankaListFormatedWithAdress>
    <izvorni_sadrzaj>
      <item>RENARO d.o.o., F. Pl. Pogledića Kurilovečkog 11, 10410 Velika Gorica zastupanog po punomoćniku Robert Perica; Renata Perica</item>
    </izvorni_sadrzaj>
    <derivirana_varijabla naziv="DomainObject.Predmet.ProtuStrankaListFormatedWithAdress_1">
      <item>RENARO d.o.o., F. Pl. Pogledića Kurilovečkog 11, 10410 Velika Gorica zastupanog po punomoćniku Robert Perica; Renata Perica</item>
    </derivirana_varijabla>
  </DomainObject.Predmet.ProtuStrankaListFormatedWithAdress>
  <DomainObject.Predmet.ProtuStrankaListFormatedWithAdressOIB>
    <izvorni_sadrzaj>
      <item>RENARO d.o.o., OIB 42195412334, F. Pl. Pogledića Kurilovečkog 11, 10410 Velika Gorica zastupanog po punomoćniku Robert Perica; Renata Perica</item>
    </izvorni_sadrzaj>
    <derivirana_varijabla naziv="DomainObject.Predmet.ProtuStrankaListFormatedWithAdressOIB_1">
      <item>RENARO d.o.o., OIB 42195412334, F. Pl. Pogledića Kurilovečkog 11, 10410 Velika Gorica zastupanog po punomoćniku Robert Perica; Renata Perica</item>
    </derivirana_varijabla>
  </DomainObject.Predmet.ProtuStrankaListFormatedWithAdressOIB>
  <DomainObject.Predmet.ProtuStrankaListNazivFormated>
    <izvorni_sadrzaj>
      <item>RENARO d.o.o.</item>
    </izvorni_sadrzaj>
    <derivirana_varijabla naziv="DomainObject.Predmet.ProtuStrankaListNazivFormated_1">
      <item>RENARO d.o.o.</item>
    </derivirana_varijabla>
  </DomainObject.Predmet.ProtuStrankaListNazivFormated>
  <DomainObject.Predmet.ProtuStrankaListNazivFormatedOIB>
    <izvorni_sadrzaj>
      <item>RENARO d.o.o., OIB 42195412334</item>
    </izvorni_sadrzaj>
    <derivirana_varijabla naziv="DomainObject.Predmet.ProtuStrankaListNazivFormatedOIB_1">
      <item>RENARO d.o.o., OIB 42195412334</item>
    </derivirana_varijabla>
  </DomainObject.Predmet.ProtuStrankaListNazivFormatedOIB>
  <DomainObject.Predmet.OstaliListFormated>
    <izvorni_sadrzaj>
      <item>Robert Perica punomoćnik sudionika u postupku RENARO d.o.o.</item>
      <item>Renata Perica punomoćnik sudionika u postupku RENARO d.o.o.</item>
    </izvorni_sadrzaj>
    <derivirana_varijabla naziv="DomainObject.Predmet.OstaliListFormated_1">
      <item>Robert Perica punomoćnik sudionika u postupku RENARO d.o.o.</item>
      <item>Renata Perica punomoćnik sudionika u postupku RENARO d.o.o.</item>
    </derivirana_varijabla>
  </DomainObject.Predmet.OstaliListFormated>
  <DomainObject.Predmet.OstaliListFormatedOIB>
    <izvorni_sadrzaj>
      <item>Robert Perica, OIB 82682018498 punomoćnik sudionika u postupku RENARO d.o.o.</item>
      <item>Renata Perica, OIB 40962781561 punomoćnik sudionika u postupku RENARO d.o.o.</item>
    </izvorni_sadrzaj>
    <derivirana_varijabla naziv="DomainObject.Predmet.OstaliListFormatedOIB_1">
      <item>Robert Perica, OIB 82682018498 punomoćnik sudionika u postupku RENARO d.o.o.</item>
      <item>Renata Perica, OIB 40962781561 punomoćnik sudionika u postupku RENARO d.o.o.</item>
    </derivirana_varijabla>
  </DomainObject.Predmet.OstaliListFormatedOIB>
  <DomainObject.Predmet.OstaliListFormatedWithAdress>
    <izvorni_sadrzaj>
      <item>Robert Perica, F. pl. Pogledića Kurilovečkog 11, 10410 Velika Gorica punomoćnik sudionika u postupku RENARO d.o.o.</item>
      <item>Renata Perica, F. pl. Pogledića Kurilovečkog 11, 10410 Velika Gorica punomoćnik sudionika u postupku RENARO d.o.o.</item>
    </izvorni_sadrzaj>
    <derivirana_varijabla naziv="DomainObject.Predmet.OstaliListFormatedWithAdress_1">
      <item>Robert Perica, F. pl. Pogledića Kurilovečkog 11, 10410 Velika Gorica punomoćnik sudionika u postupku RENARO d.o.o.</item>
      <item>Renata Perica, F. pl. Pogledića Kurilovečkog 11, 10410 Velika Gorica punomoćnik sudionika u postupku RENARO d.o.o.</item>
    </derivirana_varijabla>
  </DomainObject.Predmet.OstaliListFormatedWithAdress>
  <DomainObject.Predmet.OstaliListFormatedWithAdressOIB>
    <izvorni_sadrzaj>
      <item>Robert Perica, OIB 82682018498, F. pl. Pogledića Kurilovečkog 11, 10410 Velika Gorica punomoćnik sudionika u postupku RENARO d.o.o.</item>
      <item>Renata Perica, OIB 40962781561, F. pl. Pogledića Kurilovečkog 11, 10410 Velika Gorica punomoćnik sudionika u postupku RENARO d.o.o.</item>
    </izvorni_sadrzaj>
    <derivirana_varijabla naziv="DomainObject.Predmet.OstaliListFormatedWithAdressOIB_1">
      <item>Robert Perica, OIB 82682018498, F. pl. Pogledića Kurilovečkog 11, 10410 Velika Gorica punomoćnik sudionika u postupku RENARO d.o.o.</item>
      <item>Renata Perica, OIB 40962781561, F. pl. Pogledića Kurilovečkog 11, 10410 Velika Gorica punomoćnik sudionika u postupku RENARO d.o.o.</item>
    </derivirana_varijabla>
  </DomainObject.Predmet.OstaliListFormatedWithAdressOIB>
  <DomainObject.Predmet.OstaliListNazivFormated>
    <izvorni_sadrzaj>
      <item>Robert Perica</item>
      <item>Renata Perica</item>
    </izvorni_sadrzaj>
    <derivirana_varijabla naziv="DomainObject.Predmet.OstaliListNazivFormated_1">
      <item>Robert Perica</item>
      <item>Renata Perica</item>
    </derivirana_varijabla>
  </DomainObject.Predmet.OstaliListNazivFormated>
  <DomainObject.Predmet.OstaliListNazivFormatedOIB>
    <izvorni_sadrzaj>
      <item>Robert Perica, OIB 82682018498</item>
      <item>Renata Perica, OIB 40962781561</item>
    </izvorni_sadrzaj>
    <derivirana_varijabla naziv="DomainObject.Predmet.OstaliListNazivFormatedOIB_1">
      <item>Robert Perica, OIB 82682018498</item>
      <item>Renata Perica, OIB 40962781561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RENARO d.o.o.</izvorni_sadrzaj>
    <derivirana_varijabla naziv="DomainObject.Predmet.ProtustrankaIDrugi_1">RENARO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RENARO d.o.o., OIB 42195412334, F. Pl. Pogledića Kurilovečkog 11, 10410 Velika Gorica</izvorni_sadrzaj>
    <derivirana_varijabla naziv="DomainObject.Predmet.ProtustrankaIDrugiAdressOIB_1">RENARO d.o.o., OIB 42195412334, F. Pl. Pogledića Kurilovečkog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RENARO d.o.o.</item>
      <item>Robert Perica</item>
      <item>Renata Perica</item>
    </izvorni_sadrzaj>
    <derivirana_varijabla naziv="DomainObject.Predmet.SudioniciListNaziv_1">
      <item>FINA Regionalni centar Zagreb</item>
      <item>RENARO d.o.o.</item>
      <item>Robert Perica</item>
      <item>Renata Perica</item>
    </derivirana_varijabla>
  </DomainObject.Predmet.SudioniciListNaziv>
  <DomainObject.Predmet.SudioniciListAdressOIB>
    <izvorni_sadrzaj>
      <item>FINA Regionalni centar Zagreb, OIB 85821130368, Trg svibanjskih žrtava 1995. 1,10000 Zagreb</item>
      <item>RENARO d.o.o., OIB 42195412334, F. Pl. Pogledića Kurilovečkog 11,10410 Velika Gorica</item>
      <item>Robert Perica, OIB 82682018498, F. pl. Pogledića Kurilovečkog 11,10410 Velika Gorica</item>
      <item>Renata Perica, OIB 40962781561, F. pl. Pogledića Kurilovečkog 11,10410 Velika Gorica</item>
    </izvorni_sadrzaj>
    <derivirana_varijabla naziv="DomainObject.Predmet.SudioniciListAdressOIB_1">
      <item>FINA Regionalni centar Zagreb, OIB 85821130368, Trg svibanjskih žrtava 1995. 1,10000 Zagreb</item>
      <item>RENARO d.o.o., OIB 42195412334, F. Pl. Pogledića Kurilovečkog 11,10410 Velika Gorica</item>
      <item>Robert Perica, OIB 82682018498, F. pl. Pogledića Kurilovečkog 11,10410 Velika Gorica</item>
      <item>Renata Perica, OIB 40962781561, F. pl. Pogledića Kurilovečkog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42195412334</item>
      <item>, OIB 82682018498</item>
      <item>, OIB 40962781561</item>
    </izvorni_sadrzaj>
    <derivirana_varijabla naziv="DomainObject.Predmet.SudioniciListNazivOIB_1">
      <item>, OIB 85821130368</item>
      <item>, OIB 42195412334</item>
      <item>, OIB 82682018498</item>
      <item>, OIB 40962781561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90CE7-9849-4AF7-86EE-96A308066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1340</properties:Characters>
  <properties:Lines>48</properties:Lines>
  <properties:Paragraphs>17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