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5C4A7F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281B2E">
                    <w:t>2007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9556261" w14:paraId="9556261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281B2E">
        <w:t xml:space="preserve"> ARTI d.o.o. za trgovinu i usluge, Sisak, Augusta Cesarca 49, MBS: 080337451, OIB: 86535983162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965596">
        <w:t>20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281B2E">
        <w:t>ARTI d.o.o. za trgovinu i usluge, Sisak, Augusta Cesarca 49, MBS: 080337451, OIB: 86535983162</w:t>
      </w:r>
      <w:r>
        <w:t xml:space="preserve">, na temelju neizvršenih osnova za plaćanje iznosi </w:t>
      </w:r>
      <w:r w:rsidR="00281B2E">
        <w:t>8.656,89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051110">
        <w:t xml:space="preserve"> </w:t>
      </w:r>
      <w:r w:rsidR="00281B2E">
        <w:t>Stevo Kopač, Sisak, Augusta Cesarca 49, OIB: 44463300685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281B2E">
        <w:t>2007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965596">
        <w:t>20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7014D3">
        <w:t>19</w:t>
      </w:r>
      <w:r w:rsidR="001C5274">
        <w:t>.02.</w:t>
      </w:r>
    </w:p>
    <w:p w:rsidRDefault="00EA1293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110"/>
    <w:rsid w:val="00051D79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315F"/>
    <w:rsid w:val="001F3355"/>
    <w:rsid w:val="002558E6"/>
    <w:rsid w:val="00274EC6"/>
    <w:rsid w:val="00281B2E"/>
    <w:rsid w:val="0029217F"/>
    <w:rsid w:val="0030710A"/>
    <w:rsid w:val="00364EB7"/>
    <w:rsid w:val="003908EC"/>
    <w:rsid w:val="003E4468"/>
    <w:rsid w:val="004049C3"/>
    <w:rsid w:val="00431D6C"/>
    <w:rsid w:val="00463C3F"/>
    <w:rsid w:val="005260B0"/>
    <w:rsid w:val="005334A7"/>
    <w:rsid w:val="00537198"/>
    <w:rsid w:val="00577D4F"/>
    <w:rsid w:val="0059612B"/>
    <w:rsid w:val="005A3617"/>
    <w:rsid w:val="005B5061"/>
    <w:rsid w:val="005C4A7F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014D3"/>
    <w:rsid w:val="00720319"/>
    <w:rsid w:val="00740D9B"/>
    <w:rsid w:val="0075404A"/>
    <w:rsid w:val="007667D7"/>
    <w:rsid w:val="00783908"/>
    <w:rsid w:val="007C75AC"/>
    <w:rsid w:val="007F2601"/>
    <w:rsid w:val="00834860"/>
    <w:rsid w:val="00847F2D"/>
    <w:rsid w:val="00850ECF"/>
    <w:rsid w:val="00867384"/>
    <w:rsid w:val="00883522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65596"/>
    <w:rsid w:val="009B098A"/>
    <w:rsid w:val="009C4D46"/>
    <w:rsid w:val="009D424F"/>
    <w:rsid w:val="009E203A"/>
    <w:rsid w:val="00A12EFC"/>
    <w:rsid w:val="00A324F9"/>
    <w:rsid w:val="00A958D2"/>
    <w:rsid w:val="00AA24C9"/>
    <w:rsid w:val="00AB536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8B4"/>
    <w:rsid w:val="00C72B6C"/>
    <w:rsid w:val="00C82963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A1293"/>
    <w:rsid w:val="00EC0A93"/>
    <w:rsid w:val="00EF1A85"/>
    <w:rsid w:val="00EF5648"/>
    <w:rsid w:val="00F254BB"/>
    <w:rsid w:val="00F264FF"/>
    <w:rsid w:val="00F57A94"/>
    <w:rsid w:val="00F73689"/>
    <w:rsid w:val="00FE4F32"/>
    <w:rsid w:val="00FE57B5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12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2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2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2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2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12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2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2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2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2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2007</izvorni_sadrzaj>
    <derivirana_varijabla naziv="DomainObject.Predmet.Broj_1">2007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St-2007/2018</izvorni_sadrzaj>
    <derivirana_varijabla naziv="DomainObject.Predmet.OznakaBroj_1">St-2007/2018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ARTI d.o.o.</izvorni_sadrzaj>
    <derivirana_varijabla naziv="DomainObject.Predmet.ProtustrankaFormated_1">  ARTI d.o.o.</derivirana_varijabla>
  </DomainObject.Predmet.ProtustrankaFormated>
  <DomainObject.Predmet.ProtustrankaFormatedOIB>
    <izvorni_sadrzaj>  ARTI d.o.o., OIB 86535983162</izvorni_sadrzaj>
    <derivirana_varijabla naziv="DomainObject.Predmet.ProtustrankaFormatedOIB_1">  ARTI d.o.o., OIB 86535983162</derivirana_varijabla>
  </DomainObject.Predmet.ProtustrankaFormatedOIB>
  <DomainObject.Predmet.ProtustrankaFormatedWithAdress>
    <izvorni_sadrzaj> ARTI d.o.o., Augusta Cesarca 49, 44000 Sisak</izvorni_sadrzaj>
    <derivirana_varijabla naziv="DomainObject.Predmet.ProtustrankaFormatedWithAdress_1"> ARTI d.o.o., Augusta Cesarca 49, 44000 Sisak</derivirana_varijabla>
  </DomainObject.Predmet.ProtustrankaFormatedWithAdress>
  <DomainObject.Predmet.ProtustrankaFormatedWithAdressOIB>
    <izvorni_sadrzaj> ARTI d.o.o., OIB 86535983162, Augusta Cesarca 49, 44000 Sisak</izvorni_sadrzaj>
    <derivirana_varijabla naziv="DomainObject.Predmet.ProtustrankaFormatedWithAdressOIB_1"> ARTI d.o.o., OIB 86535983162, Augusta Cesarca 49, 44000 Sisak</derivirana_varijabla>
  </DomainObject.Predmet.ProtustrankaFormatedWithAdressOIB>
  <DomainObject.Predmet.ProtustrankaWithAdress>
    <izvorni_sadrzaj>ARTI d.o.o. Augusta Cesarca 49, 44000 Sisak</izvorni_sadrzaj>
    <derivirana_varijabla naziv="DomainObject.Predmet.ProtustrankaWithAdress_1">ARTI d.o.o. Augusta Cesarca 49, 44000 Sisak</derivirana_varijabla>
  </DomainObject.Predmet.ProtustrankaWithAdress>
  <DomainObject.Predmet.ProtustrankaWithAdressOIB>
    <izvorni_sadrzaj>ARTI d.o.o., OIB 86535983162, Augusta Cesarca 49, 44000 Sisak</izvorni_sadrzaj>
    <derivirana_varijabla naziv="DomainObject.Predmet.ProtustrankaWithAdressOIB_1">ARTI d.o.o., OIB 86535983162, Augusta Cesarca 49, 44000 Sisak</derivirana_varijabla>
  </DomainObject.Predmet.ProtustrankaWithAdressOIB>
  <DomainObject.Predmet.ProtustrankaNazivFormated>
    <izvorni_sadrzaj>ARTI d.o.o.</izvorni_sadrzaj>
    <derivirana_varijabla naziv="DomainObject.Predmet.ProtustrankaNazivFormated_1">ARTI d.o.o.</derivirana_varijabla>
  </DomainObject.Predmet.ProtustrankaNazivFormated>
  <DomainObject.Predmet.ProtustrankaNazivFormatedOIB>
    <izvorni_sadrzaj>ARTI d.o.o., OIB 86535983162</izvorni_sadrzaj>
    <derivirana_varijabla naziv="DomainObject.Predmet.ProtustrankaNazivFormatedOIB_1">ARTI d.o.o., OIB 86535983162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ARTI d.o.o.</item>
    </izvorni_sadrzaj>
    <derivirana_varijabla naziv="DomainObject.Predmet.ProtuStrankaListFormated_1">
      <item>ARTI d.o.o.</item>
    </derivirana_varijabla>
  </DomainObject.Predmet.ProtuStrankaListFormated>
  <DomainObject.Predmet.ProtuStrankaListFormatedOIB>
    <izvorni_sadrzaj>
      <item>ARTI d.o.o., OIB 86535983162</item>
    </izvorni_sadrzaj>
    <derivirana_varijabla naziv="DomainObject.Predmet.ProtuStrankaListFormatedOIB_1">
      <item>ARTI d.o.o., OIB 86535983162</item>
    </derivirana_varijabla>
  </DomainObject.Predmet.ProtuStrankaListFormatedOIB>
  <DomainObject.Predmet.ProtuStrankaListFormatedWithAdress>
    <izvorni_sadrzaj>
      <item>ARTI d.o.o., Augusta Cesarca 49, 44000 Sisak</item>
    </izvorni_sadrzaj>
    <derivirana_varijabla naziv="DomainObject.Predmet.ProtuStrankaListFormatedWithAdress_1">
      <item>ARTI d.o.o., Augusta Cesarca 49, 44000 Sisak</item>
    </derivirana_varijabla>
  </DomainObject.Predmet.ProtuStrankaListFormatedWithAdress>
  <DomainObject.Predmet.ProtuStrankaListFormatedWithAdressOIB>
    <izvorni_sadrzaj>
      <item>ARTI d.o.o., OIB 86535983162, Augusta Cesarca 49, 44000 Sisak</item>
    </izvorni_sadrzaj>
    <derivirana_varijabla naziv="DomainObject.Predmet.ProtuStrankaListFormatedWithAdressOIB_1">
      <item>ARTI d.o.o., OIB 86535983162, Augusta Cesarca 49, 44000 Sisak</item>
    </derivirana_varijabla>
  </DomainObject.Predmet.ProtuStrankaListFormatedWithAdressOIB>
  <DomainObject.Predmet.ProtuStrankaListNazivFormated>
    <izvorni_sadrzaj>
      <item>ARTI d.o.o.</item>
    </izvorni_sadrzaj>
    <derivirana_varijabla naziv="DomainObject.Predmet.ProtuStrankaListNazivFormated_1">
      <item>ARTI d.o.o.</item>
    </derivirana_varijabla>
  </DomainObject.Predmet.ProtuStrankaListNazivFormated>
  <DomainObject.Predmet.ProtuStrankaListNazivFormatedOIB>
    <izvorni_sadrzaj>
      <item>ARTI d.o.o., OIB 86535983162</item>
    </izvorni_sadrzaj>
    <derivirana_varijabla naziv="DomainObject.Predmet.ProtuStrankaListNazivFormatedOIB_1">
      <item>ARTI d.o.o., OIB 86535983162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ARTI d.o.o.</izvorni_sadrzaj>
    <derivirana_varijabla naziv="DomainObject.Predmet.ProtustrankaIDrugi_1">ARTI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ARTI d.o.o., OIB 86535983162, Augusta Cesarca 49, 44000 Sisak</izvorni_sadrzaj>
    <derivirana_varijabla naziv="DomainObject.Predmet.ProtustrankaIDrugiAdressOIB_1">ARTI d.o.o., OIB 86535983162, Augusta Cesarca 49,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 d.o.o.</item>
      <item>FINA Regionalni centar Zagreb</item>
    </izvorni_sadrzaj>
    <derivirana_varijabla naziv="DomainObject.Predmet.SudioniciListNaziv_1">
      <item>ARTI d.o.o.</item>
      <item>FINA Regionalni centar Zagreb</item>
    </derivirana_varijabla>
  </DomainObject.Predmet.SudioniciListNaziv>
  <DomainObject.Predmet.SudioniciListAdressOIB>
    <izvorni_sadrzaj>
      <item>ARTI d.o.o., OIB 86535983162, Augusta Cesarca 49,44000 Sisak</item>
      <item>FINA Regionalni centar Zagreb, OIB 85821130368</item>
    </izvorni_sadrzaj>
    <derivirana_varijabla naziv="DomainObject.Predmet.SudioniciListAdressOIB_1">
      <item>ARTI d.o.o., OIB 86535983162, Augusta Cesarca 49,44000 Sisak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86535983162</item>
      <item>, OIB 85821130368</item>
    </izvorni_sadrzaj>
    <derivirana_varijabla naziv="DomainObject.Predmet.SudioniciListNazivOIB_1">
      <item>, OIB 86535983162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2134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2018-12-20T07:26:00Z</dcterms:created>
  <dc:creator>Snježana Andrijanić</dc:creator>
  <cp:lastModifiedBy>Sanda Gučić</cp:lastModifiedBy>
  <cp:lastPrinted>2018-12-20T07:20:00Z</cp:lastPrinted>
  <dcterms:modified xmlns:xsi="http://www.w3.org/2001/XMLSchema-instance" xsi:type="dcterms:W3CDTF">2018-12-20T07:27:00Z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(St-2007-18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