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3a7a" w14:paraId="c2b3a7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353B15">
        <w:t>361</w:t>
      </w:r>
      <w:r w:rsidR="00CC5CA7">
        <w:t>/1</w:t>
      </w:r>
      <w:r w:rsidR="00C77677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53B15">
        <w:t xml:space="preserve"> ATELIER ANA ČORIĆ d.o.o. Osijek, Sunčana 18, OIB: 79416700472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22640">
        <w:t>6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111E05">
        <w:rPr>
          <w:bCs/>
        </w:rPr>
        <w:t xml:space="preserve"> </w:t>
      </w:r>
      <w:r w:rsidR="00111E05">
        <w:t>ATELIER ANA ČORIĆ d.o.o. Osijek, Sunčana 18, OIB: 79416700472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33854">
        <w:t xml:space="preserve"> </w:t>
      </w:r>
      <w:r w:rsidR="00111E05">
        <w:t>Mladen Beljo, Vukovar, Zagrebačka 17, OIB: 76591147167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7F653B">
        <w:t>16</w:t>
      </w:r>
      <w:r w:rsidR="00F7152E">
        <w:t xml:space="preserve">. </w:t>
      </w:r>
      <w:r w:rsidR="00DB5874">
        <w:t>veljače</w:t>
      </w:r>
      <w:r w:rsidR="00DB097D">
        <w:t xml:space="preserve"> 201</w:t>
      </w:r>
      <w:r w:rsidR="00DB5874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F653B">
        <w:t>9</w:t>
      </w:r>
      <w:r w:rsidR="00DC51C2">
        <w:t>.</w:t>
      </w:r>
      <w:r w:rsidR="00794266">
        <w:t xml:space="preserve"> </w:t>
      </w:r>
      <w:r w:rsidR="007F653B">
        <w:t>ožujka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111E05">
        <w:t>361</w:t>
      </w:r>
      <w:r w:rsidR="00F7152E">
        <w:t>/1</w:t>
      </w:r>
      <w:r w:rsidR="00DB5874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111E05">
        <w:t>361</w:t>
      </w:r>
      <w:r>
        <w:t>/1</w:t>
      </w:r>
      <w:r w:rsidR="00DB5874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9652F">
        <w:t>6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CD06CB">
        <w:t>ovoga suda</w:t>
      </w:r>
      <w:r w:rsidR="00DB5874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69652F">
        <w:t>6.8.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10D" w:rsidP="00FD0D3C" w:rsidR="0005110D">
      <w:r>
        <w:separator/>
      </w:r>
    </w:p>
  </w:endnote>
  <w:endnote w:id="0" w:type="continuationSeparator">
    <w:p w:rsidRDefault="0005110D" w:rsidP="00FD0D3C" w:rsidR="00051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10D" w:rsidP="00FD0D3C" w:rsidR="0005110D">
      <w:r>
        <w:separator/>
      </w:r>
    </w:p>
  </w:footnote>
  <w:footnote w:id="0" w:type="continuationSeparator">
    <w:p w:rsidRDefault="0005110D" w:rsidP="00FD0D3C" w:rsidR="000511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43754"/>
    <w:rsid w:val="00043FED"/>
    <w:rsid w:val="0005110D"/>
    <w:rsid w:val="0006489C"/>
    <w:rsid w:val="00086CC9"/>
    <w:rsid w:val="000C47AE"/>
    <w:rsid w:val="000E5FC7"/>
    <w:rsid w:val="000E6A82"/>
    <w:rsid w:val="000F2684"/>
    <w:rsid w:val="000F7D43"/>
    <w:rsid w:val="00111E05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7F653B"/>
    <w:rsid w:val="0080540C"/>
    <w:rsid w:val="008151B4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C1177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231A"/>
    <w:rsid w:val="00B354A7"/>
    <w:rsid w:val="00B417BA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853D4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0641"/>
    <w:rsid w:val="00F916A6"/>
    <w:rsid w:val="00F92133"/>
    <w:rsid w:val="00F96CB6"/>
    <w:rsid w:val="00FA76F5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11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1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1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1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1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11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1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1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1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1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ATELIER ANA ČORIĆ d.o.o. za djelatnost salona za uljepšavanje i usluge</izvorni_sadrzaj>
    <derivirana_varijabla naziv="DomainObject.Predmet.ProtustrankaFormated_1">  ATELIER ANA ČORIĆ d.o.o. za djelatnost salona za uljepšavanje i usluge</derivirana_varijabla>
  </DomainObject.Predmet.ProtustrankaFormated>
  <DomainObject.Predmet.ProtustrankaFormatedOIB>
    <izvorni_sadrzaj>  ATELIER ANA ČORIĆ d.o.o. za djelatnost salona za uljepšavanje i usluge, OIB 79416700472</izvorni_sadrzaj>
    <derivirana_varijabla naziv="DomainObject.Predmet.ProtustrankaFormatedOIB_1">  ATELIER ANA ČORIĆ d.o.o. za djelatnost salona za uljepšavanje i usluge, OIB 79416700472</derivirana_varijabla>
  </DomainObject.Predmet.ProtustrankaFormatedOIB>
  <DomainObject.Predmet.ProtustrankaFormatedWithAdress>
    <izvorni_sadrzaj> ATELIER ANA ČORIĆ d.o.o. za djelatnost salona za uljepšavanje i usluge, Sunčana 18, 31000 Osijek</izvorni_sadrzaj>
    <derivirana_varijabla naziv="DomainObject.Predmet.ProtustrankaFormatedWithAdress_1"> ATELIER ANA ČORIĆ d.o.o. za djelatnost salona za uljepšavanje i usluge, Sunčana 18, 31000 Osijek</derivirana_varijabla>
  </DomainObject.Predmet.ProtustrankaFormatedWithAdress>
  <DomainObject.Predmet.ProtustrankaFormatedWithAdressOIB>
    <izvorni_sadrzaj> ATELIER ANA ČORIĆ d.o.o. za djelatnost salona za uljepšavanje i usluge, OIB 79416700472, Sunčana 18, 31000 Osijek</izvorni_sadrzaj>
    <derivirana_varijabla naziv="DomainObject.Predmet.ProtustrankaFormatedWithAdressOIB_1"> ATELIER ANA ČORIĆ d.o.o. za djelatnost salona za uljepšavanje i usluge, OIB 79416700472, Sunčana 18, 31000 Osijek</derivirana_varijabla>
  </DomainObject.Predmet.ProtustrankaFormatedWithAdressOIB>
  <DomainObject.Predmet.ProtustrankaWithAdress>
    <izvorni_sadrzaj>ATELIER ANA ČORIĆ d.o.o. za djelatnost salona za uljepšavanje i usluge Sunčana 18, 31000 Osijek</izvorni_sadrzaj>
    <derivirana_varijabla naziv="DomainObject.Predmet.ProtustrankaWithAdress_1">ATELIER ANA ČORIĆ d.o.o. za djelatnost salona za uljepšavanje i usluge Sunčana 18, 31000 Osijek</derivirana_varijabla>
  </DomainObject.Predmet.ProtustrankaWithAdress>
  <DomainObject.Predmet.ProtustrankaWithAdressOIB>
    <izvorni_sadrzaj>ATELIER ANA ČORIĆ d.o.o. za djelatnost salona za uljepšavanje i usluge, OIB 79416700472, Sunčana 18, 31000 Osijek</izvorni_sadrzaj>
    <derivirana_varijabla naziv="DomainObject.Predmet.ProtustrankaWithAdressOIB_1">ATELIER ANA ČORIĆ d.o.o. za djelatnost salona za uljepšavanje i usluge, OIB 79416700472, Sunčana 18, 31000 Osijek</derivirana_varijabla>
  </DomainObject.Predmet.ProtustrankaWithAdressOIB>
  <DomainObject.Predmet.ProtustrankaNazivFormated>
    <izvorni_sadrzaj>ATELIER ANA ČORIĆ d.o.o. za djelatnost salona za uljepšavanje i usluge</izvorni_sadrzaj>
    <derivirana_varijabla naziv="DomainObject.Predmet.ProtustrankaNazivFormated_1">ATELIER ANA ČORIĆ d.o.o. za djelatnost salona za uljepšavanje i usluge</derivirana_varijabla>
  </DomainObject.Predmet.ProtustrankaNazivFormated>
  <DomainObject.Predmet.ProtustrankaNazivFormatedOIB>
    <izvorni_sadrzaj>ATELIER ANA ČORIĆ d.o.o. za djelatnost salona za uljepšavanje i usluge, OIB 79416700472</izvorni_sadrzaj>
    <derivirana_varijabla naziv="DomainObject.Predmet.ProtustrankaNazivFormatedOIB_1">ATELIER ANA ČORIĆ d.o.o. za djelatnost salona za uljepšavanje i usluge, OIB 79416700472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ATELIER ANA ČORIĆ d.o.o. za djelatnost salona za uljepšavanje i usluge</item>
    </izvorni_sadrzaj>
    <derivirana_varijabla naziv="DomainObject.Predmet.ProtuStrankaListFormated_1">
      <item>ATELIER ANA ČORIĆ d.o.o. za djelatnost salona za uljepšavanje i usluge</item>
    </derivirana_varijabla>
  </DomainObject.Predmet.ProtuStrankaListFormated>
  <DomainObject.Predmet.ProtuStrankaListFormatedOIB>
    <izvorni_sadrzaj>
      <item>ATELIER ANA ČORIĆ d.o.o. za djelatnost salona za uljepšavanje i usluge, OIB 79416700472</item>
    </izvorni_sadrzaj>
    <derivirana_varijabla naziv="DomainObject.Predmet.ProtuStrankaListFormatedOIB_1">
      <item>ATELIER ANA ČORIĆ d.o.o. za djelatnost salona za uljepšavanje i usluge, OIB 79416700472</item>
    </derivirana_varijabla>
  </DomainObject.Predmet.ProtuStrankaListFormatedOIB>
  <DomainObject.Predmet.ProtuStrankaListFormatedWithAdress>
    <izvorni_sadrzaj>
      <item>ATELIER ANA ČORIĆ d.o.o. za djelatnost salona za uljepšavanje i usluge, Sunčana 18, 31000 Osijek</item>
    </izvorni_sadrzaj>
    <derivirana_varijabla naziv="DomainObject.Predmet.ProtuStrankaListFormatedWithAdress_1">
      <item>ATELIER ANA ČORIĆ d.o.o. za djelatnost salona za uljepšavanje i usluge, Sunčana 18, 31000 Osijek</item>
    </derivirana_varijabla>
  </DomainObject.Predmet.ProtuStrankaListFormatedWithAdress>
  <DomainObject.Predmet.ProtuStrankaListFormatedWithAdressOIB>
    <izvorni_sadrzaj>
      <item>ATELIER ANA ČORIĆ d.o.o. za djelatnost salona za uljepšavanje i usluge, OIB 79416700472, Sunčana 18, 31000 Osijek</item>
    </izvorni_sadrzaj>
    <derivirana_varijabla naziv="DomainObject.Predmet.ProtuStrankaListFormatedWithAdressOIB_1">
      <item>ATELIER ANA ČORIĆ d.o.o. za djelatnost salona za uljepšavanje i usluge, OIB 79416700472, Sunčana 18, 31000 Osijek</item>
    </derivirana_varijabla>
  </DomainObject.Predmet.ProtuStrankaListFormatedWithAdressOIB>
  <DomainObject.Predmet.ProtuStrankaListNazivFormated>
    <izvorni_sadrzaj>
      <item>ATELIER ANA ČORIĆ d.o.o. za djelatnost salona za uljepšavanje i usluge</item>
    </izvorni_sadrzaj>
    <derivirana_varijabla naziv="DomainObject.Predmet.ProtuStrankaListNazivFormated_1">
      <item>ATELIER ANA ČORIĆ d.o.o. za djelatnost salona za uljepšavanje i usluge</item>
    </derivirana_varijabla>
  </DomainObject.Predmet.ProtuStrankaListNazivFormated>
  <DomainObject.Predmet.ProtuStrankaListNazivFormatedOIB>
    <izvorni_sadrzaj>
      <item>ATELIER ANA ČORIĆ d.o.o. za djelatnost salona za uljepšavanje i usluge, OIB 79416700472</item>
    </izvorni_sadrzaj>
    <derivirana_varijabla naziv="DomainObject.Predmet.ProtuStrankaListNazivFormatedOIB_1">
      <item>ATELIER ANA ČORIĆ d.o.o. za djelatnost salona za uljepšavanje i usluge, OIB 79416700472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ATELIER ANA ČORIĆ d.o.o. za djelatnost salona za uljepšavanje i usluge</izvorni_sadrzaj>
    <derivirana_varijabla naziv="DomainObject.Predmet.ProtustrankaIDrugi_1">ATELIER ANA ČORIĆ d.o.o. za djelatnost salona za uljepšavanje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ATELIER ANA ČORIĆ d.o.o. za djelatnost salona za uljepšavanje i usluge, OIB 79416700472, Sunčana 18, 31000 Osijek</izvorni_sadrzaj>
    <derivirana_varijabla naziv="DomainObject.Predmet.ProtustrankaIDrugiAdressOIB_1">ATELIER ANA ČORIĆ d.o.o. za djelatnost salona za uljepšavanje i usluge, OIB 79416700472, Sunčana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ATELIER ANA ČORIĆ d.o.o. za djelatnost salona za uljepšavanje i usluge</item>
    </izvorni_sadrzaj>
    <derivirana_varijabla naziv="DomainObject.Predmet.SudioniciListNaziv_1">
      <item>FINA RC OSIJEK</item>
      <item>ATELIER ANA ČORIĆ d.o.o. za djelatnost salona za uljepšavanje i usluge</item>
    </derivirana_varijabla>
  </DomainObject.Predmet.SudioniciListNaziv>
  <DomainObject.Predmet.SudioniciListAdressOIB>
    <izvorni_sadrzaj>
      <item>FINA RC OSIJEK, OIB 85821130368</item>
      <item>ATELIER ANA ČORIĆ d.o.o. za djelatnost salona za uljepšavanje i usluge, OIB 79416700472, Sunčana 18,31000 Osijek</item>
    </izvorni_sadrzaj>
    <derivirana_varijabla naziv="DomainObject.Predmet.SudioniciListAdressOIB_1">
      <item>FINA RC OSIJEK, OIB 85821130368</item>
      <item>ATELIER ANA ČORIĆ d.o.o. za djelatnost salona za uljepšavanje i usluge, OIB 79416700472, Sunčana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79416700472</item>
    </izvorni_sadrzaj>
    <derivirana_varijabla naziv="DomainObject.Predmet.SudioniciListNazivOIB_1">
      <item>, OIB 85821130368</item>
      <item>, OIB 79416700472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Zagrebačka 17 Vukovar</item>
    </izvorni_sadrzaj>
    <derivirana_varijabla naziv="DomainObject.Predmet.StecajniUpraviteljiListAddressOIB_1">
      <item>Mladen Beljo, OIB 76591147167, Zagrebačka 17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0C0B7-274E-4814-9488-EF6F344ED2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362</properties:Words>
  <properties:Characters>1886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2016-07-06T11:52:00Z</dcterms:created>
  <dc:creator>wsadmin</dc:creator>
  <cp:lastModifiedBy>Sanda Gučić</cp:lastModifiedBy>
  <cp:lastPrinted>2016-07-06T11:53:00Z</cp:lastPrinted>
  <dcterms:modified xmlns:xsi="http://www.w3.org/2001/XMLSchema-instance" xsi:type="dcterms:W3CDTF">2016-07-07T07:04:00Z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