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9c63" w14:paraId="1d89c63" w:rsidRDefault="0046161E" w:rsidP="0046161E" w:rsidR="0046161E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46161E" w:rsidP="0046161E" w:rsidR="0046161E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 </w:t>
      </w:r>
      <w:r w:rsidR="00AA3992">
        <w:t xml:space="preserve">   </w:t>
      </w:r>
      <w:r>
        <w:t>2 St-11</w:t>
      </w:r>
      <w:r w:rsidRPr="00A83D5A">
        <w:t>/201</w:t>
      </w:r>
      <w:r>
        <w:t>8</w:t>
      </w:r>
      <w:r w:rsidRPr="00A83D5A">
        <w:t>-</w:t>
      </w:r>
      <w:r w:rsidR="0091402F">
        <w:t>9</w:t>
      </w:r>
    </w:p>
    <w:p w:rsidRDefault="0046161E" w:rsidP="0046161E" w:rsidR="0046161E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46161E" w:rsidP="0046161E" w:rsidR="0046161E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46161E" w:rsidP="0046161E" w:rsidR="0046161E" w:rsidRPr="00A83D5A">
      <w:pPr>
        <w:jc w:val="both"/>
      </w:pPr>
      <w:r w:rsidRPr="00A83D5A">
        <w:tab/>
      </w:r>
    </w:p>
    <w:p w:rsidRDefault="0046161E" w:rsidP="0046161E" w:rsidR="0046161E" w:rsidRPr="00A83D5A">
      <w:pPr>
        <w:jc w:val="center"/>
      </w:pPr>
      <w:r w:rsidRPr="00A83D5A">
        <w:t>U  I M E  R E P U B L I K E  H R V A T S K E</w:t>
      </w:r>
    </w:p>
    <w:p w:rsidRDefault="0046161E" w:rsidP="0046161E" w:rsidR="0046161E" w:rsidRPr="00A83D5A"/>
    <w:p w:rsidRDefault="0046161E" w:rsidP="0046161E" w:rsidR="0046161E" w:rsidRPr="00A83D5A">
      <w:pPr>
        <w:jc w:val="center"/>
      </w:pPr>
      <w:r w:rsidRPr="00A83D5A">
        <w:t>R J E Š E NJ E</w:t>
      </w:r>
    </w:p>
    <w:p w:rsidRDefault="0046161E" w:rsidP="0046161E" w:rsidR="0046161E" w:rsidRPr="00A83D5A"/>
    <w:p w:rsidRDefault="0046161E" w:rsidP="0046161E" w:rsidR="0046161E" w:rsidRPr="00711C25">
      <w:pPr>
        <w:jc w:val="both"/>
      </w:pPr>
      <w:r w:rsidRPr="00A83D5A">
        <w:tab/>
        <w:t xml:space="preserve">Trgovački sud u Pazinu, po sucu Adrijani Labinjan Skok, po prijedlogu radi otvaranja stečajnog postupka nad dužnikom </w:t>
      </w:r>
      <w:r w:rsidRPr="008803EB">
        <w:t>MALI PARTNER d.o.o., Pula, Flanatička 23, OIB: 045</w:t>
      </w:r>
      <w:r w:rsidRPr="00711C25">
        <w:t xml:space="preserve">34173765, </w:t>
      </w:r>
      <w:r w:rsidR="00267E03" w:rsidRPr="00711C25">
        <w:t>9. travnja</w:t>
      </w:r>
      <w:r w:rsidRPr="00711C25">
        <w:t xml:space="preserve"> 2018.</w:t>
      </w:r>
    </w:p>
    <w:p w:rsidRDefault="0046161E" w:rsidP="0046161E" w:rsidR="0046161E" w:rsidRPr="00A83D5A">
      <w:pPr>
        <w:jc w:val="both"/>
      </w:pPr>
    </w:p>
    <w:p w:rsidRDefault="0046161E" w:rsidP="0046161E" w:rsidR="0046161E" w:rsidRPr="00A83D5A">
      <w:pPr>
        <w:jc w:val="center"/>
      </w:pPr>
      <w:r w:rsidRPr="00A83D5A">
        <w:t>r i j e š i o    j e</w:t>
      </w:r>
    </w:p>
    <w:p w:rsidRDefault="0046161E" w:rsidP="0046161E" w:rsidR="0046161E" w:rsidRPr="00984BED">
      <w:pPr>
        <w:jc w:val="center"/>
      </w:pPr>
    </w:p>
    <w:p w:rsidRDefault="0046161E" w:rsidP="0046161E" w:rsidR="0046161E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Pr="008803EB">
        <w:t>MALI PARTNER d.o.o., Pula, Flanatička 23, OIB: 04534173765</w:t>
      </w:r>
      <w:r w:rsidRPr="00984BED">
        <w:t>.</w:t>
      </w:r>
    </w:p>
    <w:p w:rsidRDefault="0046161E" w:rsidP="0046161E" w:rsidR="0046161E" w:rsidRPr="00984BED">
      <w:pPr>
        <w:ind w:firstLine="720"/>
        <w:jc w:val="both"/>
      </w:pPr>
    </w:p>
    <w:p w:rsidRDefault="0046161E" w:rsidP="0046161E" w:rsidR="0046161E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9B0DCE" w:rsidRPr="00B61A0B">
        <w:t>Mi</w:t>
      </w:r>
      <w:r w:rsidR="009B0DCE">
        <w:t>lena</w:t>
      </w:r>
      <w:r w:rsidR="009B0DCE" w:rsidRPr="00B61A0B">
        <w:t xml:space="preserve"> Veljović iz Pule, Dobrilina 9, OIB: 90523902370</w:t>
      </w:r>
      <w:r w:rsidRPr="001E1262">
        <w:t>.</w:t>
      </w:r>
    </w:p>
    <w:p w:rsidRDefault="0046161E" w:rsidP="0046161E" w:rsidR="0046161E" w:rsidRPr="00984BED">
      <w:pPr>
        <w:ind w:firstLine="720"/>
        <w:jc w:val="both"/>
        <w:rPr>
          <w:bCs w:val="false"/>
        </w:rPr>
      </w:pPr>
    </w:p>
    <w:p w:rsidRDefault="0046161E" w:rsidP="0046161E" w:rsidR="0046161E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Pr="008803EB">
        <w:t>MALI PARTNER d.o.o., Pula, Flanatička 23, OIB: 04534173765</w:t>
      </w:r>
      <w:r w:rsidRPr="00984BED">
        <w:t>.</w:t>
      </w:r>
    </w:p>
    <w:p w:rsidRDefault="0046161E" w:rsidP="0046161E" w:rsidR="0046161E" w:rsidRPr="00984BED">
      <w:pPr>
        <w:ind w:firstLine="720"/>
        <w:jc w:val="both"/>
        <w:rPr>
          <w:bCs w:val="false"/>
        </w:rPr>
      </w:pPr>
    </w:p>
    <w:p w:rsidRDefault="0046161E" w:rsidP="0046161E" w:rsidR="0046161E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46161E" w:rsidP="0046161E" w:rsidR="0046161E" w:rsidRPr="00984BED">
      <w:pPr>
        <w:autoSpaceDE w:val="false"/>
        <w:autoSpaceDN w:val="false"/>
        <w:adjustRightInd w:val="false"/>
        <w:ind w:firstLine="720"/>
        <w:jc w:val="both"/>
      </w:pPr>
    </w:p>
    <w:p w:rsidRDefault="0046161E" w:rsidP="0046161E" w:rsidR="0046161E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 xml:space="preserve">Stečajni upravitelj može i nakon zaključenja stečajnog postupka u ime stečajnog dužnika, a za račun stečajne mase unovčiti imovinu dužnika i prikupljenim sredstvima postupiti prema odredbi iz čl. </w:t>
      </w:r>
      <w:r w:rsidR="00AA3992">
        <w:t>133. st. 1. Stečajnog zakona (Narodne novine</w:t>
      </w:r>
      <w:r w:rsidRPr="00984BED">
        <w:t xml:space="preserve"> 71/15</w:t>
      </w:r>
      <w:r>
        <w:t>, 104/17</w:t>
      </w:r>
      <w:r w:rsidRPr="00984BED">
        <w:t>).</w:t>
      </w:r>
    </w:p>
    <w:p w:rsidRDefault="0046161E" w:rsidP="0046161E" w:rsidR="0046161E">
      <w:pPr>
        <w:autoSpaceDE w:val="false"/>
        <w:autoSpaceDN w:val="false"/>
        <w:adjustRightInd w:val="false"/>
        <w:ind w:firstLine="720"/>
        <w:jc w:val="both"/>
      </w:pPr>
    </w:p>
    <w:p w:rsidRDefault="0046161E" w:rsidP="0046161E" w:rsidR="0046161E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8803EB">
        <w:t>MALI PARTNER d.o.o., Pula, Flanatička 23, OIB: 04534173765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11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46161E" w:rsidP="0046161E" w:rsidR="0046161E" w:rsidRPr="00984BED">
      <w:pPr>
        <w:jc w:val="both"/>
        <w:rPr>
          <w:bCs w:val="false"/>
        </w:rPr>
      </w:pPr>
    </w:p>
    <w:p w:rsidRDefault="0046161E" w:rsidP="0046161E" w:rsidR="0046161E" w:rsidRPr="00984BED">
      <w:pPr>
        <w:jc w:val="center"/>
        <w:rPr>
          <w:bCs w:val="false"/>
        </w:rPr>
      </w:pPr>
      <w:r w:rsidRPr="00984BED">
        <w:t>Obrazloženje</w:t>
      </w:r>
    </w:p>
    <w:p w:rsidRDefault="0046161E" w:rsidP="0046161E" w:rsidR="0046161E" w:rsidRPr="00984BED">
      <w:pPr>
        <w:rPr>
          <w:bCs w:val="false"/>
        </w:rPr>
      </w:pPr>
    </w:p>
    <w:p w:rsidRDefault="0046161E" w:rsidP="0046161E" w:rsidR="0046161E" w:rsidRPr="00984BED">
      <w:pPr>
        <w:ind w:firstLine="708"/>
        <w:jc w:val="both"/>
      </w:pPr>
      <w:r w:rsidRPr="00984BED">
        <w:t>Rješen</w:t>
      </w:r>
      <w:r>
        <w:t>jem ovog suda 2 St-11</w:t>
      </w:r>
      <w:r w:rsidRPr="00984BED">
        <w:t>/</w:t>
      </w:r>
      <w:r>
        <w:t>2018</w:t>
      </w:r>
      <w:r w:rsidRPr="00984BED">
        <w:t xml:space="preserve">-3 od </w:t>
      </w:r>
      <w:r>
        <w:t>11. siječnja 2018</w:t>
      </w:r>
      <w:r w:rsidRPr="00984BED">
        <w:t xml:space="preserve">. pokrenut je prethodni postupak radi utvrđivanja pretpostavki za otvaranje stečajnog postupka nad </w:t>
      </w:r>
      <w:r w:rsidRPr="008803EB">
        <w:t>MALI PARTNER d.o.o., Pula, Flanatička 23, OIB: 04534173765</w:t>
      </w:r>
      <w:r w:rsidRPr="00984BED">
        <w:t>.</w:t>
      </w:r>
    </w:p>
    <w:p w:rsidRDefault="0046161E" w:rsidP="0046161E" w:rsidR="0046161E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27. veljače 2018.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46161E" w:rsidP="0046161E" w:rsidR="0046161E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(NN 71/15,</w:t>
      </w:r>
      <w:r>
        <w:t xml:space="preserve"> 104/17,</w:t>
      </w:r>
      <w:r w:rsidRPr="00984BED">
        <w:t xml:space="preserve"> dalje: SZ), ako prije otvaranja stečajnog postupka sud utvrdi da imovina dužnika koja bi ušla u stečajnu masu </w:t>
      </w:r>
      <w:r w:rsidRPr="00984BED">
        <w:lastRenderedPageBreak/>
        <w:t>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46161E" w:rsidP="0046161E" w:rsidR="0046161E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St-11</w:t>
      </w:r>
      <w:r w:rsidRPr="00984BED">
        <w:t>/</w:t>
      </w:r>
      <w:r>
        <w:t>20</w:t>
      </w:r>
      <w:r w:rsidRPr="00984BED">
        <w:t>1</w:t>
      </w:r>
      <w:r>
        <w:t>8</w:t>
      </w:r>
      <w:r w:rsidRPr="00984BED">
        <w:t>-</w:t>
      </w:r>
      <w:r>
        <w:t>8</w:t>
      </w:r>
      <w:r w:rsidRPr="00984BED">
        <w:t xml:space="preserve"> od </w:t>
      </w:r>
      <w:r>
        <w:t>1. ožujka 2018.</w:t>
      </w:r>
      <w:r w:rsidRPr="00984BED">
        <w:t xml:space="preserve"> pozvani vjerovnici dužnika, te druge osobe koje za to imaju interes, da u roku od 15 dana predujme</w:t>
      </w:r>
      <w:r>
        <w:t xml:space="preserve"> iznos od 10</w:t>
      </w:r>
      <w:r w:rsidRPr="00984BED">
        <w:t xml:space="preserve"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1. ožujka 2018</w:t>
      </w:r>
      <w:r w:rsidRPr="00984BED">
        <w:t xml:space="preserve">. </w:t>
      </w:r>
    </w:p>
    <w:p w:rsidRDefault="0046161E" w:rsidP="0046161E" w:rsidR="0046161E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46161E" w:rsidP="0046161E" w:rsidR="0046161E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46161E" w:rsidP="0046161E" w:rsidR="0046161E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46161E" w:rsidP="0046161E" w:rsidR="0046161E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46161E" w:rsidP="0046161E" w:rsidR="0046161E" w:rsidRPr="00984BED"/>
    <w:p w:rsidRDefault="0046161E" w:rsidP="0046161E" w:rsidR="0046161E" w:rsidRPr="00711C25">
      <w:pPr>
        <w:jc w:val="center"/>
      </w:pPr>
      <w:r w:rsidRPr="00A83D5A">
        <w:t>U Paz</w:t>
      </w:r>
      <w:r w:rsidRPr="00711C25">
        <w:t xml:space="preserve">inu </w:t>
      </w:r>
      <w:r w:rsidR="00267E03" w:rsidRPr="00711C25">
        <w:t>9. travnja</w:t>
      </w:r>
      <w:r w:rsidRPr="00711C25">
        <w:t xml:space="preserve"> 2018. </w:t>
      </w:r>
    </w:p>
    <w:p w:rsidRDefault="0046161E" w:rsidP="0046161E" w:rsidR="0046161E" w:rsidRPr="00A83D5A">
      <w:pPr>
        <w:jc w:val="center"/>
      </w:pPr>
    </w:p>
    <w:p w:rsidRDefault="0046161E" w:rsidP="0046161E" w:rsidR="0046161E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46161E" w:rsidP="0046161E" w:rsidR="0046161E" w:rsidRPr="00A83D5A">
      <w:pPr>
        <w:ind w:left="5712"/>
        <w:jc w:val="both"/>
      </w:pPr>
      <w:r w:rsidRPr="00A83D5A">
        <w:t xml:space="preserve">          Adrijana Labinjan Skok, v.r.</w:t>
      </w:r>
    </w:p>
    <w:p w:rsidRDefault="0046161E" w:rsidP="0046161E" w:rsidR="0046161E" w:rsidRPr="00A83D5A">
      <w:pPr>
        <w:jc w:val="both"/>
      </w:pPr>
    </w:p>
    <w:p w:rsidRDefault="0046161E" w:rsidP="0046161E" w:rsidR="0046161E" w:rsidRPr="00A83D5A">
      <w:pPr>
        <w:jc w:val="both"/>
      </w:pPr>
    </w:p>
    <w:p w:rsidRDefault="0046161E" w:rsidP="0046161E" w:rsidR="0046161E" w:rsidRPr="00A83D5A">
      <w:r w:rsidRPr="00A83D5A">
        <w:t xml:space="preserve">UPUTA O PRAVNOM LIJEKU: </w:t>
      </w:r>
    </w:p>
    <w:p w:rsidRDefault="0046161E" w:rsidP="0046161E" w:rsidR="0046161E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46161E" w:rsidP="0046161E" w:rsidR="0046161E" w:rsidRPr="00A83D5A">
      <w:pPr>
        <w:jc w:val="both"/>
      </w:pPr>
    </w:p>
    <w:p w:rsidRDefault="0046161E" w:rsidP="0046161E" w:rsidR="0046161E" w:rsidRPr="00A83D5A">
      <w:pPr>
        <w:jc w:val="both"/>
      </w:pPr>
      <w:r w:rsidRPr="00A83D5A">
        <w:t>DNA:</w:t>
      </w:r>
    </w:p>
    <w:p w:rsidRDefault="0046161E" w:rsidP="0046161E" w:rsidR="0046161E" w:rsidRPr="00A83D5A">
      <w:pPr>
        <w:jc w:val="both"/>
      </w:pPr>
      <w:r w:rsidRPr="00A83D5A">
        <w:t xml:space="preserve">- </w:t>
      </w:r>
      <w:r w:rsidRPr="008803EB">
        <w:t>MALI PARTNER d.o.o., Pula, Flanatička 23</w:t>
      </w:r>
    </w:p>
    <w:p w:rsidRDefault="009B0DCE" w:rsidP="0046161E" w:rsidR="0046161E" w:rsidRPr="00A83D5A">
      <w:pPr>
        <w:jc w:val="both"/>
      </w:pPr>
      <w:r>
        <w:t>- stečajna</w:t>
      </w:r>
      <w:r w:rsidR="0046161E" w:rsidRPr="00A83D5A">
        <w:t xml:space="preserve"> upravitelj</w:t>
      </w:r>
      <w:r>
        <w:t>ica</w:t>
      </w:r>
      <w:r w:rsidR="0046161E" w:rsidRPr="00A83D5A">
        <w:t xml:space="preserve"> </w:t>
      </w:r>
      <w:r w:rsidRPr="00B61A0B">
        <w:t>Mi</w:t>
      </w:r>
      <w:r>
        <w:t>lena</w:t>
      </w:r>
      <w:r w:rsidRPr="00B61A0B">
        <w:t xml:space="preserve"> Veljović iz Pule, Dobrilina 9</w:t>
      </w:r>
    </w:p>
    <w:p w:rsidRDefault="0046161E" w:rsidP="0046161E" w:rsidR="0046161E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46161E" w:rsidP="0046161E" w:rsidR="0046161E" w:rsidRPr="00A83D5A">
      <w:pPr>
        <w:jc w:val="both"/>
      </w:pPr>
      <w:r w:rsidRPr="00A83D5A">
        <w:t xml:space="preserve">- FINA, Regionalni centar Rijeka, Rijeka, F. Kurelca 8 </w:t>
      </w:r>
    </w:p>
    <w:p w:rsidRDefault="0046161E" w:rsidP="0046161E" w:rsidR="0046161E" w:rsidRPr="00A83D5A">
      <w:pPr>
        <w:jc w:val="both"/>
      </w:pPr>
      <w:r w:rsidRPr="00A83D5A">
        <w:t>- ŽDO Pula, Pula, Rovinjska ul. 2</w:t>
      </w:r>
    </w:p>
    <w:p w:rsidRDefault="0046161E" w:rsidP="0046161E" w:rsidR="0046161E" w:rsidRPr="00EC0467">
      <w:pPr>
        <w:jc w:val="both"/>
      </w:pPr>
      <w:r w:rsidRPr="00EC0467">
        <w:t>- mrežna stranica e-Oglasna ploča sudova – 8 dana</w:t>
      </w:r>
    </w:p>
    <w:p w:rsidRDefault="0046161E" w:rsidP="0046161E" w:rsidR="0046161E" w:rsidRPr="00EC0467">
      <w:pPr>
        <w:jc w:val="both"/>
      </w:pPr>
      <w:r w:rsidRPr="00EC0467">
        <w:t>- sudski registar elektronskim putem radi zabilježbe otvaranja stečajnog postupka</w:t>
      </w:r>
    </w:p>
    <w:p w:rsidRDefault="0046161E" w:rsidP="0046161E" w:rsidR="0046161E" w:rsidRPr="00EC0467">
      <w:pPr>
        <w:jc w:val="both"/>
      </w:pPr>
      <w:r w:rsidRPr="00EC0467">
        <w:t>Po pravomoćnosti:</w:t>
      </w:r>
    </w:p>
    <w:p w:rsidRDefault="0046161E" w:rsidP="0046161E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61E" w:rsidP="0046161E" w:rsidR="0046161E">
      <w:r>
        <w:separator/>
      </w:r>
    </w:p>
  </w:endnote>
  <w:endnote w:id="0" w:type="continuationSeparator">
    <w:p w:rsidRDefault="0046161E" w:rsidP="0046161E" w:rsidR="0046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61E" w:rsidP="0046161E" w:rsidR="0046161E">
      <w:r>
        <w:separator/>
      </w:r>
    </w:p>
  </w:footnote>
  <w:footnote w:id="0" w:type="continuationSeparator">
    <w:p w:rsidRDefault="0046161E" w:rsidP="0046161E" w:rsidR="00461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6161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12D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>2 St-11</w:t>
        </w:r>
        <w:r w:rsidRPr="00A83D5A">
          <w:t>/201</w:t>
        </w:r>
        <w:r>
          <w:t>8</w:t>
        </w:r>
        <w:r w:rsidRPr="00A83D5A">
          <w:t>-</w:t>
        </w:r>
        <w:r w:rsidR="0091402F">
          <w:t>9</w:t>
        </w:r>
      </w:p>
    </w:sdtContent>
  </w:sdt>
  <w:p w:rsidRDefault="002612D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61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61E"/>
    <w:rsid w:val="002612D0"/>
    <w:rsid w:val="00267E03"/>
    <w:rsid w:val="0046161E"/>
    <w:rsid w:val="00554328"/>
    <w:rsid w:val="00711C25"/>
    <w:rsid w:val="0091402F"/>
    <w:rsid w:val="00985388"/>
    <w:rsid w:val="009B0DCE"/>
    <w:rsid w:val="00AA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1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6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16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61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6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16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1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6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6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61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6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6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PARTNER d.o.o. PULA</izvorni_sadrzaj>
    <derivirana_varijabla naziv="DomainObject.Predmet.ProtustrankaFormated_1">  MALI PARTNER d.o.o. PULA</derivirana_varijabla>
  </DomainObject.Predmet.ProtustrankaFormated>
  <DomainObject.Predmet.ProtustrankaFormatedOIB>
    <izvorni_sadrzaj>  MALI PARTNER d.o.o. PULA, OIB 04534173765</izvorni_sadrzaj>
    <derivirana_varijabla naziv="DomainObject.Predmet.ProtustrankaFormatedOIB_1">  MALI PARTNER d.o.o. PULA, OIB 04534173765</derivirana_varijabla>
  </DomainObject.Predmet.ProtustrankaFormatedOIB>
  <DomainObject.Predmet.ProtustrankaFormatedWithAdress>
    <izvorni_sadrzaj> MALI PARTNER d.o.o. PULA, Flanatička 23, 52100 Pula</izvorni_sadrzaj>
    <derivirana_varijabla naziv="DomainObject.Predmet.ProtustrankaFormatedWithAdress_1"> MALI PARTNER d.o.o. PULA, Flanatička 23, 52100 Pula</derivirana_varijabla>
  </DomainObject.Predmet.ProtustrankaFormatedWithAdress>
  <DomainObject.Predmet.ProtustrankaFormatedWithAdressOIB>
    <izvorni_sadrzaj> MALI PARTNER d.o.o. PULA, OIB 04534173765, Flanatička 23, 52100 Pula</izvorni_sadrzaj>
    <derivirana_varijabla naziv="DomainObject.Predmet.ProtustrankaFormatedWithAdressOIB_1"> MALI PARTNER d.o.o. PULA, OIB 04534173765, Flanatička 23, 52100 Pula</derivirana_varijabla>
  </DomainObject.Predmet.ProtustrankaFormatedWithAdressOIB>
  <DomainObject.Predmet.ProtustrankaWithAdress>
    <izvorni_sadrzaj>MALI PARTNER d.o.o. PULA Flanatička 23, 52100 Pula</izvorni_sadrzaj>
    <derivirana_varijabla naziv="DomainObject.Predmet.ProtustrankaWithAdress_1">MALI PARTNER d.o.o. PULA Flanatička 23, 52100 Pula</derivirana_varijabla>
  </DomainObject.Predmet.ProtustrankaWithAdress>
  <DomainObject.Predmet.ProtustrankaWithAdressOIB>
    <izvorni_sadrzaj>MALI PARTNER d.o.o. PULA, OIB 04534173765, Flanatička 23, 52100 Pula</izvorni_sadrzaj>
    <derivirana_varijabla naziv="DomainObject.Predmet.ProtustrankaWithAdressOIB_1">MALI PARTNER d.o.o. PULA, OIB 04534173765, Flanatička 23, 52100 Pula</derivirana_varijabla>
  </DomainObject.Predmet.ProtustrankaWithAdressOIB>
  <DomainObject.Predmet.ProtustrankaNazivFormated>
    <izvorni_sadrzaj>MALI PARTNER d.o.o. PULA</izvorni_sadrzaj>
    <derivirana_varijabla naziv="DomainObject.Predmet.ProtustrankaNazivFormated_1">MALI PARTNER d.o.o. PULA</derivirana_varijabla>
  </DomainObject.Predmet.ProtustrankaNazivFormated>
  <DomainObject.Predmet.ProtustrankaNazivFormatedOIB>
    <izvorni_sadrzaj>MALI PARTNER d.o.o. PULA, OIB 04534173765</izvorni_sadrzaj>
    <derivirana_varijabla naziv="DomainObject.Predmet.ProtustrankaNazivFormatedOIB_1">MALI PARTNER d.o.o. PULA, OIB 04534173765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57420.62</izvorni_sadrzaj>
    <derivirana_varijabla naziv="DomainObject.Predmet.TrenutnaVrijednost_1">57420.62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MALI PARTNER d.o.o. PULA</item>
    </izvorni_sadrzaj>
    <derivirana_varijabla naziv="DomainObject.Predmet.ProtuStrankaListFormated_1">
      <item>MALI PARTNER d.o.o. PULA</item>
    </derivirana_varijabla>
  </DomainObject.Predmet.ProtuStrankaListFormated>
  <DomainObject.Predmet.ProtuStrankaListFormatedOIB>
    <izvorni_sadrzaj>
      <item>MALI PARTNER d.o.o. PULA, OIB 04534173765</item>
    </izvorni_sadrzaj>
    <derivirana_varijabla naziv="DomainObject.Predmet.ProtuStrankaListFormatedOIB_1">
      <item>MALI PARTNER d.o.o. PULA, OIB 04534173765</item>
    </derivirana_varijabla>
  </DomainObject.Predmet.ProtuStrankaListFormatedOIB>
  <DomainObject.Predmet.ProtuStrankaListFormatedWithAdress>
    <izvorni_sadrzaj>
      <item>MALI PARTNER d.o.o. PULA, Flanatička 23, 52100 Pula</item>
    </izvorni_sadrzaj>
    <derivirana_varijabla naziv="DomainObject.Predmet.ProtuStrankaListFormatedWithAdress_1">
      <item>MALI PARTNER d.o.o. PULA, Flanatička 23, 52100 Pula</item>
    </derivirana_varijabla>
  </DomainObject.Predmet.ProtuStrankaListFormatedWithAdress>
  <DomainObject.Predmet.ProtuStrankaListFormatedWithAdressOIB>
    <izvorni_sadrzaj>
      <item>MALI PARTNER d.o.o. PULA, OIB 04534173765, Flanatička 23, 52100 Pula</item>
    </izvorni_sadrzaj>
    <derivirana_varijabla naziv="DomainObject.Predmet.ProtuStrankaListFormatedWithAdressOIB_1">
      <item>MALI PARTNER d.o.o. PULA, OIB 04534173765, Flanatička 23, 52100 Pula</item>
    </derivirana_varijabla>
  </DomainObject.Predmet.ProtuStrankaListFormatedWithAdressOIB>
  <DomainObject.Predmet.ProtuStrankaListNazivFormated>
    <izvorni_sadrzaj>
      <item>MALI PARTNER d.o.o. PULA</item>
    </izvorni_sadrzaj>
    <derivirana_varijabla naziv="DomainObject.Predmet.ProtuStrankaListNazivFormated_1">
      <item>MALI PARTNER d.o.o. PULA</item>
    </derivirana_varijabla>
  </DomainObject.Predmet.ProtuStrankaListNazivFormated>
  <DomainObject.Predmet.ProtuStrankaListNazivFormatedOIB>
    <izvorni_sadrzaj>
      <item>MALI PARTNER d.o.o. PULA, OIB 04534173765</item>
    </izvorni_sadrzaj>
    <derivirana_varijabla naziv="DomainObject.Predmet.ProtuStrankaListNazivFormatedOIB_1">
      <item>MALI PARTNER d.o.o. PULA, OIB 04534173765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MALI PARTNER d.o.o. PULA</izvorni_sadrzaj>
    <derivirana_varijabla naziv="DomainObject.Predmet.ProtustrankaIDrugi_1">MALI PARTNER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MALI PARTNER d.o.o. PULA, OIB 04534173765, Flanatička 23, 52100 Pula</izvorni_sadrzaj>
    <derivirana_varijabla naziv="DomainObject.Predmet.ProtustrankaIDrugiAdressOIB_1">MALI PARTNER d.o.o. PULA, OIB 04534173765,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MALI PARTNER d.o.o. PULA</item>
    </izvorni_sadrzaj>
    <derivirana_varijabla naziv="DomainObject.Predmet.SudioniciListNaziv_1">
      <item>FINANCIJSKA AGENCIJA, RC RIJEKA, PODRUŽNICA PULA, PULA</item>
      <item>MALI PARTNER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MALI PARTNER d.o.o. PULA, OIB 04534173765, Flanatička 23,52100 Pula</item>
    </izvorni_sadrzaj>
    <derivirana_varijabla naziv="DomainObject.Predmet.SudioniciListAdressOIB_1">
      <item>FINANCIJSKA AGENCIJA, RC RIJEKA, PODRUŽNICA PULA, PULA, OIB 85821130368, F. Kurelca 8,51000 Rijeka</item>
      <item>MALI PARTNER d.o.o. PULA, OIB 04534173765,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04534173765</item>
    </izvorni_sadrzaj>
    <derivirana_varijabla naziv="DomainObject.Predmet.SudioniciListNazivOIB_1">
      <item>, OIB 85821130368</item>
      <item>, OIB 04534173765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4274</properties:Characters>
  <properties:Lines>97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2018-03-01T06:54:00Z</dcterms:created>
  <dc:creator>Jasmina Matika</dc:creator>
  <cp:lastModifiedBy>Jasmina Matika</cp:lastModifiedBy>
  <dcterms:modified xmlns:xsi="http://www.w3.org/2001/XMLSchema-instance" xsi:type="dcterms:W3CDTF">2018-04-09T06:11:00Z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