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42d4" w14:paraId="e2242d4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AA6498">
        <w:t>466</w:t>
      </w:r>
      <w:r w:rsidRPr="00151FF0">
        <w:t>/1</w:t>
      </w:r>
      <w:r w:rsidR="00AA6498">
        <w:t>6</w:t>
      </w:r>
      <w:r w:rsidRPr="00151FF0">
        <w:t>-</w:t>
      </w:r>
      <w:r w:rsidR="00AA6498">
        <w:t>14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131146" w:rsidR="00131146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AA6498" w:rsidRPr="00AA6498">
        <w:t>SVIJET MODE d.o.o. za proizvodnju i trgovinu, Vukovar, Kardinala A. Stepinca 15, MBS 030100404, OIB 00540568909</w:t>
      </w:r>
      <w:r w:rsidRPr="00655274">
        <w:t xml:space="preserve">, dana </w:t>
      </w:r>
      <w:r w:rsidR="00AA6498">
        <w:t>3</w:t>
      </w:r>
      <w:r w:rsidR="009502E3">
        <w:t>0</w:t>
      </w:r>
      <w:r w:rsidRPr="00655274">
        <w:t xml:space="preserve">. </w:t>
      </w:r>
      <w:r w:rsidR="00AA6498">
        <w:t>rujn</w:t>
      </w:r>
      <w:r>
        <w:t>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131146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B305E8" w:rsidRPr="00B305E8">
        <w:t>Milan</w:t>
      </w:r>
      <w:r w:rsidR="00B305E8">
        <w:t>u</w:t>
      </w:r>
      <w:r w:rsidR="00B305E8" w:rsidRPr="00B305E8">
        <w:t xml:space="preserve"> Stanić, Slavonski Brod, Matije Gupca 28, OIB 01567983373</w:t>
      </w:r>
      <w:r w:rsidR="00031CCE">
        <w:rPr>
          <w:b/>
        </w:rPr>
        <w:t xml:space="preserve">, </w:t>
      </w:r>
      <w:r w:rsidR="00F14D32">
        <w:t>odobrava se 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131146" w:rsidRPr="00131146">
        <w:t>SVIJET MODE d.o.o. za proizvodnju i trgovinu, Vukovar, Kardinala A. Stepinca 15, MBS 030100404, OIB 00540568909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2D7CFF">
        <w:t>HR65 23400093</w:t>
      </w:r>
      <w:r w:rsidR="00897D22">
        <w:t xml:space="preserve"> 1030 30708 kod Privredne banke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897D22">
        <w:t>466</w:t>
      </w:r>
      <w:r w:rsidR="009B0F1B">
        <w:t>/</w:t>
      </w:r>
      <w:r w:rsidR="00FE5A6E">
        <w:t>1</w:t>
      </w:r>
      <w:r w:rsidR="00897D22">
        <w:t>6</w:t>
      </w:r>
      <w:r w:rsidR="009B0F1B">
        <w:t>-</w:t>
      </w:r>
      <w:r w:rsidR="00897D22">
        <w:t>6</w:t>
      </w:r>
      <w:r w:rsidR="009B0F1B">
        <w:t xml:space="preserve"> od </w:t>
      </w:r>
      <w:r w:rsidR="00897D22">
        <w:t>11</w:t>
      </w:r>
      <w:r w:rsidR="009B0F1B">
        <w:t>.</w:t>
      </w:r>
      <w:r w:rsidR="00D3098C">
        <w:t>0</w:t>
      </w:r>
      <w:r w:rsidR="00897D22">
        <w:t>5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15578C">
        <w:t>Milan Stanić iz Slavonskog Broda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</w:t>
      </w:r>
      <w:r w:rsidR="009B0F1B">
        <w:lastRenderedPageBreak/>
        <w:t>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15578C">
        <w:t>29</w:t>
      </w:r>
      <w:r w:rsidR="00D23353">
        <w:t>.0</w:t>
      </w:r>
      <w:r w:rsidR="00E22748">
        <w:t>6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15578C">
        <w:t>3</w:t>
      </w:r>
      <w:r w:rsidR="0080559F">
        <w:t>0</w:t>
      </w:r>
      <w:r w:rsidRPr="008D4802">
        <w:t xml:space="preserve">. </w:t>
      </w:r>
      <w:r w:rsidR="0015578C">
        <w:t>rujn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57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AA6498" w:rsidRPr="00AA6498">
      <w:t>14 St-466/16-14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1146"/>
    <w:rsid w:val="00135243"/>
    <w:rsid w:val="00141C3B"/>
    <w:rsid w:val="0014287E"/>
    <w:rsid w:val="00143FD5"/>
    <w:rsid w:val="00145BB5"/>
    <w:rsid w:val="00151FF0"/>
    <w:rsid w:val="0015578C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D7CFF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4572C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97D22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A6498"/>
    <w:rsid w:val="00AB601F"/>
    <w:rsid w:val="00AB6394"/>
    <w:rsid w:val="00AD7E47"/>
    <w:rsid w:val="00AE693D"/>
    <w:rsid w:val="00AF6D89"/>
    <w:rsid w:val="00B01AEB"/>
    <w:rsid w:val="00B03B3C"/>
    <w:rsid w:val="00B06771"/>
    <w:rsid w:val="00B305E8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5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72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72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72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72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5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72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72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72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72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kolovoza 2016.</izvorni_sadrzaj>
    <derivirana_varijabla naziv="DomainObject.Predmet.DatumRjesavanja_1">26.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St-466/2016</izvorni_sadrzaj>
    <derivirana_varijabla naziv="DomainObject.Predmet.OznakaBroj_1">St-466/2016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MODE d.o.o. za proizvodnju i trgovinu</izvorni_sadrzaj>
    <derivirana_varijabla naziv="DomainObject.Predmet.ProtustrankaFormated_1">  SVIJET MODE d.o.o. za proizvodnju i trgovinu</derivirana_varijabla>
  </DomainObject.Predmet.ProtustrankaFormated>
  <DomainObject.Predmet.ProtustrankaFormatedOIB>
    <izvorni_sadrzaj>  SVIJET MODE d.o.o. za proizvodnju i trgovinu, OIB 00540568909</izvorni_sadrzaj>
    <derivirana_varijabla naziv="DomainObject.Predmet.ProtustrankaFormatedOIB_1">  SVIJET MODE d.o.o. za proizvodnju i trgovinu, OIB 00540568909</derivirana_varijabla>
  </DomainObject.Predmet.ProtustrankaFormatedOIB>
  <DomainObject.Predmet.ProtustrankaFormatedWithAdress>
    <izvorni_sadrzaj> SVIJET MODE d.o.o. za proizvodnju i trgovinu, Kardinala A. Stepinca 15 , 32000 Vukovar</izvorni_sadrzaj>
    <derivirana_varijabla naziv="DomainObject.Predmet.ProtustrankaFormatedWithAdress_1"> SVIJET MODE d.o.o. za proizvodnju i trgovinu, Kardinala A. Stepinca 15 , 32000 Vukovar</derivirana_varijabla>
  </DomainObject.Predmet.ProtustrankaFormatedWithAdress>
  <DomainObject.Predmet.ProtustrankaFormatedWithAdressOIB>
    <izvorni_sadrzaj> SVIJET MODE d.o.o. za proizvodnju i trgovinu, OIB 00540568909, Kardinala A. Stepinca 15 , 32000 Vukovar</izvorni_sadrzaj>
    <derivirana_varijabla naziv="DomainObject.Predmet.ProtustrankaFormatedWithAdressOIB_1"> SVIJET MODE d.o.o. za proizvodnju i trgovinu, OIB 00540568909, Kardinala A. Stepinca 15 , 32000 Vukovar</derivirana_varijabla>
  </DomainObject.Predmet.ProtustrankaFormatedWithAdressOIB>
  <DomainObject.Predmet.ProtustrankaWithAdress>
    <izvorni_sadrzaj>SVIJET MODE d.o.o. za proizvodnju i trgovinu Kardinala A. Stepinca 15 , 32000 Vukovar</izvorni_sadrzaj>
    <derivirana_varijabla naziv="DomainObject.Predmet.ProtustrankaWithAdress_1">SVIJET MODE d.o.o. za proizvodnju i trgovinu Kardinala A. Stepinca 15 , 32000 Vukovar</derivirana_varijabla>
  </DomainObject.Predmet.ProtustrankaWithAdress>
  <DomainObject.Predmet.ProtustrankaWithAdressOIB>
    <izvorni_sadrzaj>SVIJET MODE d.o.o. za proizvodnju i trgovinu, OIB 00540568909, Kardinala A. Stepinca 15 , 32000 Vukovar</izvorni_sadrzaj>
    <derivirana_varijabla naziv="DomainObject.Predmet.ProtustrankaWithAdressOIB_1">SVIJET MODE d.o.o. za proizvodnju i trgovinu, OIB 00540568909, Kardinala A. Stepinca 15 , 32000 Vukovar</derivirana_varijabla>
  </DomainObject.Predmet.ProtustrankaWithAdressOIB>
  <DomainObject.Predmet.ProtustrankaNazivFormated>
    <izvorni_sadrzaj>SVIJET MODE d.o.o. za proizvodnju i trgovinu</izvorni_sadrzaj>
    <derivirana_varijabla naziv="DomainObject.Predmet.ProtustrankaNazivFormated_1">SVIJET MODE d.o.o. za proizvodnju i trgovinu</derivirana_varijabla>
  </DomainObject.Predmet.ProtustrankaNazivFormated>
  <DomainObject.Predmet.ProtustrankaNazivFormatedOIB>
    <izvorni_sadrzaj>SVIJET MODE d.o.o. za proizvodnju i trgovinu, OIB 00540568909</izvorni_sadrzaj>
    <derivirana_varijabla naziv="DomainObject.Predmet.ProtustrankaNazivFormatedOIB_1">SVIJET MODE d.o.o. za proizvodnju i trgovinu, OIB 00540568909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SVIJET MODE d.o.o. za proizvodnju i trgovinu</item>
    </izvorni_sadrzaj>
    <derivirana_varijabla naziv="DomainObject.Predmet.ProtuStrankaListFormated_1">
      <item>SVIJET MODE d.o.o. za proizvodnju i trgovinu</item>
    </derivirana_varijabla>
  </DomainObject.Predmet.ProtuStrankaListFormated>
  <DomainObject.Predmet.ProtuStrankaListFormatedOIB>
    <izvorni_sadrzaj>
      <item>SVIJET MODE d.o.o. za proizvodnju i trgovinu, OIB 00540568909</item>
    </izvorni_sadrzaj>
    <derivirana_varijabla naziv="DomainObject.Predmet.ProtuStrankaListFormatedOIB_1">
      <item>SVIJET MODE d.o.o. za proizvodnju i trgovinu, OIB 00540568909</item>
    </derivirana_varijabla>
  </DomainObject.Predmet.ProtuStrankaListFormatedOIB>
  <DomainObject.Predmet.ProtuStrankaListFormatedWithAdress>
    <izvorni_sadrzaj>
      <item>SVIJET MODE d.o.o. za proizvodnju i trgovinu, Kardinala A. Stepinca 15 , 32000 Vukovar</item>
    </izvorni_sadrzaj>
    <derivirana_varijabla naziv="DomainObject.Predmet.ProtuStrankaListFormatedWithAdress_1">
      <item>SVIJET MODE d.o.o. za proizvodnju i trgovinu, Kardinala A. Stepinca 15 , 32000 Vukovar</item>
    </derivirana_varijabla>
  </DomainObject.Predmet.ProtuStrankaListFormatedWithAdress>
  <DomainObject.Predmet.ProtuStrankaListFormatedWithAdressOIB>
    <izvorni_sadrzaj>
      <item>SVIJET MODE d.o.o. za proizvodnju i trgovinu, OIB 00540568909, Kardinala A. Stepinca 15 , 32000 Vukovar</item>
    </izvorni_sadrzaj>
    <derivirana_varijabla naziv="DomainObject.Predmet.ProtuStrankaListFormatedWithAdressOIB_1">
      <item>SVIJET MODE d.o.o. za proizvodnju i trgovinu, OIB 00540568909, Kardinala A. Stepinca 15 , 32000 Vukovar</item>
    </derivirana_varijabla>
  </DomainObject.Predmet.ProtuStrankaListFormatedWithAdressOIB>
  <DomainObject.Predmet.ProtuStrankaListNazivFormated>
    <izvorni_sadrzaj>
      <item>SVIJET MODE d.o.o. za proizvodnju i trgovinu</item>
    </izvorni_sadrzaj>
    <derivirana_varijabla naziv="DomainObject.Predmet.ProtuStrankaListNazivFormated_1">
      <item>SVIJET MODE d.o.o. za proizvodnju i trgovinu</item>
    </derivirana_varijabla>
  </DomainObject.Predmet.ProtuStrankaListNazivFormated>
  <DomainObject.Predmet.ProtuStrankaListNazivFormatedOIB>
    <izvorni_sadrzaj>
      <item>SVIJET MODE d.o.o. za proizvodnju i trgovinu, OIB 00540568909</item>
    </izvorni_sadrzaj>
    <derivirana_varijabla naziv="DomainObject.Predmet.ProtuStrankaListNazivFormatedOIB_1">
      <item>SVIJET MODE d.o.o. za proizvodnju i trgovinu, OIB 00540568909</item>
    </derivirana_varijabla>
  </DomainObject.Predmet.ProtuStrankaListNazivFormatedOIB>
  <DomainObject.Predmet.OstaliListFormated>
    <izvorni_sadrzaj>
      <item>ŽDO GUO VUKOVAR</item>
      <item>Milan Stanić</item>
      <item>Vatroslav Kožar</item>
    </izvorni_sadrzaj>
    <derivirana_varijabla naziv="DomainObject.Predmet.OstaliListFormated_1">
      <item>ŽDO GUO VUKOVAR</item>
      <item>Milan Stanić</item>
      <item>Vatroslav Kožar</item>
    </derivirana_varijabla>
  </DomainObject.Predmet.OstaliListFormated>
  <DomainObject.Predmet.OstaliListFormatedOIB>
    <izvorni_sadrzaj>
      <item>ŽDO GUO VUKOVAR</item>
      <item>Milan Stanić, OIB 01567983373</item>
      <item>Vatroslav Kožar, OIB 31141248734</item>
    </izvorni_sadrzaj>
    <derivirana_varijabla naziv="DomainObject.Predmet.OstaliListFormatedOIB_1">
      <item>ŽDO GUO VUKOVAR</item>
      <item>Milan Stanić, OIB 01567983373</item>
      <item>Vatroslav Kožar, OIB 31141248734</item>
    </derivirana_varijabla>
  </DomainObject.Predmet.OstaliListFormatedOIB>
  <DomainObject.Predmet.OstaliListFormatedWithAdress>
    <izvorni_sadrzaj>
      <item>ŽDO GUO VUKOVAR</item>
      <item>Milan Stanić, Matije Gupca 28, 35000 Slavonski Brod</item>
      <item>Vatroslav Kožar, Kardinala Alojzija Stepinca 15, 32000 Vukovar</item>
    </izvorni_sadrzaj>
    <derivirana_varijabla naziv="DomainObject.Predmet.OstaliListFormatedWithAdress_1">
      <item>ŽDO GUO VUKOVAR</item>
      <item>Milan Stanić, Matije Gupca 28, 35000 Slavonski Brod</item>
      <item>Vatroslav Kožar, Kardinala Alojzija Stepinca 15, 32000 Vukovar</item>
    </derivirana_varijabla>
  </DomainObject.Predmet.OstaliListFormatedWithAdress>
  <DomainObject.Predmet.OstaliListFormatedWithAdressOIB>
    <izvorni_sadrzaj>
      <item>ŽDO GUO VUKOVAR</item>
      <item>Milan Stanić, OIB 01567983373, Matije Gupca 28, 35000 Slavonski Brod</item>
      <item>Vatroslav Kožar, OIB 31141248734, Kardinala Alojzija Stepinca 15, 32000 Vukovar</item>
    </izvorni_sadrzaj>
    <derivirana_varijabla naziv="DomainObject.Predmet.OstaliListFormatedWithAdressOIB_1">
      <item>ŽDO GUO VUKOVAR</item>
      <item>Milan Stanić, OIB 01567983373, Matije Gupca 28, 35000 Slavonski Brod</item>
      <item>Vatroslav Kožar, OIB 31141248734, Kardinala Alojzija Stepinca 15, 32000 Vukovar</item>
    </derivirana_varijabla>
  </DomainObject.Predmet.OstaliListFormatedWithAdressOIB>
  <DomainObject.Predmet.OstaliListNazivFormated>
    <izvorni_sadrzaj>
      <item>ŽDO GUO VUKOVAR</item>
      <item>Milan Stanić</item>
      <item>Vatroslav Kožar</item>
    </izvorni_sadrzaj>
    <derivirana_varijabla naziv="DomainObject.Predmet.OstaliListNazivFormated_1">
      <item>ŽDO GUO VUKOVAR</item>
      <item>Milan Stanić</item>
      <item>Vatroslav Kožar</item>
    </derivirana_varijabla>
  </DomainObject.Predmet.OstaliListNazivFormated>
  <DomainObject.Predmet.OstaliListNazivFormatedOIB>
    <izvorni_sadrzaj>
      <item>ŽDO GUO VUKOVAR</item>
      <item>Milan Stanić, OIB 01567983373</item>
      <item>Vatroslav Kožar, OIB 31141248734</item>
    </izvorni_sadrzaj>
    <derivirana_varijabla naziv="DomainObject.Predmet.OstaliListNazivFormatedOIB_1">
      <item>ŽDO GUO VUKOVAR</item>
      <item>Milan Stanić, OIB 01567983373</item>
      <item>Vatroslav Kožar, OIB 31141248734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SVIJET MODE d.o.o. za proizvodnju i trgovinu</izvorni_sadrzaj>
    <derivirana_varijabla naziv="DomainObject.Predmet.ProtustrankaIDrugi_1">SVIJET MODE d.o.o. za proizvodnju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SVIJET MODE d.o.o. za proizvodnju i trgovinu, OIB 00540568909, Kardinala A. Stepinca 15 , 32000 Vukovar</izvorni_sadrzaj>
    <derivirana_varijabla naziv="DomainObject.Predmet.ProtustrankaIDrugiAdressOIB_1">SVIJET MODE d.o.o. za proizvodnju i trgovinu, OIB 00540568909, Kardinala A. Stepinca 15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kolovoza 2016.</izvorni_sadrzaj>
    <derivirana_varijabla naziv="DomainObject.Predmet.OdlukaRjesenje.DatumDonosenjaOdluke_1">26. kolovoza 2016.</derivirana_varijabla>
  </DomainObject.Predmet.OdlukaRjesenje.DatumDonosenjaOdluke>
  <DomainObject.Predmet.OdlukaRjesenje.DatumPravomocnosti>
    <izvorni_sadrzaj>14. rujna 2016.</izvorni_sadrzaj>
    <derivirana_varijabla naziv="DomainObject.Predmet.OdlukaRjesenje.DatumPravomocnosti_1">14. rujna 2016.</derivirana_varijabla>
  </DomainObject.Predmet.OdlukaRjesenje.DatumPravomocnosti>
  <DomainObject.Predmet.OdlukaRjesenje.Oznaka>
    <izvorni_sadrzaj>St-466/2016-12</izvorni_sadrzaj>
    <derivirana_varijabla naziv="DomainObject.Predmet.OdlukaRjesenje.Oznaka_1">St-466/2016-12</derivirana_varijabla>
  </DomainObject.Predmet.OdlukaRjesenje.Oznaka>
  <DomainObject.Predmet.SudioniciListNaziv>
    <izvorni_sadrzaj>
      <item>FINA RC OSIJEK</item>
      <item>SVIJET MODE d.o.o. za proizvodnju i trgovinu</item>
      <item>ŽDO GUO VUKOVAR</item>
      <item>Milan Stanić</item>
      <item>Vatroslav Kožar</item>
    </izvorni_sadrzaj>
    <derivirana_varijabla naziv="DomainObject.Predmet.SudioniciListNaziv_1">
      <item>FINA RC OSIJEK</item>
      <item>SVIJET MODE d.o.o. za proizvodnju i trgovinu</item>
      <item>ŽDO GUO VUKOVAR</item>
      <item>Milan Stanić</item>
      <item>Vatroslav Kožar</item>
    </derivirana_varijabla>
  </DomainObject.Predmet.SudioniciListNaziv>
  <DomainObject.Predmet.SudioniciListAdressOIB>
    <izvorni_sadrzaj>
      <item>FINA RC OSIJEK, OIB 85821130368, L. Jegera 3,31000 Osijek</item>
      <item>SVIJET MODE d.o.o. za proizvodnju i trgovinu, OIB 00540568909, Kardinala A. Stepinca 15 ,32000 Vukovar</item>
      <item>ŽDO GUO VUKOVAR</item>
      <item>Milan Stanić, OIB 01567983373, Matije Gupca 28,35000 Slavonski Brod</item>
      <item>Vatroslav Kožar, OIB 31141248734, Kardinala Alojzija Stepinca 15,32000 Vukovar</item>
    </izvorni_sadrzaj>
    <derivirana_varijabla naziv="DomainObject.Predmet.SudioniciListAdressOIB_1">
      <item>FINA RC OSIJEK, OIB 85821130368, L. Jegera 3,31000 Osijek</item>
      <item>SVIJET MODE d.o.o. za proizvodnju i trgovinu, OIB 00540568909, Kardinala A. Stepinca 15 ,32000 Vukovar</item>
      <item>ŽDO GUO VUKOVAR</item>
      <item>Milan Stanić, OIB 01567983373, Matije Gupca 28,35000 Slavonski Brod</item>
      <item>Vatroslav Kožar, OIB 31141248734, Kardinala Alojzija Stepinca 15,32000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00540568909</item>
      <item>, OIB null</item>
      <item>, OIB 01567983373</item>
      <item>, OIB 31141248734</item>
    </izvorni_sadrzaj>
    <derivirana_varijabla naziv="DomainObject.Predmet.SudioniciListNazivOIB_1">
      <item>, OIB 85821130368</item>
      <item>, OIB 00540568909</item>
      <item>, OIB null</item>
      <item>, OIB 01567983373</item>
      <item>, OIB 31141248734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432</properties:Words>
  <properties:Characters>2404</properties:Characters>
  <properties:Lines>74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2016-09-30T10:35:00Z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