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dc28" w14:paraId="a28dc28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1C33E5">
        <w:t>4544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C33E5">
        <w:t xml:space="preserve"> </w:t>
      </w:r>
      <w:r w:rsidR="001C33E5" w:rsidRPr="003C4FEF">
        <w:t>Financijskoj agenciji, RC Zagreb, Podružnica</w:t>
      </w:r>
      <w:r w:rsidR="001C33E5">
        <w:t xml:space="preserve">  Karlovac, Ul. Pavla Vitezovića 1</w:t>
      </w:r>
      <w:r w:rsidR="001C33E5" w:rsidRPr="003C4FEF">
        <w:t>, OIB 85821130368</w:t>
      </w:r>
      <w:r w:rsidR="00152A54" w:rsidRPr="003C4FEF">
        <w:t xml:space="preserve">, </w:t>
      </w:r>
      <w:r w:rsidR="00C36D4D" w:rsidRPr="003C4FEF">
        <w:t xml:space="preserve">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A5527D">
        <w:t xml:space="preserve"> </w:t>
      </w:r>
      <w:r w:rsidR="00DC4B20">
        <w:t xml:space="preserve"> </w:t>
      </w:r>
      <w:r w:rsidR="001C33E5">
        <w:t xml:space="preserve">SLADIN j.d.o.o. za usluge, Karlovac, Kamensko 14, OIB </w:t>
      </w:r>
      <w:r w:rsidR="001C33E5" w:rsidRPr="00B4451B">
        <w:t>67082000548</w:t>
      </w:r>
      <w:r w:rsidR="00FE451E">
        <w:t>,</w:t>
      </w:r>
      <w:r w:rsidR="00DC4B20">
        <w:t xml:space="preserve"> </w:t>
      </w:r>
      <w:r w:rsidR="001C33E5">
        <w:t>01.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1C33E5">
        <w:rPr>
          <w:szCs w:val="24"/>
          <w:lang w:val="hr-HR"/>
        </w:rPr>
        <w:t xml:space="preserve"> Vesna Sladin, Draganić, Lug 14 a, (ranije Lug 3/1)</w:t>
      </w:r>
      <w:r w:rsidR="00CA62A5">
        <w:rPr>
          <w:szCs w:val="24"/>
          <w:lang w:val="hr-HR"/>
        </w:rPr>
        <w:t xml:space="preserve">, </w:t>
      </w:r>
      <w:r w:rsidR="001C33E5">
        <w:rPr>
          <w:szCs w:val="24"/>
          <w:lang w:val="hr-HR"/>
        </w:rPr>
        <w:t xml:space="preserve">OIB </w:t>
      </w:r>
      <w:r w:rsidR="00A86AD8" w:rsidRPr="00A86AD8">
        <w:rPr>
          <w:szCs w:val="24"/>
          <w:lang w:val="hr-HR"/>
        </w:rPr>
        <w:t>03229118411</w:t>
      </w:r>
      <w:r w:rsidR="00A86AD8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1C33E5">
        <w:rPr>
          <w:szCs w:val="24"/>
          <w:lang w:val="hr-HR"/>
        </w:rPr>
        <w:t xml:space="preserve"> </w:t>
      </w:r>
      <w:r w:rsidR="001C33E5">
        <w:t xml:space="preserve">SLADIN j.d.o.o. za usluge, Karlovac, Kamensko 14, OIB </w:t>
      </w:r>
      <w:r w:rsidR="001C33E5" w:rsidRPr="00B4451B">
        <w:t>67082000548</w:t>
      </w:r>
      <w:r w:rsidR="001C33E5">
        <w:t>.</w:t>
      </w:r>
      <w:r w:rsidR="00FE451E">
        <w:t>,</w:t>
      </w:r>
      <w:r w:rsidR="00553316">
        <w:t xml:space="preserve">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1C33E5">
        <w:rPr>
          <w:szCs w:val="24"/>
          <w:lang w:val="hr-HR"/>
        </w:rPr>
        <w:t xml:space="preserve"> </w:t>
      </w:r>
      <w:r w:rsidR="00A86AD8">
        <w:rPr>
          <w:szCs w:val="24"/>
          <w:lang w:val="hr-HR"/>
        </w:rPr>
        <w:t xml:space="preserve"> Vesna Sladin, Draganić, Lug 14 a, (ranije Lug 3/1), OIB </w:t>
      </w:r>
      <w:r w:rsidR="00A86AD8" w:rsidRPr="00A86AD8">
        <w:rPr>
          <w:szCs w:val="24"/>
          <w:lang w:val="hr-HR"/>
        </w:rPr>
        <w:t>03229118411</w:t>
      </w:r>
      <w:r w:rsidR="002A6941">
        <w:rPr>
          <w:szCs w:val="24"/>
          <w:lang w:val="hr-HR"/>
        </w:rPr>
        <w:t xml:space="preserve">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A86AD8" w:rsidP="00223E01" w:rsidR="00A86AD8">
      <w:pPr>
        <w:ind w:firstLine="851" w:right="-2"/>
        <w:jc w:val="both"/>
        <w:rPr>
          <w:szCs w:val="24"/>
          <w:lang w:val="hr-HR"/>
        </w:rPr>
      </w:pP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A86AD8">
        <w:rPr>
          <w:szCs w:val="24"/>
          <w:lang w:val="hr-HR"/>
        </w:rPr>
        <w:t>01.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0F25F1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0F25F1">
        <w:rPr>
          <w:szCs w:val="24"/>
          <w:lang w:val="hr-HR"/>
        </w:rPr>
        <w:t>,</w:t>
      </w:r>
      <w:r w:rsidR="000F25F1">
        <w:t>v.r.</w:t>
      </w:r>
    </w:p>
    <w:p w:rsidRDefault="000F25F1" w:rsidP="00492E13" w:rsidR="000F25F1">
      <w:pPr>
        <w:jc w:val="center"/>
      </w:pPr>
    </w:p>
    <w:p w:rsidRDefault="000F25F1" w:rsidP="00492E13" w:rsidR="000F25F1">
      <w:pPr>
        <w:jc w:val="center"/>
      </w:pPr>
    </w:p>
    <w:p w:rsidRDefault="000F25F1" w:rsidP="00492E13" w:rsidR="000F25F1">
      <w:pPr>
        <w:jc w:val="center"/>
      </w:pPr>
    </w:p>
    <w:p w:rsidRDefault="000F25F1" w:rsidP="002152A3" w:rsidR="000F25F1">
      <w:pPr>
        <w:jc w:val="right"/>
      </w:pPr>
      <w:r>
        <w:t>za točnost otpravka</w:t>
      </w:r>
    </w:p>
    <w:p w:rsidRDefault="000F25F1" w:rsidP="002152A3" w:rsidR="000F25F1">
      <w:pPr>
        <w:jc w:val="right"/>
      </w:pPr>
      <w:r>
        <w:t>ovlašteni službenik</w:t>
      </w:r>
    </w:p>
    <w:p w:rsidRDefault="000F25F1" w:rsidP="002152A3" w:rsidR="000F25F1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A86AD8">
          <w:t>4544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A3F73"/>
    <w:rsid w:val="000B34F2"/>
    <w:rsid w:val="000C0270"/>
    <w:rsid w:val="000E236E"/>
    <w:rsid w:val="000F25F1"/>
    <w:rsid w:val="00152A54"/>
    <w:rsid w:val="00155FDC"/>
    <w:rsid w:val="001C33E5"/>
    <w:rsid w:val="00223E01"/>
    <w:rsid w:val="00240BDE"/>
    <w:rsid w:val="0027335B"/>
    <w:rsid w:val="00283360"/>
    <w:rsid w:val="002A6941"/>
    <w:rsid w:val="002B0F93"/>
    <w:rsid w:val="002E0F18"/>
    <w:rsid w:val="00337C69"/>
    <w:rsid w:val="00341663"/>
    <w:rsid w:val="00376A05"/>
    <w:rsid w:val="003870A0"/>
    <w:rsid w:val="003A7E7C"/>
    <w:rsid w:val="004339E0"/>
    <w:rsid w:val="0044587B"/>
    <w:rsid w:val="004C5A0A"/>
    <w:rsid w:val="004F752E"/>
    <w:rsid w:val="00553316"/>
    <w:rsid w:val="00554F38"/>
    <w:rsid w:val="005F7050"/>
    <w:rsid w:val="00604B39"/>
    <w:rsid w:val="00614FE6"/>
    <w:rsid w:val="006A1AB6"/>
    <w:rsid w:val="006D4FC7"/>
    <w:rsid w:val="006E68C9"/>
    <w:rsid w:val="006F11B8"/>
    <w:rsid w:val="006F204F"/>
    <w:rsid w:val="0073599A"/>
    <w:rsid w:val="007B4FE6"/>
    <w:rsid w:val="007E0292"/>
    <w:rsid w:val="007E3718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5527D"/>
    <w:rsid w:val="00A86AD8"/>
    <w:rsid w:val="00AC3B2C"/>
    <w:rsid w:val="00AE2349"/>
    <w:rsid w:val="00B441F5"/>
    <w:rsid w:val="00B8588F"/>
    <w:rsid w:val="00BE45B0"/>
    <w:rsid w:val="00C075D0"/>
    <w:rsid w:val="00C36D4D"/>
    <w:rsid w:val="00C850D1"/>
    <w:rsid w:val="00CA3E9F"/>
    <w:rsid w:val="00CA62A5"/>
    <w:rsid w:val="00CC49D8"/>
    <w:rsid w:val="00CD4AA1"/>
    <w:rsid w:val="00CE299A"/>
    <w:rsid w:val="00D2139E"/>
    <w:rsid w:val="00D457A1"/>
    <w:rsid w:val="00D85607"/>
    <w:rsid w:val="00D93A7D"/>
    <w:rsid w:val="00D9489E"/>
    <w:rsid w:val="00DC4B20"/>
    <w:rsid w:val="00E21703"/>
    <w:rsid w:val="00E3781E"/>
    <w:rsid w:val="00EB25ED"/>
    <w:rsid w:val="00ED2427"/>
    <w:rsid w:val="00EF212B"/>
    <w:rsid w:val="00F405A6"/>
    <w:rsid w:val="00F80267"/>
    <w:rsid w:val="00FE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F2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5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5F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5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5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F2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5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5F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5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5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4544</izvorni_sadrzaj>
    <derivirana_varijabla naziv="DomainObject.Predmet.Broj_1">4544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St-4544/2016</izvorni_sadrzaj>
    <derivirana_varijabla naziv="DomainObject.Predmet.OznakaBroj_1">St-4544/2016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SLADIN j.d.o.o. zastupanog po punomoćniku Vesna Sladin</izvorni_sadrzaj>
    <derivirana_varijabla naziv="DomainObject.Predmet.ProtustrankaFormated_1">  SLADIN j.d.o.o. zastupanog po punomoćniku Vesna Sladin</derivirana_varijabla>
  </DomainObject.Predmet.ProtustrankaFormated>
  <DomainObject.Predmet.ProtustrankaFormatedOIB>
    <izvorni_sadrzaj>  SLADIN j.d.o.o., OIB 67082000548 zastupanog po punomoćniku Vesna Sladin</izvorni_sadrzaj>
    <derivirana_varijabla naziv="DomainObject.Predmet.ProtustrankaFormatedOIB_1">  SLADIN j.d.o.o., OIB 67082000548 zastupanog po punomoćniku Vesna Sladin</derivirana_varijabla>
  </DomainObject.Predmet.ProtustrankaFormatedOIB>
  <DomainObject.Predmet.ProtustrankaFormatedWithAdress>
    <izvorni_sadrzaj> SLADIN j.d.o.o., Kamensko 14, 47000 Karlovac zastupanog po punomoćniku Vesna Sladin</izvorni_sadrzaj>
    <derivirana_varijabla naziv="DomainObject.Predmet.ProtustrankaFormatedWithAdress_1"> SLADIN j.d.o.o., Kamensko 14, 47000 Karlovac zastupanog po punomoćniku Vesna Sladin</derivirana_varijabla>
  </DomainObject.Predmet.ProtustrankaFormatedWithAdress>
  <DomainObject.Predmet.ProtustrankaFormatedWithAdressOIB>
    <izvorni_sadrzaj> SLADIN j.d.o.o., OIB 67082000548, Kamensko 14, 47000 Karlovac zastupanog po punomoćniku Vesna Sladin</izvorni_sadrzaj>
    <derivirana_varijabla naziv="DomainObject.Predmet.ProtustrankaFormatedWithAdressOIB_1"> SLADIN j.d.o.o., OIB 67082000548, Kamensko 14, 47000 Karlovac zastupanog po punomoćniku Vesna Sladin</derivirana_varijabla>
  </DomainObject.Predmet.ProtustrankaFormatedWithAdressOIB>
  <DomainObject.Predmet.ProtustrankaWithAdress>
    <izvorni_sadrzaj>SLADIN j.d.o.o. Kamensko 14, 47000 Karlovac</izvorni_sadrzaj>
    <derivirana_varijabla naziv="DomainObject.Predmet.ProtustrankaWithAdress_1">SLADIN j.d.o.o. Kamensko 14, 47000 Karlovac</derivirana_varijabla>
  </DomainObject.Predmet.ProtustrankaWithAdress>
  <DomainObject.Predmet.ProtustrankaWithAdressOIB>
    <izvorni_sadrzaj>SLADIN j.d.o.o., OIB 67082000548, Kamensko 14, 47000 Karlovac</izvorni_sadrzaj>
    <derivirana_varijabla naziv="DomainObject.Predmet.ProtustrankaWithAdressOIB_1">SLADIN j.d.o.o., OIB 67082000548, Kamensko 14, 47000 Karlovac</derivirana_varijabla>
  </DomainObject.Predmet.ProtustrankaWithAdressOIB>
  <DomainObject.Predmet.ProtustrankaNazivFormated>
    <izvorni_sadrzaj>SLADIN j.d.o.o.</izvorni_sadrzaj>
    <derivirana_varijabla naziv="DomainObject.Predmet.ProtustrankaNazivFormated_1">SLADIN j.d.o.o.</derivirana_varijabla>
  </DomainObject.Predmet.ProtustrankaNazivFormated>
  <DomainObject.Predmet.ProtustrankaNazivFormatedOIB>
    <izvorni_sadrzaj>SLADIN j.d.o.o., OIB 67082000548</izvorni_sadrzaj>
    <derivirana_varijabla naziv="DomainObject.Predmet.ProtustrankaNazivFormatedOIB_1">SLADIN j.d.o.o., OIB 67082000548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centar, podružnica Karlovac; Vesna Sladin</izvorni_sadrzaj>
    <derivirana_varijabla naziv="DomainObject.Predmet.StrankaFormated_1">  FINA, Regionalni centar, podružnica Karlovac; Vesna Sladin</derivirana_varijabla>
  </DomainObject.Predmet.StrankaFormated>
  <DomainObject.Predmet.StrankaFormatedOIB>
    <izvorni_sadrzaj>  FINA, Regionalni centar, podružnica Karlovac, OIB 85821130368; Vesna Sladin, OIB 03229118411</izvorni_sadrzaj>
    <derivirana_varijabla naziv="DomainObject.Predmet.StrankaFormatedOIB_1">  FINA, Regionalni centar, podružnica Karlovac, OIB 85821130368; Vesna Sladin, OIB 03229118411</derivirana_varijabla>
  </DomainObject.Predmet.StrankaFormatedOIB>
  <DomainObject.Predmet.StrankaFormatedWithAdress>
    <izvorni_sadrzaj> FINA, Regionalni centar, podružnica Karlovac, P. Vitezovića 1, 47000 Karlovac; Vesna Sladin, LUG 14 A (ranije: DRAGANIĆ, LUG, 3/1), 47201 Draganić</izvorni_sadrzaj>
    <derivirana_varijabla naziv="DomainObject.Predmet.StrankaFormatedWithAdress_1"> FINA, Regionalni centar, podružnica Karlovac, P. Vitezovića 1, 47000 Karlovac; Vesna Sladin, LUG 14 A (ranije: DRAGANIĆ, LUG, 3/1), 47201 Draganić</derivirana_varijabla>
  </DomainObject.Predmet.StrankaFormatedWithAdress>
  <DomainObject.Predmet.StrankaFormatedWithAdressOIB>
    <izvorni_sadrzaj> FINA, Regionalni centar, podružnica Karlovac, OIB 85821130368, P. Vitezovića 1, 47000 Karlovac; Vesna Sladin, OIB 03229118411, LUG 14 A (ranije: DRAGANIĆ, LUG, 3/1), 47201 Draganić</izvorni_sadrzaj>
    <derivirana_varijabla naziv="DomainObject.Predmet.StrankaFormatedWithAdressOIB_1"> FINA, Regionalni centar, podružnica Karlovac, OIB 85821130368, P. Vitezovića 1, 47000 Karlovac; Vesna Sladin, OIB 03229118411, LUG 14 A (ranije: DRAGANIĆ, LUG, 3/1), 47201 Draganić</derivirana_varijabla>
  </DomainObject.Predmet.StrankaFormatedWithAdressOIB>
  <DomainObject.Predmet.StrankaWithAdress>
    <izvorni_sadrzaj>FINA, Regionalni centar, podružnica Karlovac P. Vitezovića 1,47000 Karlovac,Vesna Sladin LUG 14 A (ranije: DRAGANIĆ, LUG, 3/1),47201 Draganić</izvorni_sadrzaj>
    <derivirana_varijabla naziv="DomainObject.Predmet.StrankaWithAdress_1">FINA, Regionalni centar, podružnica Karlovac P. Vitezovića 1,47000 Karlovac,Vesna Sladin LUG 14 A (ranije: DRAGANIĆ, LUG, 3/1),47201 Draganić</derivirana_varijabla>
  </DomainObject.Predmet.StrankaWithAdress>
  <DomainObject.Predmet.StrankaWithAdressOIB>
    <izvorni_sadrzaj>FINA, Regionalni centar, podružnica Karlovac, OIB 85821130368, P. Vitezovića 1,47000 Karlovac,Vesna Sladin, OIB 03229118411, LUG 14 A (ranije: DRAGANIĆ, LUG, 3/1),47201 Draganić</izvorni_sadrzaj>
    <derivirana_varijabla naziv="DomainObject.Predmet.StrankaWithAdressOIB_1">FINA, Regionalni centar, podružnica Karlovac, OIB 85821130368, P. Vitezovića 1,47000 Karlovac,Vesna Sladin, OIB 03229118411, LUG 14 A (ranije: DRAGANIĆ, LUG, 3/1),47201 Draganić</derivirana_varijabla>
  </DomainObject.Predmet.StrankaWithAdressOIB>
  <DomainObject.Predmet.StrankaNazivFormated>
    <izvorni_sadrzaj>FINA, Regionalni centar, podružnica Karlovac,Vesna Sladin</izvorni_sadrzaj>
    <derivirana_varijabla naziv="DomainObject.Predmet.StrankaNazivFormated_1">FINA, Regionalni centar, podružnica Karlovac,Vesna Sladin</derivirana_varijabla>
  </DomainObject.Predmet.StrankaNazivFormated>
  <DomainObject.Predmet.StrankaNazivFormatedOIB>
    <izvorni_sadrzaj>FINA, Regionalni centar, podružnica Karlovac, OIB 85821130368,Vesna Sladin, OIB 03229118411</izvorni_sadrzaj>
    <derivirana_varijabla naziv="DomainObject.Predmet.StrankaNazivFormatedOIB_1">FINA, Regionalni centar, podružnica Karlovac, OIB 85821130368,Vesna Sladin, OIB 03229118411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FINA, Regionalni centar, podružnica Karlovac</item>
      <item>Vesna Sladin</item>
    </izvorni_sadrzaj>
    <derivirana_varijabla naziv="DomainObject.Predmet.StrankaListFormated_1">
      <item>FINA, Regionalni centar, podružnica Karlovac</item>
      <item>Vesna Sladin</item>
    </derivirana_varijabla>
  </DomainObject.Predmet.StrankaListFormated>
  <DomainObject.Predmet.StrankaListFormatedOIB>
    <izvorni_sadrzaj>
      <item>FINA, Regionalni centar, podružnica Karlovac, OIB 85821130368</item>
      <item>Vesna Sladin, OIB 03229118411</item>
    </izvorni_sadrzaj>
    <derivirana_varijabla naziv="DomainObject.Predmet.StrankaListFormatedOIB_1">
      <item>FINA, Regionalni centar, podružnica Karlovac, OIB 85821130368</item>
      <item>Vesna Sladin, OIB 03229118411</item>
    </derivirana_varijabla>
  </DomainObject.Predmet.StrankaListFormatedOIB>
  <DomainObject.Predmet.StrankaListFormatedWithAdress>
    <izvorni_sadrzaj>
      <item>FINA, Regionalni centar, podružnica Karlovac, P. Vitezovića 1, 47000 Karlovac</item>
      <item>Vesna Sladin, LUG 14 A (ranije: DRAGANIĆ, LUG, 3/1), 47201 Draganić</item>
    </izvorni_sadrzaj>
    <derivirana_varijabla naziv="DomainObject.Predmet.StrankaListFormatedWithAdress_1">
      <item>FINA, Regionalni centar, podružnica Karlovac, P. Vitezovića 1, 47000 Karlovac</item>
      <item>Vesna Sladin, LUG 14 A (ranije: DRAGANIĆ, LUG, 3/1), 47201 Draganić</item>
    </derivirana_varijabla>
  </DomainObject.Predmet.StrankaListFormatedWithAdress>
  <DomainObject.Predmet.StrankaListFormatedWithAdressOIB>
    <izvorni_sadrzaj>
      <item>FINA, Regionalni centar, podružnica Karlovac, OIB 85821130368, P. Vitezovića 1, 47000 Karlovac</item>
      <item>Vesna Sladin, OIB 03229118411, LUG 14 A (ranije: DRAGANIĆ, LUG, 3/1), 47201 Draganić</item>
    </izvorni_sadrzaj>
    <derivirana_varijabla naziv="DomainObject.Predmet.StrankaListFormatedWithAdressOIB_1">
      <item>FINA, Regionalni centar, podružnica Karlovac, OIB 85821130368, P. Vitezovića 1, 47000 Karlovac</item>
      <item>Vesna Sladin, OIB 03229118411, LUG 14 A (ranije: DRAGANIĆ, LUG, 3/1), 47201 Draganić</item>
    </derivirana_varijabla>
  </DomainObject.Predmet.StrankaListFormatedWithAdressOIB>
  <DomainObject.Predmet.StrankaListNazivFormated>
    <izvorni_sadrzaj>
      <item>FINA, Regionalni centar, podružnica Karlovac</item>
      <item>Vesna Sladin</item>
    </izvorni_sadrzaj>
    <derivirana_varijabla naziv="DomainObject.Predmet.StrankaListNazivFormated_1">
      <item>FINA, Regionalni centar, podružnica Karlovac</item>
      <item>Vesna Sladin</item>
    </derivirana_varijabla>
  </DomainObject.Predmet.StrankaListNazivFormated>
  <DomainObject.Predmet.StrankaListNazivFormatedOIB>
    <izvorni_sadrzaj>
      <item>FINA, Regionalni centar, podružnica Karlovac, OIB 85821130368</item>
      <item>Vesna Sladin, OIB 03229118411</item>
    </izvorni_sadrzaj>
    <derivirana_varijabla naziv="DomainObject.Predmet.StrankaListNazivFormatedOIB_1">
      <item>FINA, Regionalni centar, podružnica Karlovac, OIB 85821130368</item>
      <item>Vesna Sladin, OIB 03229118411</item>
    </derivirana_varijabla>
  </DomainObject.Predmet.StrankaListNazivFormatedOIB>
  <DomainObject.Predmet.ProtuStrankaListFormated>
    <izvorni_sadrzaj>
      <item>SLADIN j.d.o.o. zastupanog po punomoćniku Vesna Sladin</item>
    </izvorni_sadrzaj>
    <derivirana_varijabla naziv="DomainObject.Predmet.ProtuStrankaListFormated_1">
      <item>SLADIN j.d.o.o. zastupanog po punomoćniku Vesna Sladin</item>
    </derivirana_varijabla>
  </DomainObject.Predmet.ProtuStrankaListFormated>
  <DomainObject.Predmet.ProtuStrankaListFormatedOIB>
    <izvorni_sadrzaj>
      <item>SLADIN j.d.o.o., OIB 67082000548 zastupanog po punomoćniku Vesna Sladin</item>
    </izvorni_sadrzaj>
    <derivirana_varijabla naziv="DomainObject.Predmet.ProtuStrankaListFormatedOIB_1">
      <item>SLADIN j.d.o.o., OIB 67082000548 zastupanog po punomoćniku Vesna Sladin</item>
    </derivirana_varijabla>
  </DomainObject.Predmet.ProtuStrankaListFormatedOIB>
  <DomainObject.Predmet.ProtuStrankaListFormatedWithAdress>
    <izvorni_sadrzaj>
      <item>SLADIN j.d.o.o., Kamensko 14, 47000 Karlovac zastupanog po punomoćniku Vesna Sladin</item>
    </izvorni_sadrzaj>
    <derivirana_varijabla naziv="DomainObject.Predmet.ProtuStrankaListFormatedWithAdress_1">
      <item>SLADIN j.d.o.o., Kamensko 14, 47000 Karlovac zastupanog po punomoćniku Vesna Sladin</item>
    </derivirana_varijabla>
  </DomainObject.Predmet.ProtuStrankaListFormatedWithAdress>
  <DomainObject.Predmet.ProtuStrankaListFormatedWithAdressOIB>
    <izvorni_sadrzaj>
      <item>SLADIN j.d.o.o., OIB 67082000548, Kamensko 14, 47000 Karlovac zastupanog po punomoćniku Vesna Sladin</item>
    </izvorni_sadrzaj>
    <derivirana_varijabla naziv="DomainObject.Predmet.ProtuStrankaListFormatedWithAdressOIB_1">
      <item>SLADIN j.d.o.o., OIB 67082000548, Kamensko 14, 47000 Karlovac zastupanog po punomoćniku Vesna Sladin</item>
    </derivirana_varijabla>
  </DomainObject.Predmet.ProtuStrankaListFormatedWithAdressOIB>
  <DomainObject.Predmet.ProtuStrankaListNazivFormated>
    <izvorni_sadrzaj>
      <item>SLADIN j.d.o.o.</item>
    </izvorni_sadrzaj>
    <derivirana_varijabla naziv="DomainObject.Predmet.ProtuStrankaListNazivFormated_1">
      <item>SLADIN j.d.o.o.</item>
    </derivirana_varijabla>
  </DomainObject.Predmet.ProtuStrankaListNazivFormated>
  <DomainObject.Predmet.ProtuStrankaListNazivFormatedOIB>
    <izvorni_sadrzaj>
      <item>SLADIN j.d.o.o., OIB 67082000548</item>
    </izvorni_sadrzaj>
    <derivirana_varijabla naziv="DomainObject.Predmet.ProtuStrankaListNazivFormatedOIB_1">
      <item>SLADIN j.d.o.o., OIB 67082000548</item>
    </derivirana_varijabla>
  </DomainObject.Predmet.ProtuStrankaListNazivFormatedOIB>
  <DomainObject.Predmet.OstaliListFormated>
    <izvorni_sadrzaj>
      <item>Vesna Sladin punomoćnik sudionika u postupku SLADIN j.d.o.o.</item>
    </izvorni_sadrzaj>
    <derivirana_varijabla naziv="DomainObject.Predmet.OstaliListFormated_1">
      <item>Vesna Sladin punomoćnik sudionika u postupku SLADIN j.d.o.o.</item>
    </derivirana_varijabla>
  </DomainObject.Predmet.OstaliListFormated>
  <DomainObject.Predmet.OstaliListFormatedOIB>
    <izvorni_sadrzaj>
      <item>Vesna Sladin, OIB 03229118411 punomoćnik sudionika u postupku SLADIN j.d.o.o.</item>
    </izvorni_sadrzaj>
    <derivirana_varijabla naziv="DomainObject.Predmet.OstaliListFormatedOIB_1">
      <item>Vesna Sladin, OIB 03229118411 punomoćnik sudionika u postupku SLADIN j.d.o.o.</item>
    </derivirana_varijabla>
  </DomainObject.Predmet.OstaliListFormatedOIB>
  <DomainObject.Predmet.OstaliListFormatedWithAdress>
    <izvorni_sadrzaj>
      <item>Vesna Sladin, LUG 14 A (ranije: DRAGANIĆ, LUG, 3/1), 47201 Draganić punomoćnik sudionika u postupku SLADIN j.d.o.o.</item>
    </izvorni_sadrzaj>
    <derivirana_varijabla naziv="DomainObject.Predmet.OstaliListFormatedWithAdress_1">
      <item>Vesna Sladin, LUG 14 A (ranije: DRAGANIĆ, LUG, 3/1), 47201 Draganić punomoćnik sudionika u postupku SLADIN j.d.o.o.</item>
    </derivirana_varijabla>
  </DomainObject.Predmet.OstaliListFormatedWithAdress>
  <DomainObject.Predmet.OstaliListFormatedWithAdressOIB>
    <izvorni_sadrzaj>
      <item>Vesna Sladin, OIB 03229118411, LUG 14 A (ranije: DRAGANIĆ, LUG, 3/1), 47201 Draganić punomoćnik sudionika u postupku SLADIN j.d.o.o.</item>
    </izvorni_sadrzaj>
    <derivirana_varijabla naziv="DomainObject.Predmet.OstaliListFormatedWithAdressOIB_1">
      <item>Vesna Sladin, OIB 03229118411, LUG 14 A (ranije: DRAGANIĆ, LUG, 3/1), 47201 Draganić punomoćnik sudionika u postupku SLADIN j.d.o.o.</item>
    </derivirana_varijabla>
  </DomainObject.Predmet.OstaliListFormatedWithAdressOIB>
  <DomainObject.Predmet.OstaliListNazivFormated>
    <izvorni_sadrzaj>
      <item>Vesna Sladin</item>
    </izvorni_sadrzaj>
    <derivirana_varijabla naziv="DomainObject.Predmet.OstaliListNazivFormated_1">
      <item>Vesna Sladin</item>
    </derivirana_varijabla>
  </DomainObject.Predmet.OstaliListNazivFormated>
  <DomainObject.Predmet.OstaliListNazivFormatedOIB>
    <izvorni_sadrzaj>
      <item>Vesna Sladin, OIB 03229118411</item>
    </izvorni_sadrzaj>
    <derivirana_varijabla naziv="DomainObject.Predmet.OstaliListNazivFormatedOIB_1">
      <item>Vesna Sladin, OIB 03229118411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centar, podružnica Karlovac i dr.</izvorni_sadrzaj>
    <derivirana_varijabla naziv="DomainObject.Predmet.StrankaIDrugi_1">FINA, Regionalni centar, podružnica Karlovac i dr.</derivirana_varijabla>
  </DomainObject.Predmet.StrankaIDrugi>
  <DomainObject.Predmet.ProtustrankaIDrugi>
    <izvorni_sadrzaj>SLADIN j.d.o.o.</izvorni_sadrzaj>
    <derivirana_varijabla naziv="DomainObject.Predmet.ProtustrankaIDrugi_1">SLADIN j.d.o.o.</derivirana_varijabla>
  </DomainObject.Predmet.ProtustrankaIDrugi>
  <DomainObject.Predmet.StrankaIDrugiAdressOIB>
    <izvorni_sadrzaj>FINA, Regionalni centar, podružnica Karlovac, OIB 85821130368, P. Vitezovića 1, 47000 Karlovac i dr.</izvorni_sadrzaj>
    <derivirana_varijabla naziv="DomainObject.Predmet.StrankaIDrugiAdressOIB_1">FINA, Regionalni centar, podružnica Karlovac, OIB 85821130368, P. Vitezovića 1, 47000 Karlovac i dr.</derivirana_varijabla>
  </DomainObject.Predmet.StrankaIDrugiAdressOIB>
  <DomainObject.Predmet.ProtustrankaIDrugiAdressOIB>
    <izvorni_sadrzaj>SLADIN j.d.o.o., OIB 67082000548, Kamensko 14, 47000 Karlovac</izvorni_sadrzaj>
    <derivirana_varijabla naziv="DomainObject.Predmet.ProtustrankaIDrugiAdressOIB_1">SLADIN j.d.o.o., OIB 67082000548, Kamensko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centar, podružnica Karlovac</item>
      <item>SLADIN j.d.o.o.</item>
      <item>Vesna Sladin</item>
      <item>Vesna Sladin</item>
    </izvorni_sadrzaj>
    <derivirana_varijabla naziv="DomainObject.Predmet.SudioniciListNaziv_1">
      <item>FINA, Regionalni centar, podružnica Karlovac</item>
      <item>SLADIN j.d.o.o.</item>
      <item>Vesna Sladin</item>
      <item>Vesna Sladin</item>
    </derivirana_varijabla>
  </DomainObject.Predmet.SudioniciListNaziv>
  <DomainObject.Predmet.SudioniciListAdressOIB>
    <izvorni_sadrzaj>
      <item>FINA, Regionalni centar, podružnica Karlovac, OIB 85821130368, P. Vitezovića 1,47000 Karlovac</item>
      <item>SLADIN j.d.o.o., OIB 67082000548, Kamensko 14,47000 Karlovac</item>
      <item>Vesna Sladin, OIB 03229118411, LUG 14 A (ranije: DRAGANIĆ, LUG, 3/1),47201 Draganić</item>
      <item>Vesna Sladin, OIB 03229118411, LUG 14 A (ranije: DRAGANIĆ, LUG, 3/1),47201 Draganić</item>
    </izvorni_sadrzaj>
    <derivirana_varijabla naziv="DomainObject.Predmet.SudioniciListAdressOIB_1">
      <item>FINA, Regionalni centar, podružnica Karlovac, OIB 85821130368, P. Vitezovića 1,47000 Karlovac</item>
      <item>SLADIN j.d.o.o., OIB 67082000548, Kamensko 14,47000 Karlovac</item>
      <item>Vesna Sladin, OIB 03229118411, LUG 14 A (ranije: DRAGANIĆ, LUG, 3/1),47201 Draganić</item>
      <item>Vesna Sladin, OIB 03229118411, LUG 14 A (ranije: DRAGANIĆ, LUG, 3/1),47201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67082000548</item>
      <item>, OIB 03229118411</item>
      <item>, OIB 03229118411</item>
    </izvorni_sadrzaj>
    <derivirana_varijabla naziv="DomainObject.Predmet.SudioniciListNazivOIB_1">
      <item>, OIB 85821130368</item>
      <item>, OIB 67082000548</item>
      <item>, OIB 03229118411</item>
      <item>, OIB 03229118411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478</properties:Words>
  <properties:Characters>2329</properties:Characters>
  <properties:Lines>68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2017-03-01T08:35:00Z</dcterms:created>
  <dc:creator>MINISTARSTVO PRAVOSUĐA</dc:creator>
  <cp:lastModifiedBy>Višnja Svečak</cp:lastModifiedBy>
  <cp:lastPrinted>2017-03-01T08:44:00Z</cp:lastPrinted>
  <dcterms:modified xmlns:xsi="http://www.w3.org/2001/XMLSchema-instance" xsi:type="dcterms:W3CDTF">2017-03-01T08:44:00Z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