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71fd" w14:paraId="be271fd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30721E">
        <w:t>I.B.MOJ-PROMET j.d.o.o., Novaki Oborovski, Stara cesta 15, OIB: 36140726920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0422BA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30721E">
        <w:t>I.B.MOJ-PROMET j.d.o.o., Novaki Oborovski, Stara cesta 15, OIB: 36140726920</w:t>
      </w:r>
      <w:r w:rsidR="00B96A0C">
        <w:t>.</w:t>
      </w:r>
    </w:p>
    <w:p w:rsidRDefault="00B96A0C" w:rsidP="000422BA" w:rsidR="00B96A0C">
      <w:pPr>
        <w:overflowPunct w:val="false"/>
        <w:jc w:val="both"/>
        <w:rPr>
          <w:noProof w:val="false"/>
        </w:rPr>
      </w:pPr>
    </w:p>
    <w:p w:rsidRDefault="00B96A0C" w:rsidP="000422B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30721E">
        <w:rPr>
          <w:noProof w:val="false"/>
        </w:rPr>
        <w:t>IVAN SAMAC, Zagreb, Hrgovići 97, OIB: 81141078908</w:t>
      </w:r>
      <w:r w:rsidR="00760DFC">
        <w:rPr>
          <w:noProof w:val="false"/>
        </w:rPr>
        <w:t>.</w:t>
      </w:r>
    </w:p>
    <w:p w:rsidRDefault="00B96A0C" w:rsidP="000422BA" w:rsidR="00B96A0C">
      <w:pPr>
        <w:pStyle w:val="Odlomakpopisa"/>
        <w:jc w:val="both"/>
        <w:rPr>
          <w:noProof w:val="false"/>
        </w:rPr>
      </w:pPr>
    </w:p>
    <w:p w:rsidRDefault="00B96A0C" w:rsidP="000422B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30721E">
        <w:t>I.B.MOJ-PROMET j.d.o.o., Novaki Oborovski, Stara cesta 15, OIB: 36140726920</w:t>
      </w:r>
      <w:r>
        <w:t>.</w:t>
      </w:r>
    </w:p>
    <w:p w:rsidRDefault="00B96A0C" w:rsidP="000422BA" w:rsidR="00B96A0C">
      <w:pPr>
        <w:overflowPunct w:val="false"/>
        <w:jc w:val="both"/>
        <w:rPr>
          <w:noProof w:val="false"/>
        </w:rPr>
      </w:pPr>
    </w:p>
    <w:p w:rsidRDefault="00B96A0C" w:rsidP="000422B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0422BA" w:rsidR="00B96A0C">
      <w:pPr>
        <w:pStyle w:val="Odlomakpopisa"/>
        <w:jc w:val="both"/>
        <w:rPr>
          <w:noProof w:val="false"/>
        </w:rPr>
      </w:pPr>
    </w:p>
    <w:p w:rsidRDefault="00B96A0C" w:rsidP="000422B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0422BA" w:rsidR="00B96A0C">
      <w:pPr>
        <w:pStyle w:val="Odlomakpopisa"/>
        <w:jc w:val="both"/>
        <w:rPr>
          <w:noProof w:val="false"/>
        </w:rPr>
      </w:pPr>
    </w:p>
    <w:p w:rsidRDefault="00B96A0C" w:rsidP="000422BA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0422BA" w:rsidR="00B96A0C">
      <w:pPr>
        <w:overflowPunct w:val="false"/>
        <w:jc w:val="both"/>
        <w:rPr>
          <w:noProof w:val="false"/>
        </w:rPr>
      </w:pPr>
    </w:p>
    <w:p w:rsidRDefault="00B96A0C" w:rsidP="000422BA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30721E">
        <w:t>I.B.MOJ-PROMET j.d.o.o., Novaki Oborovski, Stara cesta 15, OIB: 36140726920</w:t>
      </w:r>
      <w:r>
        <w:t xml:space="preserve">, a temeljem čl. </w:t>
      </w:r>
      <w:r w:rsidR="00B91AEC">
        <w:t>444</w:t>
      </w:r>
      <w:r>
        <w:t xml:space="preserve">. st. </w:t>
      </w:r>
      <w:r w:rsidR="00B91AEC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30721E">
        <w:rPr>
          <w:bCs/>
        </w:rPr>
        <w:t>132</w:t>
      </w:r>
      <w:r w:rsidR="00191B6F">
        <w:rPr>
          <w:bCs/>
        </w:rPr>
        <w:t xml:space="preserve"> dana, te da </w:t>
      </w:r>
      <w:r w:rsidR="00A90B6B">
        <w:rPr>
          <w:bCs/>
        </w:rPr>
        <w:t>i</w:t>
      </w:r>
      <w:r w:rsidR="00191B6F">
        <w:rPr>
          <w:bCs/>
        </w:rPr>
        <w:t>ma zaposlen</w:t>
      </w:r>
      <w:r w:rsidR="00A90B6B">
        <w:rPr>
          <w:bCs/>
        </w:rPr>
        <w:t>og 1 radnika</w:t>
      </w:r>
      <w:r>
        <w:rPr>
          <w:bCs/>
        </w:rPr>
        <w:t>.</w:t>
      </w:r>
      <w:r w:rsidR="0038492E">
        <w:rPr>
          <w:bCs/>
        </w:rPr>
        <w:t xml:space="preserve"> </w:t>
      </w:r>
    </w:p>
    <w:p w:rsidRDefault="00B96A0C" w:rsidP="000422BA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0721E">
        <w:rPr>
          <w:bCs/>
        </w:rPr>
        <w:t>lju prijedloga je rješenjem od 19</w:t>
      </w:r>
      <w:r>
        <w:rPr>
          <w:bCs/>
        </w:rPr>
        <w:t xml:space="preserve">. </w:t>
      </w:r>
      <w:r w:rsidR="0030721E">
        <w:rPr>
          <w:bCs/>
        </w:rPr>
        <w:t>prosinca</w:t>
      </w:r>
      <w:r>
        <w:rPr>
          <w:bCs/>
        </w:rPr>
        <w:t xml:space="preserve"> 201</w:t>
      </w:r>
      <w:r w:rsidR="00A90B6B">
        <w:rPr>
          <w:bCs/>
        </w:rPr>
        <w:t>6</w:t>
      </w:r>
      <w:r>
        <w:rPr>
          <w:bCs/>
        </w:rP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0422BA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A90B6B" w:rsidP="000422BA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30721E">
        <w:rPr>
          <w:bCs/>
        </w:rPr>
        <w:t>6</w:t>
      </w:r>
      <w:r w:rsidR="00CA7366">
        <w:rPr>
          <w:bCs/>
        </w:rPr>
        <w:t xml:space="preserve">. </w:t>
      </w:r>
      <w:r w:rsidR="0030721E">
        <w:rPr>
          <w:bCs/>
        </w:rPr>
        <w:t>siječnja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0422BA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0422BA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0422BA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0422BA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4655C7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4655C7" w:rsidP="00410890" w:rsidR="004655C7">
      <w:pPr>
        <w:ind w:left="4962"/>
        <w:jc w:val="center"/>
      </w:pPr>
      <w:r>
        <w:t>Za točnost otpravka – ovlašteni službenik</w:t>
      </w:r>
    </w:p>
    <w:p w:rsidRDefault="004655C7" w:rsidP="00410890" w:rsidR="004655C7">
      <w:pPr>
        <w:ind w:left="4962"/>
        <w:jc w:val="center"/>
      </w:pPr>
      <w:r>
        <w:t>Valentina Kučiš</w:t>
      </w:r>
    </w:p>
    <w:p w:rsidRDefault="004655C7" w:rsidR="004655C7"/>
    <w:p w:rsidRDefault="004655C7" w:rsidP="00CA7366" w:rsidR="004655C7">
      <w:pPr>
        <w:jc w:val="both"/>
      </w:pPr>
    </w:p>
    <w:sectPr w:rsidR="004655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433D30">
      <w:t>2581</w:t>
    </w:r>
    <w:r w:rsidR="009208ED">
      <w:t>/</w:t>
    </w:r>
    <w:r w:rsidR="00A90B6B">
      <w:t>2016</w:t>
    </w:r>
    <w:r>
      <w:t>-</w:t>
    </w:r>
    <w:r w:rsidR="00433D30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0422BA"/>
    <w:rsid w:val="00191B6F"/>
    <w:rsid w:val="0030721E"/>
    <w:rsid w:val="0035380F"/>
    <w:rsid w:val="00384681"/>
    <w:rsid w:val="0038492E"/>
    <w:rsid w:val="00386F2F"/>
    <w:rsid w:val="00433D30"/>
    <w:rsid w:val="004655C7"/>
    <w:rsid w:val="005D67F5"/>
    <w:rsid w:val="005D73EF"/>
    <w:rsid w:val="00613B07"/>
    <w:rsid w:val="006A1DB8"/>
    <w:rsid w:val="00751570"/>
    <w:rsid w:val="00760DFC"/>
    <w:rsid w:val="009208ED"/>
    <w:rsid w:val="00A90B6B"/>
    <w:rsid w:val="00B91AEC"/>
    <w:rsid w:val="00B96A0C"/>
    <w:rsid w:val="00BF72CA"/>
    <w:rsid w:val="00C966A9"/>
    <w:rsid w:val="00CA7366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5C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5C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St-2581/2016</izvorni_sadrzaj>
    <derivirana_varijabla naziv="DomainObject.Predmet.OznakaBroj_1">St-2581/2016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I.B.MOJ-PROMET j.d.o.o.</izvorni_sadrzaj>
    <derivirana_varijabla naziv="DomainObject.Predmet.ProtustrankaFormated_1">  I.B.MOJ-PROMET j.d.o.o.</derivirana_varijabla>
  </DomainObject.Predmet.ProtustrankaFormated>
  <DomainObject.Predmet.ProtustrankaFormatedOIB>
    <izvorni_sadrzaj>  I.B.MOJ-PROMET j.d.o.o., OIB 36140726920</izvorni_sadrzaj>
    <derivirana_varijabla naziv="DomainObject.Predmet.ProtustrankaFormatedOIB_1">  I.B.MOJ-PROMET j.d.o.o., OIB 36140726920</derivirana_varijabla>
  </DomainObject.Predmet.ProtustrankaFormatedOIB>
  <DomainObject.Predmet.ProtustrankaFormatedWithAdress>
    <izvorni_sadrzaj> I.B.MOJ-PROMET j.d.o.o., Stara cesta 15, 10372 Novaki Oborovski</izvorni_sadrzaj>
    <derivirana_varijabla naziv="DomainObject.Predmet.ProtustrankaFormatedWithAdress_1"> I.B.MOJ-PROMET j.d.o.o., Stara cesta 15, 10372 Novaki Oborovski</derivirana_varijabla>
  </DomainObject.Predmet.ProtustrankaFormatedWithAdress>
  <DomainObject.Predmet.ProtustrankaFormatedWithAdressOIB>
    <izvorni_sadrzaj> I.B.MOJ-PROMET j.d.o.o., OIB 36140726920, Stara cesta 15, 10372 Novaki Oborovski</izvorni_sadrzaj>
    <derivirana_varijabla naziv="DomainObject.Predmet.ProtustrankaFormatedWithAdressOIB_1"> I.B.MOJ-PROMET j.d.o.o., OIB 36140726920, Stara cesta 15, 10372 Novaki Oborovski</derivirana_varijabla>
  </DomainObject.Predmet.ProtustrankaFormatedWithAdressOIB>
  <DomainObject.Predmet.ProtustrankaWithAdress>
    <izvorni_sadrzaj>I.B.MOJ-PROMET j.d.o.o. Stara cesta 15, 10372 Novaki Oborovski</izvorni_sadrzaj>
    <derivirana_varijabla naziv="DomainObject.Predmet.ProtustrankaWithAdress_1">I.B.MOJ-PROMET j.d.o.o. Stara cesta 15, 10372 Novaki Oborovski</derivirana_varijabla>
  </DomainObject.Predmet.ProtustrankaWithAdress>
  <DomainObject.Predmet.ProtustrankaWithAdressOIB>
    <izvorni_sadrzaj>I.B.MOJ-PROMET j.d.o.o., OIB 36140726920, Stara cesta 15, 10372 Novaki Oborovski</izvorni_sadrzaj>
    <derivirana_varijabla naziv="DomainObject.Predmet.ProtustrankaWithAdressOIB_1">I.B.MOJ-PROMET j.d.o.o., OIB 36140726920, Stara cesta 15, 10372 Novaki Oborovski</derivirana_varijabla>
  </DomainObject.Predmet.ProtustrankaWithAdressOIB>
  <DomainObject.Predmet.ProtustrankaNazivFormated>
    <izvorni_sadrzaj>I.B.MOJ-PROMET j.d.o.o.</izvorni_sadrzaj>
    <derivirana_varijabla naziv="DomainObject.Predmet.ProtustrankaNazivFormated_1">I.B.MOJ-PROMET j.d.o.o.</derivirana_varijabla>
  </DomainObject.Predmet.ProtustrankaNazivFormated>
  <DomainObject.Predmet.ProtustrankaNazivFormatedOIB>
    <izvorni_sadrzaj>I.B.MOJ-PROMET j.d.o.o., OIB 36140726920</izvorni_sadrzaj>
    <derivirana_varijabla naziv="DomainObject.Predmet.ProtustrankaNazivFormatedOIB_1">I.B.MOJ-PROMET j.d.o.o., OIB 36140726920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I.B.MOJ-PROMET j.d.o.o.</item>
    </izvorni_sadrzaj>
    <derivirana_varijabla naziv="DomainObject.Predmet.ProtuStrankaListFormated_1">
      <item>I.B.MOJ-PROMET j.d.o.o.</item>
    </derivirana_varijabla>
  </DomainObject.Predmet.ProtuStrankaListFormated>
  <DomainObject.Predmet.ProtuStrankaListFormatedOIB>
    <izvorni_sadrzaj>
      <item>I.B.MOJ-PROMET j.d.o.o., OIB 36140726920</item>
    </izvorni_sadrzaj>
    <derivirana_varijabla naziv="DomainObject.Predmet.ProtuStrankaListFormatedOIB_1">
      <item>I.B.MOJ-PROMET j.d.o.o., OIB 36140726920</item>
    </derivirana_varijabla>
  </DomainObject.Predmet.ProtuStrankaListFormatedOIB>
  <DomainObject.Predmet.ProtuStrankaListFormatedWithAdress>
    <izvorni_sadrzaj>
      <item>I.B.MOJ-PROMET j.d.o.o., Stara cesta 15, 10372 Novaki Oborovski</item>
    </izvorni_sadrzaj>
    <derivirana_varijabla naziv="DomainObject.Predmet.ProtuStrankaListFormatedWithAdress_1">
      <item>I.B.MOJ-PROMET j.d.o.o., Stara cesta 15, 10372 Novaki Oborovski</item>
    </derivirana_varijabla>
  </DomainObject.Predmet.ProtuStrankaListFormatedWithAdress>
  <DomainObject.Predmet.ProtuStrankaListFormatedWithAdressOIB>
    <izvorni_sadrzaj>
      <item>I.B.MOJ-PROMET j.d.o.o., OIB 36140726920, Stara cesta 15, 10372 Novaki Oborovski</item>
    </izvorni_sadrzaj>
    <derivirana_varijabla naziv="DomainObject.Predmet.ProtuStrankaListFormatedWithAdressOIB_1">
      <item>I.B.MOJ-PROMET j.d.o.o., OIB 36140726920, Stara cesta 15, 10372 Novaki Oborovski</item>
    </derivirana_varijabla>
  </DomainObject.Predmet.ProtuStrankaListFormatedWithAdressOIB>
  <DomainObject.Predmet.ProtuStrankaListNazivFormated>
    <izvorni_sadrzaj>
      <item>I.B.MOJ-PROMET j.d.o.o.</item>
    </izvorni_sadrzaj>
    <derivirana_varijabla naziv="DomainObject.Predmet.ProtuStrankaListNazivFormated_1">
      <item>I.B.MOJ-PROMET j.d.o.o.</item>
    </derivirana_varijabla>
  </DomainObject.Predmet.ProtuStrankaListNazivFormated>
  <DomainObject.Predmet.ProtuStrankaListNazivFormatedOIB>
    <izvorni_sadrzaj>
      <item>I.B.MOJ-PROMET j.d.o.o., OIB 36140726920</item>
    </izvorni_sadrzaj>
    <derivirana_varijabla naziv="DomainObject.Predmet.ProtuStrankaListNazivFormatedOIB_1">
      <item>I.B.MOJ-PROMET j.d.o.o., OIB 36140726920</item>
    </derivirana_varijabla>
  </DomainObject.Predmet.ProtuStrankaListNazivFormatedOIB>
  <DomainObject.Predmet.OstaliListFormated>
    <izvorni_sadrzaj>
      <item>Ivica Belas</item>
    </izvorni_sadrzaj>
    <derivirana_varijabla naziv="DomainObject.Predmet.OstaliListFormated_1">
      <item>Ivica Belas</item>
    </derivirana_varijabla>
  </DomainObject.Predmet.OstaliListFormated>
  <DomainObject.Predmet.OstaliListFormatedOIB>
    <izvorni_sadrzaj>
      <item>Ivica Belas, OIB 39174149051</item>
    </izvorni_sadrzaj>
    <derivirana_varijabla naziv="DomainObject.Predmet.OstaliListFormatedOIB_1">
      <item>Ivica Belas, OIB 39174149051</item>
    </derivirana_varijabla>
  </DomainObject.Predmet.OstaliListFormatedOIB>
  <DomainObject.Predmet.OstaliListFormatedWithAdress>
    <izvorni_sadrzaj>
      <item>Ivica Belas, Stara Cesta 15, 10372 Novaki Oborovski</item>
    </izvorni_sadrzaj>
    <derivirana_varijabla naziv="DomainObject.Predmet.OstaliListFormatedWithAdress_1">
      <item>Ivica Belas, Stara Cesta 15, 10372 Novaki Oborovski</item>
    </derivirana_varijabla>
  </DomainObject.Predmet.OstaliListFormatedWithAdress>
  <DomainObject.Predmet.OstaliListFormatedWithAdressOIB>
    <izvorni_sadrzaj>
      <item>Ivica Belas, OIB 39174149051, Stara Cesta 15, 10372 Novaki Oborovski</item>
    </izvorni_sadrzaj>
    <derivirana_varijabla naziv="DomainObject.Predmet.OstaliListFormatedWithAdressOIB_1">
      <item>Ivica Belas, OIB 39174149051, Stara Cesta 15, 10372 Novaki Oborovski</item>
    </derivirana_varijabla>
  </DomainObject.Predmet.OstaliListFormatedWithAdressOIB>
  <DomainObject.Predmet.OstaliListNazivFormated>
    <izvorni_sadrzaj>
      <item>Ivica Belas</item>
    </izvorni_sadrzaj>
    <derivirana_varijabla naziv="DomainObject.Predmet.OstaliListNazivFormated_1">
      <item>Ivica Belas</item>
    </derivirana_varijabla>
  </DomainObject.Predmet.OstaliListNazivFormated>
  <DomainObject.Predmet.OstaliListNazivFormatedOIB>
    <izvorni_sadrzaj>
      <item>Ivica Belas, OIB 39174149051</item>
    </izvorni_sadrzaj>
    <derivirana_varijabla naziv="DomainObject.Predmet.OstaliListNazivFormatedOIB_1">
      <item>Ivica Belas, OIB 39174149051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I.B.MOJ-PROMET j.d.o.o.</izvorni_sadrzaj>
    <derivirana_varijabla naziv="DomainObject.Predmet.ProtustrankaIDrugi_1">I.B.MOJ-PROMET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I.B.MOJ-PROMET j.d.o.o., OIB 36140726920, Stara cesta 15, 10372 Novaki Oborovski</izvorni_sadrzaj>
    <derivirana_varijabla naziv="DomainObject.Predmet.ProtustrankaIDrugiAdressOIB_1">I.B.MOJ-PROMET j.d.o.o., OIB 36140726920, Stara cesta 15, 10372 Novaki Oborovski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I.B.MOJ-PROMET j.d.o.o.</item>
      <item>Ivica Belas</item>
      <item>VJEROVNICI</item>
    </izvorni_sadrzaj>
    <derivirana_varijabla naziv="DomainObject.Predmet.SudioniciListNaziv_1">
      <item>FINA Regionalni centar Zagreb</item>
      <item>I.B.MOJ-PROMET j.d.o.o.</item>
      <item>Ivica Belas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I.B.MOJ-PROMET j.d.o.o., OIB 36140726920, Stara cesta 15,10372 Novaki Oborovski</item>
      <item>Ivica Belas, OIB 39174149051, Stara Cesta 15,10372 Novaki Oborovski</item>
      <item>VJEROVNICI</item>
    </izvorni_sadrzaj>
    <derivirana_varijabla naziv="DomainObject.Predmet.SudioniciListAdressOIB_1">
      <item>FINA Regionalni centar Zagreb, OIB 85821130368, Trg svibanjskih žrtava 1995. 1,10000 Zagreb</item>
      <item>I.B.MOJ-PROMET j.d.o.o., OIB 36140726920, Stara cesta 15,10372 Novaki Oborovski</item>
      <item>Ivica Belas, OIB 39174149051, Stara Cesta 15,10372 Novaki Oborovski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36140726920</item>
      <item>, OIB 39174149051</item>
      <item>, OIB null</item>
    </izvorni_sadrzaj>
    <derivirana_varijabla naziv="DomainObject.Predmet.SudioniciListNazivOIB_1">
      <item>, OIB 85821130368</item>
      <item>, OIB 36140726920</item>
      <item>, OIB 39174149051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2860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2018-02-21T13:16:00Z</dcterms:created>
  <dc:creator>Valentina Kučiš</dc:creator>
  <cp:lastModifiedBy>Valentina Kučiš</cp:lastModifiedBy>
  <cp:lastPrinted>2018-02-21T13:37:00Z</cp:lastPrinted>
  <dcterms:modified xmlns:xsi="http://www.w3.org/2001/XMLSchema-instance" xsi:type="dcterms:W3CDTF">2018-02-22T08:29:00Z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St-2581_16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