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9eca" w14:paraId="9479eca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0D0159">
        <w:t>588/16-14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0D0159">
        <w:t>EXP EDIT d.o.o., Šibenik, 8. dalmatinske udarne brigade 35, OIB: 98336052558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52549D">
        <w:t>9.</w:t>
      </w:r>
      <w:r w:rsidR="009B3EA7">
        <w:t xml:space="preserve"> siječnja</w:t>
      </w:r>
      <w:r>
        <w:t xml:space="preserve"> 201</w:t>
      </w:r>
      <w:r w:rsidR="007B171C">
        <w:t>7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0D0159">
        <w:t>EXP EDIT d.o.o., Šibenik, 8. dalmatinske udarne brigade 35, OIB: 98336052558</w:t>
      </w:r>
      <w:r w:rsidRPr="006A62B7">
        <w:t xml:space="preserve">, stečajni postupak otvoren je dana </w:t>
      </w:r>
      <w:r w:rsidR="0052549D">
        <w:t>9.</w:t>
      </w:r>
      <w:r w:rsidR="009B3EA7">
        <w:t xml:space="preserve"> siječnja</w:t>
      </w:r>
      <w:r w:rsidR="00F26669">
        <w:t xml:space="preserve"> </w:t>
      </w:r>
      <w:r>
        <w:t>201</w:t>
      </w:r>
      <w:r w:rsidR="007B171C">
        <w:t>7</w:t>
      </w:r>
      <w:r w:rsidRPr="006A62B7">
        <w:t xml:space="preserve">. u </w:t>
      </w:r>
      <w:r w:rsidR="0052549D">
        <w:t xml:space="preserve">14,00 sati </w:t>
      </w:r>
      <w:r w:rsidRPr="006A62B7">
        <w:t xml:space="preserve"> kada je ovo rješenje o otvaranju stečajnog postupka istaknuto na </w:t>
      </w:r>
      <w:r>
        <w:t>e-</w:t>
      </w:r>
      <w:r w:rsidRPr="006A62B7">
        <w:t>oglasnoj ploči suda.</w:t>
      </w:r>
    </w:p>
    <w:p w:rsidRDefault="000A6630" w:rsidP="001655D4" w:rsidR="000A6630">
      <w:pPr>
        <w:jc w:val="both"/>
      </w:pPr>
    </w:p>
    <w:p w:rsidRDefault="00590943" w:rsidP="001E1AD1" w:rsidR="00DA7177">
      <w:pPr>
        <w:ind w:hanging="705" w:left="705"/>
        <w:jc w:val="both"/>
      </w:pPr>
      <w:r>
        <w:t>II</w:t>
      </w:r>
      <w:r w:rsidRPr="006A62B7">
        <w:tab/>
      </w:r>
      <w:r w:rsidR="00E708A5">
        <w:t xml:space="preserve">Ante Gabelica iz </w:t>
      </w:r>
      <w:r w:rsidR="00E708A5" w:rsidRPr="008E37E9">
        <w:t>Splita, Ruđera Boškovića 7/125, OIB: 68765596631</w:t>
      </w:r>
      <w:r w:rsidR="001655D4" w:rsidRPr="00F7157C">
        <w:rPr>
          <w:b/>
        </w:rPr>
        <w:t>,</w:t>
      </w:r>
      <w:r w:rsidRPr="00F7157C">
        <w:rPr>
          <w:b/>
        </w:rPr>
        <w:t xml:space="preserve"> </w:t>
      </w:r>
      <w:r w:rsidRPr="00E708A5">
        <w:t xml:space="preserve">imenuje </w:t>
      </w:r>
      <w:r w:rsidR="001655D4" w:rsidRPr="00E708A5">
        <w:t>se za stečajnog upravitelja nad stečajnim dužnikom</w:t>
      </w:r>
      <w:r w:rsidR="00E708A5">
        <w:rPr>
          <w:b/>
        </w:rPr>
        <w:t xml:space="preserve"> </w:t>
      </w:r>
      <w:r w:rsidR="000D0159">
        <w:t>EXP EDIT d.o.o., Šibenik, 8. dalmatinske udarne brigade 35, OIB: 98336052558</w:t>
      </w:r>
    </w:p>
    <w:p w:rsidRDefault="000D0159" w:rsidP="001E1AD1" w:rsidR="000D0159">
      <w:pPr>
        <w:ind w:hanging="705" w:left="705"/>
        <w:jc w:val="both"/>
      </w:pPr>
    </w:p>
    <w:p w:rsidRDefault="00590943" w:rsidP="00F7157C" w:rsidR="00DA7177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0D0159">
        <w:t>EXP EDIT d.o.o., Šibenik, 8. dalmatinske udarne brigade 35, OIB: 98336052558.</w:t>
      </w:r>
    </w:p>
    <w:p w:rsidRDefault="000D0159" w:rsidP="00F7157C" w:rsidR="000D0159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1655D4" w:rsidR="000A6630">
      <w:pPr>
        <w:jc w:val="both"/>
      </w:pPr>
    </w:p>
    <w:p w:rsidRDefault="00590943" w:rsidP="001655D4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6244C9" w:rsidR="00DA7177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0D0159">
        <w:t>28. travnja</w:t>
      </w:r>
      <w:r w:rsidR="00DA1F02">
        <w:t xml:space="preserve"> </w:t>
      </w:r>
      <w:r w:rsidR="001433E2">
        <w:t>2016</w:t>
      </w:r>
      <w:r w:rsidRPr="00CE76CB">
        <w:t xml:space="preserve">. pokrenut je prethodni postupak nad dužnikom </w:t>
      </w:r>
      <w:r w:rsidR="000D0159">
        <w:t>EXP EDIT d.o.o., Šibenik, 8. dalmatinske udarne brigade 35, OIB: 98336052558</w:t>
      </w:r>
      <w:r w:rsidR="00DA7177">
        <w:t>.</w:t>
      </w:r>
    </w:p>
    <w:p w:rsidRDefault="00590943" w:rsidP="006244C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0D0159">
        <w:t>588/16-10</w:t>
      </w:r>
      <w:r w:rsidRPr="006A62B7">
        <w:t xml:space="preserve"> od </w:t>
      </w:r>
      <w:r>
        <w:t xml:space="preserve">dana </w:t>
      </w:r>
      <w:r w:rsidR="000D0159">
        <w:t>23.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8555DF">
        <w:t>24. svibnja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9B3EA7">
        <w:t>16</w:t>
      </w:r>
      <w:r w:rsidR="008555DF">
        <w:t>. lipnja</w:t>
      </w:r>
      <w:r w:rsidR="009B3EA7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1655D4" w:rsidP="001655D4" w:rsidR="001655D4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1655D4" w:rsidP="001655D4" w:rsidR="001655D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1655D4" w:rsidP="001655D4" w:rsidR="001655D4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52549D">
        <w:t>9.</w:t>
      </w:r>
      <w:r w:rsidR="009B3EA7">
        <w:t xml:space="preserve"> siječnja</w:t>
      </w:r>
      <w:r w:rsidR="00F26669">
        <w:t xml:space="preserve"> </w:t>
      </w:r>
      <w:r>
        <w:t>201</w:t>
      </w:r>
      <w:r w:rsidR="007B171C">
        <w:t>7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</w:t>
      </w:r>
      <w:r w:rsidR="007B171C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7B171C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7B171C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7B171C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7B171C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</w:t>
      </w:r>
      <w:r w:rsidR="007B171C">
        <w:t xml:space="preserve"> Šibenik</w:t>
      </w:r>
      <w:r w:rsidRPr="006A62B7">
        <w:t>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1655D4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F04" w:rsidR="00A72F04">
      <w:r>
        <w:separator/>
      </w:r>
    </w:p>
  </w:endnote>
  <w:endnote w:id="0" w:type="continuationSeparator">
    <w:p w:rsidRDefault="00A72F04" w:rsidR="00A72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F04" w:rsidR="00A72F04">
      <w:r>
        <w:separator/>
      </w:r>
    </w:p>
  </w:footnote>
  <w:footnote w:id="0" w:type="continuationSeparator">
    <w:p w:rsidRDefault="00A72F04" w:rsidR="00A72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159" w:rsidP="00825537" w:rsidR="000D01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159" w:rsidR="000D01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159" w:rsidP="00825537" w:rsidR="000D01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7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0159" w:rsidP="00825537" w:rsidR="000D0159" w:rsidRPr="006A62B7">
    <w:pPr>
      <w:pStyle w:val="Zaglavlje"/>
      <w:jc w:val="right"/>
    </w:pPr>
    <w:r w:rsidRPr="006A62B7">
      <w:t>Poslovni broj 1 St-</w:t>
    </w:r>
    <w:r>
      <w:t>588/16-14</w:t>
    </w:r>
  </w:p>
  <w:p w:rsidRDefault="000D0159" w:rsidP="00825537" w:rsidR="000D0159">
    <w:pPr>
      <w:pStyle w:val="Zaglavlje"/>
      <w:jc w:val="right"/>
      <w:rPr>
        <w:rFonts w:cs="Arial" w:hAnsi="Arial" w:ascii="Arial"/>
        <w:sz w:val="22"/>
        <w:szCs w:val="22"/>
      </w:rPr>
    </w:pPr>
  </w:p>
  <w:p w:rsidRDefault="000D0159" w:rsidP="00825537" w:rsidR="000D0159">
    <w:pPr>
      <w:pStyle w:val="Zaglavlje"/>
      <w:jc w:val="right"/>
      <w:rPr>
        <w:rFonts w:cs="Arial" w:hAnsi="Arial" w:ascii="Arial"/>
        <w:sz w:val="22"/>
        <w:szCs w:val="22"/>
      </w:rPr>
    </w:pPr>
  </w:p>
  <w:p w:rsidRDefault="000D0159" w:rsidP="00825537" w:rsidR="000D015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3E02"/>
    <w:rsid w:val="00015DEB"/>
    <w:rsid w:val="000233AE"/>
    <w:rsid w:val="00040296"/>
    <w:rsid w:val="0006522B"/>
    <w:rsid w:val="000923C5"/>
    <w:rsid w:val="000964E5"/>
    <w:rsid w:val="000A6630"/>
    <w:rsid w:val="000D0159"/>
    <w:rsid w:val="000D7790"/>
    <w:rsid w:val="001144F4"/>
    <w:rsid w:val="00117181"/>
    <w:rsid w:val="001433E2"/>
    <w:rsid w:val="001441EB"/>
    <w:rsid w:val="001540AB"/>
    <w:rsid w:val="001655D4"/>
    <w:rsid w:val="001774B2"/>
    <w:rsid w:val="00186D9B"/>
    <w:rsid w:val="00195040"/>
    <w:rsid w:val="001D46D2"/>
    <w:rsid w:val="001E1AD1"/>
    <w:rsid w:val="00215D49"/>
    <w:rsid w:val="00216EE2"/>
    <w:rsid w:val="00236C5C"/>
    <w:rsid w:val="00272170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2549D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44C9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B171C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555DF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B3EA7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72F04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604A8"/>
    <w:rsid w:val="00B85A8A"/>
    <w:rsid w:val="00BA5150"/>
    <w:rsid w:val="00BB0D8F"/>
    <w:rsid w:val="00BC2AA3"/>
    <w:rsid w:val="00BE48EC"/>
    <w:rsid w:val="00C179CC"/>
    <w:rsid w:val="00C35145"/>
    <w:rsid w:val="00C843A4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A7177"/>
    <w:rsid w:val="00DC0DCC"/>
    <w:rsid w:val="00E27A0D"/>
    <w:rsid w:val="00E37E40"/>
    <w:rsid w:val="00E64315"/>
    <w:rsid w:val="00E708A5"/>
    <w:rsid w:val="00E719C1"/>
    <w:rsid w:val="00E93CD4"/>
    <w:rsid w:val="00EA42B5"/>
    <w:rsid w:val="00EB36A0"/>
    <w:rsid w:val="00EF5BFE"/>
    <w:rsid w:val="00EF7C9A"/>
    <w:rsid w:val="00F06CC6"/>
    <w:rsid w:val="00F26669"/>
    <w:rsid w:val="00F7157C"/>
    <w:rsid w:val="00F730A1"/>
    <w:rsid w:val="00F85CB1"/>
    <w:rsid w:val="00FB12BC"/>
    <w:rsid w:val="00FC2EE6"/>
    <w:rsid w:val="00FD675D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D6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7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7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7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7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D6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7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7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7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7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 EDIT d.o.o. za trgovinu, proizvodnju i poslovne usluge</izvorni_sadrzaj>
    <derivirana_varijabla naziv="DomainObject.Predmet.ProtustrankaFormated_1">  EXP EDIT d.o.o. za trgovinu, proizvodnju i poslovne usluge</derivirana_varijabla>
  </DomainObject.Predmet.ProtustrankaFormated>
  <DomainObject.Predmet.ProtustrankaFormatedOIB>
    <izvorni_sadrzaj>  EXP EDIT d.o.o. za trgovinu, proizvodnju i poslovne usluge, OIB 98336052558</izvorni_sadrzaj>
    <derivirana_varijabla naziv="DomainObject.Predmet.ProtustrankaFormatedOIB_1">  EXP EDIT d.o.o. za trgovinu, proizvodnju i poslovne usluge, OIB 98336052558</derivirana_varijabla>
  </DomainObject.Predmet.ProtustrankaFormatedOIB>
  <DomainObject.Predmet.ProtustrankaFormatedWithAdress>
    <izvorni_sadrzaj> EXP EDIT d.o.o. za trgovinu, proizvodnju i poslovne usluge, 8. dalmatinske udarne brigade 35, 22000 Šibenik</izvorni_sadrzaj>
    <derivirana_varijabla naziv="DomainObject.Predmet.ProtustrankaFormatedWithAdress_1"> EXP EDIT d.o.o. za trgovinu, proizvodnju i poslovne usluge, 8. dalmatinske udarne brigade 35, 22000 Šibenik</derivirana_varijabla>
  </DomainObject.Predmet.ProtustrankaFormatedWithAdress>
  <DomainObject.Predmet.ProtustrankaFormatedWithAdressOIB>
    <izvorni_sadrzaj> EXP EDIT d.o.o. za trgovinu, proizvodnju i poslovne usluge, OIB 98336052558, 8. dalmatinske udarne brigade 35, 22000 Šibenik</izvorni_sadrzaj>
    <derivirana_varijabla naziv="DomainObject.Predmet.ProtustrankaFormatedWithAdressOIB_1"> EXP EDIT d.o.o. za trgovinu, proizvodnju i poslovne usluge, OIB 98336052558, 8. dalmatinske udarne brigade 35, 22000 Šibenik</derivirana_varijabla>
  </DomainObject.Predmet.ProtustrankaFormatedWithAdressOIB>
  <DomainObject.Predmet.ProtustrankaWithAdress>
    <izvorni_sadrzaj>EXP EDIT d.o.o. za trgovinu, proizvodnju i poslovne usluge 8. dalmatinske udarne brigade 35, 22000 Šibenik</izvorni_sadrzaj>
    <derivirana_varijabla naziv="DomainObject.Predmet.ProtustrankaWithAdress_1">EXP EDIT d.o.o. za trgovinu, proizvodnju i poslovne usluge 8. dalmatinske udarne brigade 35, 22000 Šibenik</derivirana_varijabla>
  </DomainObject.Predmet.ProtustrankaWithAdress>
  <DomainObject.Predmet.ProtustrankaWithAdressOIB>
    <izvorni_sadrzaj>EXP EDIT d.o.o. za trgovinu, proizvodnju i poslovne usluge, OIB 98336052558, 8. dalmatinske udarne brigade 35, 22000 Šibenik</izvorni_sadrzaj>
    <derivirana_varijabla naziv="DomainObject.Predmet.ProtustrankaWithAdressOIB_1">EXP EDIT d.o.o. za trgovinu, proizvodnju i poslovne usluge, OIB 98336052558, 8. dalmatinske udarne brigade 35, 22000 Šibenik</derivirana_varijabla>
  </DomainObject.Predmet.ProtustrankaWithAdressOIB>
  <DomainObject.Predmet.ProtustrankaNazivFormated>
    <izvorni_sadrzaj>EXP EDIT d.o.o. za trgovinu, proizvodnju i poslovne usluge</izvorni_sadrzaj>
    <derivirana_varijabla naziv="DomainObject.Predmet.ProtustrankaNazivFormated_1">EXP EDIT d.o.o. za trgovinu, proizvodnju i poslovne usluge</derivirana_varijabla>
  </DomainObject.Predmet.ProtustrankaNazivFormated>
  <DomainObject.Predmet.ProtustrankaNazivFormatedOIB>
    <izvorni_sadrzaj>EXP EDIT d.o.o. za trgovinu, proizvodnju i poslovne usluge, OIB 98336052558</izvorni_sadrzaj>
    <derivirana_varijabla naziv="DomainObject.Predmet.ProtustrankaNazivFormatedOIB_1">EXP EDIT d.o.o. za trgovinu, proizvodnju i poslovne usluge, OIB 98336052558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Perivoj L.Marune 1, 22000 Šibenik</izvorni_sadrzaj>
    <derivirana_varijabla naziv="DomainObject.Predmet.StrankaFormatedWithAdress_1"> Fina, Perivoj L.Marune 1, 22000 Šibenik</derivirana_varijabla>
  </DomainObject.Predmet.StrankaFormatedWithAdress>
  <DomainObject.Predmet.StrankaFormatedWithAdressOIB>
    <izvorni_sadrzaj> Fina, OIB 85821130368, Perivoj L.Marune 1, 22000 Šibenik</izvorni_sadrzaj>
    <derivirana_varijabla naziv="DomainObject.Predmet.StrankaFormatedWithAdressOIB_1"> Fina, OIB 85821130368, Perivoj L.Marune 1, 22000 Šibenik</derivirana_varijabla>
  </DomainObject.Predmet.StrankaFormatedWithAdressOIB>
  <DomainObject.Predmet.StrankaWithAdress>
    <izvorni_sadrzaj>Fina Perivoj L.Marune 1,22000 Šibenik</izvorni_sadrzaj>
    <derivirana_varijabla naziv="DomainObject.Predmet.StrankaWithAdress_1">Fina Perivoj L.Marune 1,22000 Šibenik</derivirana_varijabla>
  </DomainObject.Predmet.StrankaWithAdress>
  <DomainObject.Predmet.StrankaWithAdressOIB>
    <izvorni_sadrzaj>Fina, OIB 85821130368, Perivoj L.Marune 1,22000 Šibenik</izvorni_sadrzaj>
    <derivirana_varijabla naziv="DomainObject.Predmet.StrankaWithAdressOIB_1">Fina, OIB 85821130368, Perivoj L.Marune 1,22000 Šibenik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Perivoj L.Marune 1, 22000 Šibenik</item>
    </izvorni_sadrzaj>
    <derivirana_varijabla naziv="DomainObject.Predmet.StrankaListFormatedWithAdress_1">
      <item>Fina, Perivoj L.Marune 1, 22000 Šibenik</item>
    </derivirana_varijabla>
  </DomainObject.Predmet.StrankaListFormatedWithAdress>
  <DomainObject.Predmet.StrankaListFormatedWithAdressOIB>
    <izvorni_sadrzaj>
      <item>Fina, OIB 85821130368, Perivoj L.Marune 1, 22000 Šibenik</item>
    </izvorni_sadrzaj>
    <derivirana_varijabla naziv="DomainObject.Predmet.StrankaListFormatedWithAdressOIB_1">
      <item>Fina, OIB 85821130368, Perivoj L.Marune 1, 22000 Šibenik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EXP EDIT d.o.o. za trgovinu, proizvodnju i poslovne usluge</item>
    </izvorni_sadrzaj>
    <derivirana_varijabla naziv="DomainObject.Predmet.ProtuStrankaListFormated_1">
      <item>EXP EDIT d.o.o. za trgovinu, proizvodnju i poslovne usluge</item>
    </derivirana_varijabla>
  </DomainObject.Predmet.ProtuStrankaListFormated>
  <DomainObject.Predmet.ProtuStrankaListFormatedOIB>
    <izvorni_sadrzaj>
      <item>EXP EDIT d.o.o. za trgovinu, proizvodnju i poslovne usluge, OIB 98336052558</item>
    </izvorni_sadrzaj>
    <derivirana_varijabla naziv="DomainObject.Predmet.ProtuStrankaListFormatedOIB_1">
      <item>EXP EDIT d.o.o. za trgovinu, proizvodnju i poslovne usluge, OIB 98336052558</item>
    </derivirana_varijabla>
  </DomainObject.Predmet.ProtuStrankaListFormatedOIB>
  <DomainObject.Predmet.ProtuStrankaListFormatedWithAdress>
    <izvorni_sadrzaj>
      <item>EXP EDIT d.o.o. za trgovinu, proizvodnju i poslovne usluge, 8. dalmatinske udarne brigade 35, 22000 Šibenik</item>
    </izvorni_sadrzaj>
    <derivirana_varijabla naziv="DomainObject.Predmet.ProtuStrankaListFormatedWithAdress_1">
      <item>EXP EDIT d.o.o. za trgovinu, proizvodnju i poslovne usluge, 8. dalmatinske udarne brigade 35, 22000 Šibenik</item>
    </derivirana_varijabla>
  </DomainObject.Predmet.ProtuStrankaListFormatedWithAdress>
  <DomainObject.Predmet.ProtuStrankaListFormatedWithAdressOIB>
    <izvorni_sadrzaj>
      <item>EXP EDIT d.o.o. za trgovinu, proizvodnju i poslovne usluge, OIB 98336052558, 8. dalmatinske udarne brigade 35, 22000 Šibenik</item>
    </izvorni_sadrzaj>
    <derivirana_varijabla naziv="DomainObject.Predmet.ProtuStrankaListFormatedWithAdressOIB_1">
      <item>EXP EDIT d.o.o. za trgovinu, proizvodnju i poslovne usluge, OIB 98336052558, 8. dalmatinske udarne brigade 35, 22000 Šibenik</item>
    </derivirana_varijabla>
  </DomainObject.Predmet.ProtuStrankaListFormatedWithAdressOIB>
  <DomainObject.Predmet.ProtuStrankaListNazivFormated>
    <izvorni_sadrzaj>
      <item>EXP EDIT d.o.o. za trgovinu, proizvodnju i poslovne usluge</item>
    </izvorni_sadrzaj>
    <derivirana_varijabla naziv="DomainObject.Predmet.ProtuStrankaListNazivFormated_1">
      <item>EXP EDIT d.o.o. za trgovinu, proizvodnju i poslovne usluge</item>
    </derivirana_varijabla>
  </DomainObject.Predmet.ProtuStrankaListNazivFormated>
  <DomainObject.Predmet.ProtuStrankaListNazivFormatedOIB>
    <izvorni_sadrzaj>
      <item>EXP EDIT d.o.o. za trgovinu, proizvodnju i poslovne usluge, OIB 98336052558</item>
    </izvorni_sadrzaj>
    <derivirana_varijabla naziv="DomainObject.Predmet.ProtuStrankaListNazivFormatedOIB_1">
      <item>EXP EDIT d.o.o. za trgovinu, proizvodnju i poslovne usluge, OIB 98336052558</item>
    </derivirana_varijabla>
  </DomainObject.Predmet.ProtuStrankaListNazivFormatedOIB>
  <DomainObject.Predmet.OstaliListFormated>
    <izvorni_sadrzaj>
      <item>Drago Pulić</item>
    </izvorni_sadrzaj>
    <derivirana_varijabla naziv="DomainObject.Predmet.OstaliListFormated_1">
      <item>Drago Pulić</item>
    </derivirana_varijabla>
  </DomainObject.Predmet.OstaliListFormated>
  <DomainObject.Predmet.OstaliListFormatedOIB>
    <izvorni_sadrzaj>
      <item>Drago Pulić, OIB 31239549059</item>
    </izvorni_sadrzaj>
    <derivirana_varijabla naziv="DomainObject.Predmet.OstaliListFormatedOIB_1">
      <item>Drago Pulić, OIB 31239549059</item>
    </derivirana_varijabla>
  </DomainObject.Predmet.OstaliListFormatedOIB>
  <DomainObject.Predmet.OstaliListFormatedWithAdress>
    <izvorni_sadrzaj>
      <item>Drago Pulić, 8. Dalmatinske Udarne Brigade 35, 22000 Šibenik</item>
    </izvorni_sadrzaj>
    <derivirana_varijabla naziv="DomainObject.Predmet.OstaliListFormatedWithAdress_1">
      <item>Drago Pulić, 8. Dalmatinske Udarne Brigade 35, 22000 Šibenik</item>
    </derivirana_varijabla>
  </DomainObject.Predmet.OstaliListFormatedWithAdress>
  <DomainObject.Predmet.OstaliListFormatedWithAdressOIB>
    <izvorni_sadrzaj>
      <item>Drago Pulić, OIB 31239549059, 8. Dalmatinske Udarne Brigade 35, 22000 Šibenik</item>
    </izvorni_sadrzaj>
    <derivirana_varijabla naziv="DomainObject.Predmet.OstaliListFormatedWithAdressOIB_1">
      <item>Drago Pulić, OIB 31239549059, 8. Dalmatinske Udarne Brigade 35, 22000 Šibenik</item>
    </derivirana_varijabla>
  </DomainObject.Predmet.OstaliListFormatedWithAdressOIB>
  <DomainObject.Predmet.OstaliListNazivFormated>
    <izvorni_sadrzaj>
      <item>Drago Pulić</item>
    </izvorni_sadrzaj>
    <derivirana_varijabla naziv="DomainObject.Predmet.OstaliListNazivFormated_1">
      <item>Drago Pulić</item>
    </derivirana_varijabla>
  </DomainObject.Predmet.OstaliListNazivFormated>
  <DomainObject.Predmet.OstaliListNazivFormatedOIB>
    <izvorni_sadrzaj>
      <item>Drago Pulić, OIB 31239549059</item>
    </izvorni_sadrzaj>
    <derivirana_varijabla naziv="DomainObject.Predmet.OstaliListNazivFormatedOIB_1">
      <item>Drago Pulić, OIB 31239549059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EXP EDIT d.o.o. za trgovinu, proizvodnju i poslovne usluge</izvorni_sadrzaj>
    <derivirana_varijabla naziv="DomainObject.Predmet.ProtustrankaIDrugi_1">EXP EDIT d.o.o. za trgovinu, proizvodnju i poslovne usluge</derivirana_varijabla>
  </DomainObject.Predmet.ProtustrankaIDrugi>
  <DomainObject.Predmet.StrankaIDrugiAdressOIB>
    <izvorni_sadrzaj>Fina, OIB 85821130368, Perivoj L.Marune 1, 22000 Šibenik</izvorni_sadrzaj>
    <derivirana_varijabla naziv="DomainObject.Predmet.StrankaIDrugiAdressOIB_1">Fina, OIB 85821130368, Perivoj L.Marune 1, 22000 Šibenik</derivirana_varijabla>
  </DomainObject.Predmet.StrankaIDrugiAdressOIB>
  <DomainObject.Predmet.ProtustrankaIDrugiAdressOIB>
    <izvorni_sadrzaj>EXP EDIT d.o.o. za trgovinu, proizvodnju i poslovne usluge, OIB 98336052558, 8. dalmatinske udarne brigade 35, 22000 Šibenik</izvorni_sadrzaj>
    <derivirana_varijabla naziv="DomainObject.Predmet.ProtustrankaIDrugiAdressOIB_1">EXP EDIT d.o.o. za trgovinu, proizvodnju i poslovne usluge, OIB 98336052558, 8. dalmatinske udarne brigade 35,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EXP EDIT d.o.o. za trgovinu, proizvodnju i poslovne usluge</item>
      <item>Drago Pulić</item>
    </izvorni_sadrzaj>
    <derivirana_varijabla naziv="DomainObject.Predmet.SudioniciListNaziv_1">
      <item>Fina</item>
      <item>EXP EDIT d.o.o. za trgovinu, proizvodnju i poslovne usluge</item>
      <item>Drago Pulić</item>
    </derivirana_varijabla>
  </DomainObject.Predmet.SudioniciListNaziv>
  <DomainObject.Predmet.SudioniciListAdressOIB>
    <izvorni_sadrzaj>
      <item>Fina, OIB 85821130368, Perivoj L.Marune 1,22000 Šibenik</item>
      <item>EXP EDIT d.o.o. za trgovinu, proizvodnju i poslovne usluge, OIB 98336052558, 8. dalmatinske udarne brigade 35,22000 Šibenik</item>
      <item>Drago Pulić, OIB 31239549059, 8. Dalmatinske Udarne Brigade 35,22000 Šibenik</item>
    </izvorni_sadrzaj>
    <derivirana_varijabla naziv="DomainObject.Predmet.SudioniciListAdressOIB_1">
      <item>Fina, OIB 85821130368, Perivoj L.Marune 1,22000 Šibenik</item>
      <item>EXP EDIT d.o.o. za trgovinu, proizvodnju i poslovne usluge, OIB 98336052558, 8. dalmatinske udarne brigade 35,22000 Šibenik</item>
      <item>Drago Pulić, OIB 31239549059, 8. Dalmatinske Udarne Brigade 35,22000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98336052558</item>
      <item>, OIB 31239549059</item>
    </izvorni_sadrzaj>
    <derivirana_varijabla naziv="DomainObject.Predmet.SudioniciListNazivOIB_1">
      <item>, OIB 85821130368</item>
      <item>, OIB 98336052558</item>
      <item>, OIB 31239549059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648</properties:Words>
  <properties:Characters>3441</properties:Characters>
  <properties:Lines>94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2016-12-20T08:47:00Z</dcterms:created>
  <dc:creator>Ardena Bajlo</dc:creator>
  <cp:lastModifiedBy>wsadmin</cp:lastModifiedBy>
  <cp:lastPrinted>2015-03-02T10:10:00Z</cp:lastPrinted>
  <dcterms:modified xmlns:xsi="http://www.w3.org/2001/XMLSchema-instance" xsi:type="dcterms:W3CDTF">2017-01-09T12:41:00Z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