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fa7d" w14:paraId="585fa7d" w:rsidRDefault="00CD4C1E" w:rsidP="00CD4C1E" w:rsidR="00CD4C1E" w:rsidRPr="00204FC7">
      <w:pPr>
        <w:ind w:firstLine="708"/>
        <w15:collapsed w:val="false"/>
        <w:rPr>
          <w:b/>
          <w:sz w:val="22"/>
          <w:szCs w:val="22"/>
        </w:rPr>
      </w:pPr>
      <w:bookmarkStart w:name="_GoBack" w:id="0"/>
      <w:bookmarkEnd w:id="0"/>
      <w:r w:rsidRPr="00204FC7">
        <w:rPr>
          <w:noProof/>
          <w:color w:val="0000FF"/>
          <w:sz w:val="22"/>
          <w:szCs w:val="22"/>
        </w:rPr>
        <w:drawing>
          <wp:inline distR="0" distL="0" distB="0" distT="0">
            <wp:extent cy="733425" cx="552450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D4C1E" w:rsidP="00CD4C1E" w:rsidR="00CD4C1E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REPUBLIKA HRVATSKA</w:t>
      </w:r>
    </w:p>
    <w:p w:rsidRDefault="00CD4C1E" w:rsidP="00CD4C1E" w:rsidR="00CD4C1E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TRGOVAČKI SUD U SPLITU</w:t>
      </w:r>
    </w:p>
    <w:p w:rsidRDefault="0019143D" w:rsidP="00CD4C1E" w:rsidR="0019143D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STALNA SLUŽBA U DUBROVNIKU</w:t>
      </w:r>
    </w:p>
    <w:p w:rsidRDefault="0019143D" w:rsidP="009A0DB5" w:rsidR="00CD4C1E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Dubrovnik, Dr. A. Starčevića 23</w:t>
      </w:r>
      <w:r w:rsidR="009A0DB5" w:rsidRPr="00204FC7">
        <w:rPr>
          <w:b/>
          <w:sz w:val="22"/>
          <w:szCs w:val="22"/>
        </w:rPr>
        <w:tab/>
      </w:r>
      <w:r w:rsidR="009A0DB5" w:rsidRPr="00204FC7">
        <w:rPr>
          <w:b/>
          <w:sz w:val="22"/>
          <w:szCs w:val="22"/>
        </w:rPr>
        <w:tab/>
      </w:r>
      <w:r w:rsidR="009A0DB5" w:rsidRPr="00204FC7">
        <w:rPr>
          <w:b/>
          <w:sz w:val="22"/>
          <w:szCs w:val="22"/>
        </w:rPr>
        <w:tab/>
      </w:r>
      <w:r w:rsidR="009A0DB5" w:rsidRPr="00204FC7">
        <w:rPr>
          <w:b/>
          <w:sz w:val="22"/>
          <w:szCs w:val="22"/>
        </w:rPr>
        <w:tab/>
      </w:r>
      <w:r w:rsidR="009A0DB5"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>Posl.br.7.St</w:t>
      </w:r>
      <w:r w:rsidR="00F362C9" w:rsidRPr="00204FC7">
        <w:rPr>
          <w:b/>
          <w:sz w:val="22"/>
          <w:szCs w:val="22"/>
        </w:rPr>
        <w:t>pn</w:t>
      </w:r>
      <w:r w:rsidRPr="00204FC7">
        <w:rPr>
          <w:b/>
          <w:sz w:val="22"/>
          <w:szCs w:val="22"/>
        </w:rPr>
        <w:t xml:space="preserve">. </w:t>
      </w:r>
      <w:r w:rsidR="00F362C9" w:rsidRPr="00204FC7">
        <w:rPr>
          <w:b/>
          <w:sz w:val="22"/>
          <w:szCs w:val="22"/>
        </w:rPr>
        <w:t>102</w:t>
      </w:r>
      <w:r w:rsidRPr="00204FC7">
        <w:rPr>
          <w:b/>
          <w:sz w:val="22"/>
          <w:szCs w:val="22"/>
        </w:rPr>
        <w:t>/13</w:t>
      </w:r>
    </w:p>
    <w:p w:rsidRDefault="0019143D" w:rsidP="00CD4C1E" w:rsidR="0019143D" w:rsidRPr="00204FC7">
      <w:pPr>
        <w:jc w:val="both"/>
        <w:rPr>
          <w:b/>
          <w:sz w:val="22"/>
          <w:szCs w:val="22"/>
        </w:rPr>
      </w:pPr>
    </w:p>
    <w:p w:rsidRDefault="00CD4C1E" w:rsidP="00CD4C1E" w:rsidR="00CD4C1E" w:rsidRPr="00204FC7">
      <w:pPr>
        <w:rPr>
          <w:sz w:val="22"/>
          <w:szCs w:val="22"/>
        </w:rPr>
      </w:pPr>
    </w:p>
    <w:p w:rsidRDefault="00CD4C1E" w:rsidP="00CD4C1E" w:rsidR="00CD4C1E" w:rsidRPr="00204FC7">
      <w:pPr>
        <w:jc w:val="center"/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R E P U B L I K A  H R V A T S K A</w:t>
      </w:r>
    </w:p>
    <w:p w:rsidRDefault="00CD4C1E" w:rsidP="00CD4C1E" w:rsidR="00CD4C1E" w:rsidRPr="00204FC7">
      <w:pPr>
        <w:pStyle w:val="Naslov2"/>
        <w:rPr>
          <w:sz w:val="22"/>
          <w:szCs w:val="22"/>
        </w:rPr>
      </w:pPr>
      <w:r w:rsidRPr="00204FC7">
        <w:rPr>
          <w:sz w:val="22"/>
          <w:szCs w:val="22"/>
        </w:rPr>
        <w:t>R J E Š E N J E</w:t>
      </w:r>
    </w:p>
    <w:p w:rsidRDefault="00CD4C1E" w:rsidP="00CD4C1E" w:rsidR="00CD4C1E" w:rsidRPr="00204FC7">
      <w:pPr>
        <w:rPr>
          <w:b/>
          <w:sz w:val="22"/>
          <w:szCs w:val="22"/>
        </w:rPr>
      </w:pPr>
    </w:p>
    <w:p w:rsidRDefault="00F362C9" w:rsidP="004F2057" w:rsidR="0019143D" w:rsidRPr="00204FC7">
      <w:pPr>
        <w:ind w:firstLine="708"/>
        <w:jc w:val="both"/>
        <w:rPr>
          <w:sz w:val="22"/>
          <w:szCs w:val="22"/>
        </w:rPr>
      </w:pPr>
      <w:r w:rsidRPr="00204FC7">
        <w:rPr>
          <w:sz w:val="22"/>
          <w:szCs w:val="22"/>
        </w:rPr>
        <w:t xml:space="preserve">Trgovački sud u Splitu, Stalna služba u Dubrovniku, po stečajnom sucu tog suda Diani </w:t>
      </w:r>
      <w:proofErr w:type="spellStart"/>
      <w:r w:rsidRPr="00204FC7">
        <w:rPr>
          <w:sz w:val="22"/>
          <w:szCs w:val="22"/>
        </w:rPr>
        <w:t>Butigan</w:t>
      </w:r>
      <w:proofErr w:type="spellEnd"/>
      <w:r w:rsidRPr="00204FC7">
        <w:rPr>
          <w:sz w:val="22"/>
          <w:szCs w:val="22"/>
        </w:rPr>
        <w:t xml:space="preserve"> Granić, kao sucu pojedincu, povodom prijedloga za sklapanje </w:t>
      </w:r>
      <w:proofErr w:type="spellStart"/>
      <w:r w:rsidRPr="00204FC7">
        <w:rPr>
          <w:sz w:val="22"/>
          <w:szCs w:val="22"/>
        </w:rPr>
        <w:t>predstečajne</w:t>
      </w:r>
      <w:proofErr w:type="spellEnd"/>
      <w:r w:rsidRPr="00204FC7">
        <w:rPr>
          <w:sz w:val="22"/>
          <w:szCs w:val="22"/>
        </w:rPr>
        <w:t xml:space="preserve"> nagodbe dužnika PROCOM d.o.o. Opuzen, Zrinsko </w:t>
      </w:r>
      <w:proofErr w:type="spellStart"/>
      <w:r w:rsidRPr="00204FC7">
        <w:rPr>
          <w:sz w:val="22"/>
          <w:szCs w:val="22"/>
        </w:rPr>
        <w:t>Frankopanska</w:t>
      </w:r>
      <w:proofErr w:type="spellEnd"/>
      <w:r w:rsidRPr="00204FC7">
        <w:rPr>
          <w:sz w:val="22"/>
          <w:szCs w:val="22"/>
        </w:rPr>
        <w:t xml:space="preserve"> 127, OIB: 73954510684, nakon ročišta radi sklapanja </w:t>
      </w:r>
      <w:proofErr w:type="spellStart"/>
      <w:r w:rsidRPr="00204FC7">
        <w:rPr>
          <w:sz w:val="22"/>
          <w:szCs w:val="22"/>
        </w:rPr>
        <w:t>predstečajne</w:t>
      </w:r>
      <w:proofErr w:type="spellEnd"/>
      <w:r w:rsidRPr="00204FC7">
        <w:rPr>
          <w:sz w:val="22"/>
          <w:szCs w:val="22"/>
        </w:rPr>
        <w:t xml:space="preserve"> nagodbe održanog dana 14. srpnja 2014. godine uz sudjelovanje dužnika: PROCOM d.o.o. Opuzen, Zrinsko </w:t>
      </w:r>
      <w:proofErr w:type="spellStart"/>
      <w:r w:rsidRPr="00204FC7">
        <w:rPr>
          <w:sz w:val="22"/>
          <w:szCs w:val="22"/>
        </w:rPr>
        <w:t>Frankopanska</w:t>
      </w:r>
      <w:proofErr w:type="spellEnd"/>
      <w:r w:rsidRPr="00204FC7">
        <w:rPr>
          <w:sz w:val="22"/>
          <w:szCs w:val="22"/>
        </w:rPr>
        <w:t xml:space="preserve"> 127, OIB: 73954510684, te vjerovnika Orbico d.o.o, Zagreb, zastupan po zamjeniku punomoćnika Ivici Banu, odvjetniku u Dubrovniku, Lift Modus d.o.o., zastupan po zamjeniku punomoćniku Andriji </w:t>
      </w:r>
      <w:proofErr w:type="spellStart"/>
      <w:r w:rsidRPr="00204FC7">
        <w:rPr>
          <w:sz w:val="22"/>
          <w:szCs w:val="22"/>
        </w:rPr>
        <w:t>Boras</w:t>
      </w:r>
      <w:proofErr w:type="spellEnd"/>
      <w:r w:rsidRPr="00204FC7">
        <w:rPr>
          <w:sz w:val="22"/>
          <w:szCs w:val="22"/>
        </w:rPr>
        <w:t>, odvjetniku u Metkoviću i Hrvatska Poštanska banka d.d. Zagreb, zastupan po Tomislavu Sabljić, dana 15. veljače 2018.g.</w:t>
      </w:r>
    </w:p>
    <w:p w:rsidRDefault="00F362C9" w:rsidP="004F2057" w:rsidR="00F362C9" w:rsidRPr="00204FC7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204FC7">
      <w:pPr>
        <w:jc w:val="center"/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r i j e š i o    j e</w:t>
      </w:r>
    </w:p>
    <w:p w:rsidRDefault="00CD4C1E" w:rsidP="00CD4C1E" w:rsidR="00CD4C1E" w:rsidRPr="00204FC7">
      <w:pPr>
        <w:rPr>
          <w:sz w:val="22"/>
          <w:szCs w:val="22"/>
        </w:rPr>
      </w:pPr>
    </w:p>
    <w:p w:rsidRDefault="00CD4C1E" w:rsidP="00CD4C1E" w:rsidR="006D44E7" w:rsidRPr="00204FC7">
      <w:pPr>
        <w:pStyle w:val="Tijeloteksta"/>
        <w:rPr>
          <w:sz w:val="22"/>
          <w:szCs w:val="22"/>
        </w:rPr>
      </w:pPr>
      <w:r w:rsidRPr="00204FC7">
        <w:rPr>
          <w:sz w:val="22"/>
          <w:szCs w:val="22"/>
        </w:rPr>
        <w:t xml:space="preserve">           Ispravlja se rješenje Trgovačkog suda u Splitu, </w:t>
      </w:r>
      <w:r w:rsidR="009A0DB5" w:rsidRPr="00204FC7">
        <w:rPr>
          <w:sz w:val="22"/>
          <w:szCs w:val="22"/>
        </w:rPr>
        <w:t xml:space="preserve">Stalna služba u Dubrovniku, </w:t>
      </w:r>
      <w:r w:rsidR="004F2057" w:rsidRPr="00204FC7">
        <w:rPr>
          <w:sz w:val="22"/>
          <w:szCs w:val="22"/>
        </w:rPr>
        <w:t xml:space="preserve"> </w:t>
      </w:r>
      <w:proofErr w:type="spellStart"/>
      <w:r w:rsidR="004F2057" w:rsidRPr="00204FC7">
        <w:rPr>
          <w:sz w:val="22"/>
          <w:szCs w:val="22"/>
        </w:rPr>
        <w:t>posl</w:t>
      </w:r>
      <w:proofErr w:type="spellEnd"/>
      <w:r w:rsidR="004F2057" w:rsidRPr="00204FC7">
        <w:rPr>
          <w:sz w:val="22"/>
          <w:szCs w:val="22"/>
        </w:rPr>
        <w:t xml:space="preserve">. br. 7. </w:t>
      </w:r>
      <w:proofErr w:type="spellStart"/>
      <w:r w:rsidR="004F2057" w:rsidRPr="00204FC7">
        <w:rPr>
          <w:sz w:val="22"/>
          <w:szCs w:val="22"/>
        </w:rPr>
        <w:t>St</w:t>
      </w:r>
      <w:r w:rsidR="00F362C9" w:rsidRPr="00204FC7">
        <w:rPr>
          <w:sz w:val="22"/>
          <w:szCs w:val="22"/>
        </w:rPr>
        <w:t>pn</w:t>
      </w:r>
      <w:proofErr w:type="spellEnd"/>
      <w:r w:rsidR="004F2057" w:rsidRPr="00204FC7">
        <w:rPr>
          <w:sz w:val="22"/>
          <w:szCs w:val="22"/>
        </w:rPr>
        <w:t xml:space="preserve">. </w:t>
      </w:r>
      <w:r w:rsidR="00F362C9" w:rsidRPr="00204FC7">
        <w:rPr>
          <w:sz w:val="22"/>
          <w:szCs w:val="22"/>
        </w:rPr>
        <w:t>102</w:t>
      </w:r>
      <w:r w:rsidR="0019143D" w:rsidRPr="00204FC7">
        <w:rPr>
          <w:sz w:val="22"/>
          <w:szCs w:val="22"/>
        </w:rPr>
        <w:t xml:space="preserve">/13 od </w:t>
      </w:r>
      <w:r w:rsidR="00F362C9" w:rsidRPr="00204FC7">
        <w:rPr>
          <w:sz w:val="22"/>
          <w:szCs w:val="22"/>
        </w:rPr>
        <w:t>14</w:t>
      </w:r>
      <w:r w:rsidR="0019143D" w:rsidRPr="00204FC7">
        <w:rPr>
          <w:sz w:val="22"/>
          <w:szCs w:val="22"/>
        </w:rPr>
        <w:t xml:space="preserve">. </w:t>
      </w:r>
      <w:r w:rsidR="00F362C9" w:rsidRPr="00204FC7">
        <w:rPr>
          <w:sz w:val="22"/>
          <w:szCs w:val="22"/>
        </w:rPr>
        <w:t>srpnja 2014</w:t>
      </w:r>
      <w:r w:rsidR="0019143D" w:rsidRPr="00204FC7">
        <w:rPr>
          <w:sz w:val="22"/>
          <w:szCs w:val="22"/>
        </w:rPr>
        <w:t>.g.</w:t>
      </w:r>
      <w:r w:rsidR="00546AA0" w:rsidRPr="00204FC7">
        <w:rPr>
          <w:sz w:val="22"/>
          <w:szCs w:val="22"/>
        </w:rPr>
        <w:t xml:space="preserve"> </w:t>
      </w:r>
      <w:r w:rsidRPr="00204FC7">
        <w:rPr>
          <w:sz w:val="22"/>
          <w:szCs w:val="22"/>
        </w:rPr>
        <w:t xml:space="preserve"> na način da se </w:t>
      </w:r>
      <w:r w:rsidR="00F362C9" w:rsidRPr="00204FC7">
        <w:rPr>
          <w:sz w:val="22"/>
          <w:szCs w:val="22"/>
        </w:rPr>
        <w:t>u spomenutom</w:t>
      </w:r>
      <w:r w:rsidR="00D47ABA" w:rsidRPr="00204FC7">
        <w:rPr>
          <w:sz w:val="22"/>
          <w:szCs w:val="22"/>
        </w:rPr>
        <w:t xml:space="preserve"> </w:t>
      </w:r>
      <w:r w:rsidR="00F362C9" w:rsidRPr="00204FC7">
        <w:rPr>
          <w:sz w:val="22"/>
          <w:szCs w:val="22"/>
        </w:rPr>
        <w:t>rješenju (list 2, redak 9)</w:t>
      </w:r>
      <w:r w:rsidR="001B4C00" w:rsidRPr="00204FC7">
        <w:rPr>
          <w:sz w:val="22"/>
          <w:szCs w:val="22"/>
        </w:rPr>
        <w:t xml:space="preserve"> </w:t>
      </w:r>
      <w:r w:rsidR="00546AA0" w:rsidRPr="00204FC7">
        <w:rPr>
          <w:sz w:val="22"/>
          <w:szCs w:val="22"/>
        </w:rPr>
        <w:t>ne</w:t>
      </w:r>
      <w:r w:rsidR="00F362C9" w:rsidRPr="00204FC7">
        <w:rPr>
          <w:sz w:val="22"/>
          <w:szCs w:val="22"/>
        </w:rPr>
        <w:t>potpuno</w:t>
      </w:r>
      <w:r w:rsidR="00546AA0" w:rsidRPr="00204FC7">
        <w:rPr>
          <w:sz w:val="22"/>
          <w:szCs w:val="22"/>
        </w:rPr>
        <w:t xml:space="preserve"> naveden </w:t>
      </w:r>
      <w:r w:rsidR="00F362C9" w:rsidRPr="00204FC7">
        <w:rPr>
          <w:sz w:val="22"/>
          <w:szCs w:val="22"/>
        </w:rPr>
        <w:t>naziv</w:t>
      </w:r>
      <w:r w:rsidR="00546AA0" w:rsidRPr="00204FC7">
        <w:rPr>
          <w:sz w:val="22"/>
          <w:szCs w:val="22"/>
        </w:rPr>
        <w:t xml:space="preserve"> </w:t>
      </w:r>
      <w:r w:rsidR="00F362C9" w:rsidRPr="00204FC7">
        <w:rPr>
          <w:sz w:val="22"/>
          <w:szCs w:val="22"/>
        </w:rPr>
        <w:t>''KRMEK''</w:t>
      </w:r>
      <w:r w:rsidR="0019143D" w:rsidRPr="00204FC7">
        <w:rPr>
          <w:sz w:val="22"/>
          <w:szCs w:val="22"/>
        </w:rPr>
        <w:t xml:space="preserve"> </w:t>
      </w:r>
      <w:r w:rsidR="00546AA0" w:rsidRPr="00204FC7">
        <w:rPr>
          <w:sz w:val="22"/>
          <w:szCs w:val="22"/>
        </w:rPr>
        <w:t xml:space="preserve">zamjenjuje točnim </w:t>
      </w:r>
      <w:r w:rsidR="00F362C9" w:rsidRPr="00204FC7">
        <w:rPr>
          <w:sz w:val="22"/>
          <w:szCs w:val="22"/>
        </w:rPr>
        <w:t>nazivom ''KRMEK d.o.o.''</w:t>
      </w:r>
    </w:p>
    <w:p w:rsidRDefault="00CD4C1E" w:rsidP="00CD4C1E" w:rsidR="00CD4C1E" w:rsidRPr="00204FC7">
      <w:pPr>
        <w:pStyle w:val="Tijeloteksta"/>
        <w:rPr>
          <w:sz w:val="22"/>
          <w:szCs w:val="22"/>
        </w:rPr>
      </w:pPr>
    </w:p>
    <w:p w:rsidRDefault="00CD4C1E" w:rsidP="00CD4C1E" w:rsidR="00CD4C1E" w:rsidRPr="00204FC7">
      <w:pPr>
        <w:ind w:firstLine="708"/>
        <w:jc w:val="center"/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Obrazloženje</w:t>
      </w:r>
    </w:p>
    <w:p w:rsidRDefault="00CD4C1E" w:rsidP="00CD4C1E" w:rsidR="00CD4C1E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ab/>
      </w:r>
    </w:p>
    <w:p w:rsidRDefault="00CD4C1E" w:rsidP="00F362C9" w:rsidR="00CD4C1E" w:rsidRPr="00204FC7">
      <w:pPr>
        <w:pStyle w:val="Tijeloteksta"/>
        <w:rPr>
          <w:sz w:val="22"/>
          <w:szCs w:val="22"/>
        </w:rPr>
      </w:pPr>
      <w:r w:rsidRPr="00204FC7">
        <w:rPr>
          <w:sz w:val="22"/>
          <w:szCs w:val="22"/>
        </w:rPr>
        <w:tab/>
        <w:t xml:space="preserve"> Oč</w:t>
      </w:r>
      <w:r w:rsidR="006D44E7" w:rsidRPr="00204FC7">
        <w:rPr>
          <w:sz w:val="22"/>
          <w:szCs w:val="22"/>
        </w:rPr>
        <w:t xml:space="preserve">itom omaškom u pisanju sud je u </w:t>
      </w:r>
      <w:r w:rsidR="00F362C9" w:rsidRPr="00204FC7">
        <w:rPr>
          <w:sz w:val="22"/>
          <w:szCs w:val="22"/>
        </w:rPr>
        <w:t>rješenju</w:t>
      </w:r>
      <w:r w:rsidR="00546AA0" w:rsidRPr="00204FC7">
        <w:rPr>
          <w:sz w:val="22"/>
          <w:szCs w:val="22"/>
        </w:rPr>
        <w:t xml:space="preserve"> netočno naveo </w:t>
      </w:r>
      <w:r w:rsidR="00F362C9" w:rsidRPr="00204FC7">
        <w:rPr>
          <w:sz w:val="22"/>
          <w:szCs w:val="22"/>
        </w:rPr>
        <w:t>naziv ''KRMEK''</w:t>
      </w:r>
      <w:r w:rsidR="0019143D" w:rsidRPr="00204FC7">
        <w:rPr>
          <w:sz w:val="22"/>
          <w:szCs w:val="22"/>
        </w:rPr>
        <w:t xml:space="preserve">,  umjesto točnog </w:t>
      </w:r>
      <w:r w:rsidR="00F362C9" w:rsidRPr="00204FC7">
        <w:rPr>
          <w:sz w:val="22"/>
          <w:szCs w:val="22"/>
        </w:rPr>
        <w:t>naziva ''KRMEK d.o.o.''</w:t>
      </w:r>
    </w:p>
    <w:p w:rsidRDefault="00F362C9" w:rsidP="00F362C9" w:rsidR="00F362C9" w:rsidRPr="00204FC7">
      <w:pPr>
        <w:pStyle w:val="Tijeloteksta"/>
        <w:rPr>
          <w:sz w:val="22"/>
          <w:szCs w:val="22"/>
        </w:rPr>
      </w:pPr>
    </w:p>
    <w:p w:rsidRDefault="00CD4C1E" w:rsidP="00CD4C1E" w:rsidR="00CD4C1E" w:rsidRPr="00204FC7">
      <w:pPr>
        <w:ind w:firstLine="708"/>
        <w:jc w:val="both"/>
        <w:rPr>
          <w:sz w:val="22"/>
          <w:szCs w:val="22"/>
        </w:rPr>
      </w:pPr>
      <w:r w:rsidRPr="00204FC7">
        <w:rPr>
          <w:sz w:val="22"/>
          <w:szCs w:val="22"/>
        </w:rPr>
        <w:t>Stoga je sud temeljem članka 342. Zakona o parničnom postupku (NN 53/91, 91/92, 111/99, 88/01, 117/03, 84/08, 123/08, 57/11, 148/11, 25/13, 89/14) riješio kao u pravorijeku.</w:t>
      </w:r>
    </w:p>
    <w:p w:rsidRDefault="008E685E" w:rsidP="00CD4C1E" w:rsidR="008E685E" w:rsidRPr="00204FC7">
      <w:pPr>
        <w:ind w:firstLine="708"/>
        <w:jc w:val="both"/>
        <w:rPr>
          <w:sz w:val="22"/>
          <w:szCs w:val="22"/>
        </w:rPr>
      </w:pPr>
    </w:p>
    <w:p w:rsidRDefault="00CD4C1E" w:rsidP="00CD4C1E" w:rsidR="00CD4C1E" w:rsidRPr="00204FC7">
      <w:pPr>
        <w:rPr>
          <w:sz w:val="22"/>
          <w:szCs w:val="22"/>
        </w:rPr>
      </w:pPr>
    </w:p>
    <w:p w:rsidRDefault="00546AA0" w:rsidP="00CD4C1E" w:rsidR="00CD4C1E" w:rsidRPr="00204FC7">
      <w:pPr>
        <w:ind w:firstLine="708"/>
        <w:jc w:val="center"/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 xml:space="preserve">U </w:t>
      </w:r>
      <w:r w:rsidR="0019143D" w:rsidRPr="00204FC7">
        <w:rPr>
          <w:b/>
          <w:sz w:val="22"/>
          <w:szCs w:val="22"/>
        </w:rPr>
        <w:t>Dubrovniku</w:t>
      </w:r>
      <w:r w:rsidRPr="00204FC7">
        <w:rPr>
          <w:b/>
          <w:sz w:val="22"/>
          <w:szCs w:val="22"/>
        </w:rPr>
        <w:t xml:space="preserve">, </w:t>
      </w:r>
      <w:r w:rsidR="00F362C9" w:rsidRPr="00204FC7">
        <w:rPr>
          <w:b/>
          <w:sz w:val="22"/>
          <w:szCs w:val="22"/>
        </w:rPr>
        <w:t>15</w:t>
      </w:r>
      <w:r w:rsidR="004F2057" w:rsidRPr="00204FC7">
        <w:rPr>
          <w:b/>
          <w:sz w:val="22"/>
          <w:szCs w:val="22"/>
        </w:rPr>
        <w:t xml:space="preserve">. </w:t>
      </w:r>
      <w:r w:rsidR="00F362C9" w:rsidRPr="00204FC7">
        <w:rPr>
          <w:b/>
          <w:sz w:val="22"/>
          <w:szCs w:val="22"/>
        </w:rPr>
        <w:t>veljače</w:t>
      </w:r>
      <w:r w:rsidR="0019143D" w:rsidRPr="00204FC7">
        <w:rPr>
          <w:b/>
          <w:sz w:val="22"/>
          <w:szCs w:val="22"/>
        </w:rPr>
        <w:t xml:space="preserve"> 2018</w:t>
      </w:r>
      <w:r w:rsidRPr="00204FC7">
        <w:rPr>
          <w:b/>
          <w:sz w:val="22"/>
          <w:szCs w:val="22"/>
        </w:rPr>
        <w:t>.g.</w:t>
      </w:r>
    </w:p>
    <w:p w:rsidRDefault="00CD4C1E" w:rsidP="00CD4C1E" w:rsidR="00CD4C1E" w:rsidRPr="00204FC7">
      <w:pPr>
        <w:rPr>
          <w:b/>
          <w:sz w:val="22"/>
          <w:szCs w:val="22"/>
        </w:rPr>
      </w:pPr>
    </w:p>
    <w:p w:rsidRDefault="00CD4C1E" w:rsidP="00CD4C1E" w:rsidR="00CD4C1E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  <w:t>S u d a c :</w:t>
      </w:r>
    </w:p>
    <w:p w:rsidRDefault="00CD4C1E" w:rsidP="00CD4C1E" w:rsidR="00CD4C1E" w:rsidRPr="00204FC7">
      <w:pPr>
        <w:rPr>
          <w:b/>
          <w:sz w:val="22"/>
          <w:szCs w:val="22"/>
        </w:rPr>
      </w:pPr>
    </w:p>
    <w:p w:rsidRDefault="00CD4C1E" w:rsidP="00CD4C1E" w:rsidR="008E685E" w:rsidRPr="00204FC7">
      <w:pPr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 xml:space="preserve"> </w:t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</w:r>
      <w:r w:rsidRPr="00204FC7">
        <w:rPr>
          <w:b/>
          <w:sz w:val="22"/>
          <w:szCs w:val="22"/>
        </w:rPr>
        <w:tab/>
        <w:t xml:space="preserve">Diana </w:t>
      </w:r>
      <w:proofErr w:type="spellStart"/>
      <w:r w:rsidRPr="00204FC7">
        <w:rPr>
          <w:b/>
          <w:sz w:val="22"/>
          <w:szCs w:val="22"/>
        </w:rPr>
        <w:t>Butigan</w:t>
      </w:r>
      <w:proofErr w:type="spellEnd"/>
      <w:r w:rsidRPr="00204FC7">
        <w:rPr>
          <w:b/>
          <w:sz w:val="22"/>
          <w:szCs w:val="22"/>
        </w:rPr>
        <w:t xml:space="preserve"> Granić</w:t>
      </w:r>
    </w:p>
    <w:p w:rsidRDefault="00204FC7" w:rsidP="00CD4C1E" w:rsidR="00204FC7" w:rsidRPr="00204FC7">
      <w:pPr>
        <w:rPr>
          <w:b/>
          <w:sz w:val="22"/>
          <w:szCs w:val="22"/>
        </w:rPr>
      </w:pPr>
    </w:p>
    <w:p w:rsidRDefault="00CD4C1E" w:rsidP="00CD4C1E" w:rsidR="00CD4C1E" w:rsidRPr="00204FC7">
      <w:pPr>
        <w:jc w:val="both"/>
        <w:rPr>
          <w:b/>
          <w:sz w:val="22"/>
          <w:szCs w:val="22"/>
        </w:rPr>
      </w:pPr>
    </w:p>
    <w:p w:rsidRDefault="00CD4C1E" w:rsidP="00CD4C1E" w:rsidR="00CD4C1E" w:rsidRPr="00204FC7">
      <w:pPr>
        <w:jc w:val="both"/>
        <w:rPr>
          <w:sz w:val="22"/>
          <w:szCs w:val="22"/>
        </w:rPr>
      </w:pPr>
      <w:r w:rsidRPr="00204FC7">
        <w:rPr>
          <w:b/>
          <w:sz w:val="22"/>
          <w:szCs w:val="22"/>
        </w:rPr>
        <w:t>UPUTA O PRAVNOM LIJEKU:</w:t>
      </w:r>
      <w:r w:rsidRPr="00204FC7">
        <w:rPr>
          <w:sz w:val="22"/>
          <w:szCs w:val="22"/>
        </w:rPr>
        <w:t xml:space="preserve"> </w:t>
      </w:r>
    </w:p>
    <w:p w:rsidRDefault="00CD4C1E" w:rsidP="00CD4C1E" w:rsidR="00CD4C1E" w:rsidRPr="00204FC7">
      <w:pPr>
        <w:jc w:val="both"/>
        <w:rPr>
          <w:sz w:val="22"/>
          <w:szCs w:val="22"/>
        </w:rPr>
      </w:pPr>
      <w:r w:rsidRPr="00204FC7">
        <w:rPr>
          <w:sz w:val="22"/>
          <w:szCs w:val="22"/>
        </w:rPr>
        <w:t>Protiv ovog rješenja dopušteno je izjaviti žalbu. Žalba se podnosi Visokom trgovačkom sudu Republike Hrvatske u Zagrebu putem ovog suda u tri istovjetna primjerka u roku od 8 dana od dana dostave prijepisa istog.</w:t>
      </w:r>
    </w:p>
    <w:p w:rsidRDefault="009A0DB5" w:rsidP="009A0DB5" w:rsidR="009A0DB5" w:rsidRPr="00204FC7">
      <w:pPr>
        <w:jc w:val="both"/>
        <w:rPr>
          <w:b/>
          <w:sz w:val="22"/>
          <w:szCs w:val="22"/>
        </w:rPr>
      </w:pPr>
    </w:p>
    <w:p w:rsidRDefault="00204FC7" w:rsidP="00204FC7" w:rsidR="00204FC7" w:rsidRPr="00204FC7">
      <w:pPr>
        <w:jc w:val="both"/>
        <w:rPr>
          <w:b/>
          <w:sz w:val="22"/>
          <w:szCs w:val="22"/>
        </w:rPr>
      </w:pPr>
      <w:r w:rsidRPr="00204FC7">
        <w:rPr>
          <w:b/>
          <w:sz w:val="22"/>
          <w:szCs w:val="22"/>
        </w:rPr>
        <w:t>DN-a:</w:t>
      </w:r>
    </w:p>
    <w:p w:rsidRDefault="00204FC7" w:rsidP="00204FC7" w:rsidR="00204FC7" w:rsidRPr="00204FC7">
      <w:pPr>
        <w:jc w:val="both"/>
        <w:rPr>
          <w:sz w:val="22"/>
          <w:szCs w:val="22"/>
        </w:rPr>
      </w:pPr>
      <w:r w:rsidRPr="00204FC7">
        <w:rPr>
          <w:sz w:val="22"/>
          <w:szCs w:val="22"/>
        </w:rPr>
        <w:t>- predlagatelju (dužniku),</w:t>
      </w:r>
    </w:p>
    <w:p w:rsidRDefault="00204FC7" w:rsidP="00204FC7" w:rsidR="00204FC7" w:rsidRPr="00204FC7">
      <w:pPr>
        <w:jc w:val="both"/>
        <w:rPr>
          <w:sz w:val="22"/>
          <w:szCs w:val="22"/>
        </w:rPr>
      </w:pPr>
      <w:r w:rsidRPr="00204FC7">
        <w:rPr>
          <w:sz w:val="22"/>
          <w:szCs w:val="22"/>
        </w:rPr>
        <w:t>- oglasna ploča,</w:t>
      </w:r>
    </w:p>
    <w:p w:rsidRDefault="00204FC7" w:rsidP="00204FC7" w:rsidR="00204FC7" w:rsidRPr="00204FC7">
      <w:pPr>
        <w:jc w:val="both"/>
        <w:rPr>
          <w:sz w:val="22"/>
          <w:szCs w:val="22"/>
        </w:rPr>
      </w:pPr>
      <w:r w:rsidRPr="00204FC7">
        <w:rPr>
          <w:sz w:val="22"/>
          <w:szCs w:val="22"/>
        </w:rPr>
        <w:t>- FINA RC Zagreb, prije i nakon pravomoćnosti,</w:t>
      </w:r>
    </w:p>
    <w:p w:rsidRDefault="00204FC7" w:rsidP="00204FC7" w:rsidR="00204FC7" w:rsidRPr="00204FC7">
      <w:pPr>
        <w:jc w:val="both"/>
        <w:rPr>
          <w:sz w:val="22"/>
          <w:szCs w:val="22"/>
        </w:rPr>
      </w:pPr>
    </w:p>
    <w:p w:rsidRDefault="00CC4A8E" w:rsidP="00204FC7" w:rsidR="00CC4A8E" w:rsidRPr="00204FC7">
      <w:pPr>
        <w:ind w:left="360"/>
        <w:jc w:val="both"/>
        <w:rPr>
          <w:sz w:val="22"/>
          <w:szCs w:val="22"/>
        </w:rPr>
      </w:pPr>
    </w:p>
    <w:sectPr w:rsidSect="009A0DB5" w:rsidR="00CC4A8E" w:rsidRPr="00204FC7">
      <w:headerReference w:type="even" r:id="rId12"/>
      <w:pgSz w:h="16838" w:w="11906"/>
      <w:pgMar w:gutter="0" w:footer="709" w:header="709" w:left="1560" w:bottom="1134" w:right="1558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195" w:rsidR="00C76195">
      <w:r>
        <w:separator/>
      </w:r>
    </w:p>
  </w:endnote>
  <w:endnote w:id="0" w:type="continuationSeparator">
    <w:p w:rsidRDefault="00C76195" w:rsidR="00C761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195" w:rsidR="00C76195">
      <w:r>
        <w:separator/>
      </w:r>
    </w:p>
  </w:footnote>
  <w:footnote w:id="0" w:type="continuationSeparator">
    <w:p w:rsidRDefault="00C76195" w:rsidR="00C761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00B40" w:rsidP="00490453" w:rsidR="00300B4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00B40" w:rsidR="00300B4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">
    <w:nsid w:val="2005066C"/>
    <w:multiLevelType w:val="hybridMultilevel"/>
    <w:tmpl w:val="D5743C7A"/>
    <w:lvl w:tplc="88DAAFF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6E70822"/>
    <w:multiLevelType w:val="hybridMultilevel"/>
    <w:tmpl w:val="45C03518"/>
    <w:lvl w:tplc="EEBC3A78" w:ilvl="0">
      <w:start w:val="1"/>
      <w:numFmt w:val="bullet"/>
      <w:lvlText w:val="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FA73B25"/>
    <w:multiLevelType w:val="hybridMultilevel"/>
    <w:tmpl w:val="DB70EC80"/>
    <w:lvl w:tplc="38D2463C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A862DAA"/>
    <w:multiLevelType w:val="hybridMultilevel"/>
    <w:tmpl w:val="8BAA7528"/>
    <w:lvl w:tplc="05468C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4CAF1B46"/>
    <w:multiLevelType w:val="hybridMultilevel"/>
    <w:tmpl w:val="F6DE4C48"/>
    <w:lvl w:tplc="51629F9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Century Gothic" w:ascii="Century Gothic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596846D5"/>
    <w:multiLevelType w:val="hybridMultilevel"/>
    <w:tmpl w:val="0A408D02"/>
    <w:lvl w:tplc="3A7C0EE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5DB82D13"/>
    <w:multiLevelType w:val="hybridMultilevel"/>
    <w:tmpl w:val="7E786992"/>
    <w:lvl w:tplc="E03CEFD6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0F709F7"/>
    <w:multiLevelType w:val="hybridMultilevel"/>
    <w:tmpl w:val="5F082AAC"/>
    <w:lvl w:tplc="B66028FA" w:ilvl="0">
      <w:start w:val="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10"/>
  </w:num>
  <w:num w:numId="7">
    <w:abstractNumId w:val="8"/>
  </w:num>
  <w:num w:numId="8">
    <w:abstractNumId w:val="7"/>
  </w:num>
  <w:num w:numId="9">
    <w:abstractNumId w:val="2"/>
  </w:num>
  <w:num w:numId="10">
    <w:abstractNumId w:val="9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D076D"/>
    <w:rsid w:val="0003120B"/>
    <w:rsid w:val="0003467F"/>
    <w:rsid w:val="000465BD"/>
    <w:rsid w:val="000569D8"/>
    <w:rsid w:val="00081AA3"/>
    <w:rsid w:val="000835BD"/>
    <w:rsid w:val="0008405F"/>
    <w:rsid w:val="00087089"/>
    <w:rsid w:val="00095067"/>
    <w:rsid w:val="000D58F6"/>
    <w:rsid w:val="000D731F"/>
    <w:rsid w:val="00104D82"/>
    <w:rsid w:val="00114B37"/>
    <w:rsid w:val="0012294D"/>
    <w:rsid w:val="00126ADD"/>
    <w:rsid w:val="00130C6D"/>
    <w:rsid w:val="00162933"/>
    <w:rsid w:val="001634E0"/>
    <w:rsid w:val="00173E66"/>
    <w:rsid w:val="0019143D"/>
    <w:rsid w:val="00197A22"/>
    <w:rsid w:val="001B0975"/>
    <w:rsid w:val="001B1B17"/>
    <w:rsid w:val="001B4C00"/>
    <w:rsid w:val="001C21FA"/>
    <w:rsid w:val="001C231A"/>
    <w:rsid w:val="001D0DE1"/>
    <w:rsid w:val="001D68DE"/>
    <w:rsid w:val="00204978"/>
    <w:rsid w:val="00204FC7"/>
    <w:rsid w:val="0022070C"/>
    <w:rsid w:val="00251E4E"/>
    <w:rsid w:val="002618D7"/>
    <w:rsid w:val="002633B3"/>
    <w:rsid w:val="00266AB8"/>
    <w:rsid w:val="00275703"/>
    <w:rsid w:val="002D17D0"/>
    <w:rsid w:val="002D4F12"/>
    <w:rsid w:val="002E24D8"/>
    <w:rsid w:val="002F3DCA"/>
    <w:rsid w:val="00300B40"/>
    <w:rsid w:val="003076EB"/>
    <w:rsid w:val="0031252E"/>
    <w:rsid w:val="00344541"/>
    <w:rsid w:val="0036642C"/>
    <w:rsid w:val="00372B35"/>
    <w:rsid w:val="003731B8"/>
    <w:rsid w:val="00374CA1"/>
    <w:rsid w:val="003A118A"/>
    <w:rsid w:val="003B0280"/>
    <w:rsid w:val="003B2233"/>
    <w:rsid w:val="003C7FA4"/>
    <w:rsid w:val="003D2FD8"/>
    <w:rsid w:val="003E5A15"/>
    <w:rsid w:val="003F0693"/>
    <w:rsid w:val="00400F5C"/>
    <w:rsid w:val="004050E8"/>
    <w:rsid w:val="00411CF7"/>
    <w:rsid w:val="00412B2E"/>
    <w:rsid w:val="00412CBE"/>
    <w:rsid w:val="00422D85"/>
    <w:rsid w:val="0046037F"/>
    <w:rsid w:val="00470625"/>
    <w:rsid w:val="004730C7"/>
    <w:rsid w:val="00480D7F"/>
    <w:rsid w:val="004841A4"/>
    <w:rsid w:val="00486B76"/>
    <w:rsid w:val="00490453"/>
    <w:rsid w:val="00493A62"/>
    <w:rsid w:val="004A7860"/>
    <w:rsid w:val="004B6C39"/>
    <w:rsid w:val="004D59E7"/>
    <w:rsid w:val="004F2057"/>
    <w:rsid w:val="004F3B12"/>
    <w:rsid w:val="004F6E6B"/>
    <w:rsid w:val="00507A3D"/>
    <w:rsid w:val="00540295"/>
    <w:rsid w:val="00546AA0"/>
    <w:rsid w:val="00575D61"/>
    <w:rsid w:val="00580D82"/>
    <w:rsid w:val="00594BC8"/>
    <w:rsid w:val="005A37CF"/>
    <w:rsid w:val="005A660C"/>
    <w:rsid w:val="005B5359"/>
    <w:rsid w:val="005B5CCB"/>
    <w:rsid w:val="005C00B9"/>
    <w:rsid w:val="005E0CD9"/>
    <w:rsid w:val="00617FD9"/>
    <w:rsid w:val="0062690E"/>
    <w:rsid w:val="00643879"/>
    <w:rsid w:val="00651AD8"/>
    <w:rsid w:val="00654E48"/>
    <w:rsid w:val="00690073"/>
    <w:rsid w:val="00693BB6"/>
    <w:rsid w:val="006A4EF2"/>
    <w:rsid w:val="006C4F46"/>
    <w:rsid w:val="006D2592"/>
    <w:rsid w:val="006D44E7"/>
    <w:rsid w:val="006E1662"/>
    <w:rsid w:val="006F2D1F"/>
    <w:rsid w:val="006F7A15"/>
    <w:rsid w:val="00722286"/>
    <w:rsid w:val="007265A6"/>
    <w:rsid w:val="0072678A"/>
    <w:rsid w:val="0072684F"/>
    <w:rsid w:val="00751128"/>
    <w:rsid w:val="00780461"/>
    <w:rsid w:val="00784E9F"/>
    <w:rsid w:val="00793F5A"/>
    <w:rsid w:val="007A00E4"/>
    <w:rsid w:val="007A19B2"/>
    <w:rsid w:val="007A3F88"/>
    <w:rsid w:val="007B18C7"/>
    <w:rsid w:val="007B7BB1"/>
    <w:rsid w:val="007D653B"/>
    <w:rsid w:val="007E68C2"/>
    <w:rsid w:val="008032ED"/>
    <w:rsid w:val="00806A61"/>
    <w:rsid w:val="008079DB"/>
    <w:rsid w:val="00807F1E"/>
    <w:rsid w:val="0082122C"/>
    <w:rsid w:val="00831CAF"/>
    <w:rsid w:val="00832B7E"/>
    <w:rsid w:val="00846589"/>
    <w:rsid w:val="008622EC"/>
    <w:rsid w:val="00870617"/>
    <w:rsid w:val="008A7FAD"/>
    <w:rsid w:val="008B3472"/>
    <w:rsid w:val="008B50F8"/>
    <w:rsid w:val="008B68E7"/>
    <w:rsid w:val="008C36D2"/>
    <w:rsid w:val="008C36EB"/>
    <w:rsid w:val="008C650E"/>
    <w:rsid w:val="008D410F"/>
    <w:rsid w:val="008E2CDF"/>
    <w:rsid w:val="008E685E"/>
    <w:rsid w:val="008F4F5A"/>
    <w:rsid w:val="00925A20"/>
    <w:rsid w:val="00927D71"/>
    <w:rsid w:val="009339F5"/>
    <w:rsid w:val="0093417E"/>
    <w:rsid w:val="00940946"/>
    <w:rsid w:val="00986504"/>
    <w:rsid w:val="009A0DB5"/>
    <w:rsid w:val="009B0C08"/>
    <w:rsid w:val="009C62F9"/>
    <w:rsid w:val="009C762D"/>
    <w:rsid w:val="009D6912"/>
    <w:rsid w:val="009D70B7"/>
    <w:rsid w:val="009E28A2"/>
    <w:rsid w:val="009E72E2"/>
    <w:rsid w:val="009E7F81"/>
    <w:rsid w:val="00A01E1A"/>
    <w:rsid w:val="00A2727B"/>
    <w:rsid w:val="00A5232F"/>
    <w:rsid w:val="00A64AE7"/>
    <w:rsid w:val="00AB11AD"/>
    <w:rsid w:val="00AD2A14"/>
    <w:rsid w:val="00AE26BC"/>
    <w:rsid w:val="00AE60BB"/>
    <w:rsid w:val="00AF7662"/>
    <w:rsid w:val="00B06D44"/>
    <w:rsid w:val="00B0744A"/>
    <w:rsid w:val="00B2283F"/>
    <w:rsid w:val="00B400FA"/>
    <w:rsid w:val="00B40E7F"/>
    <w:rsid w:val="00B42182"/>
    <w:rsid w:val="00B64D68"/>
    <w:rsid w:val="00B80544"/>
    <w:rsid w:val="00B80922"/>
    <w:rsid w:val="00B84C0C"/>
    <w:rsid w:val="00B878A3"/>
    <w:rsid w:val="00B91667"/>
    <w:rsid w:val="00BA25BD"/>
    <w:rsid w:val="00BC3967"/>
    <w:rsid w:val="00BC75DF"/>
    <w:rsid w:val="00BD46B3"/>
    <w:rsid w:val="00BD7E4C"/>
    <w:rsid w:val="00BE2AED"/>
    <w:rsid w:val="00BE2C7C"/>
    <w:rsid w:val="00BF07FB"/>
    <w:rsid w:val="00BF27EA"/>
    <w:rsid w:val="00BF5C16"/>
    <w:rsid w:val="00C36AB4"/>
    <w:rsid w:val="00C47258"/>
    <w:rsid w:val="00C70A11"/>
    <w:rsid w:val="00C72A48"/>
    <w:rsid w:val="00C76195"/>
    <w:rsid w:val="00C96FF4"/>
    <w:rsid w:val="00CA66BC"/>
    <w:rsid w:val="00CC4A8E"/>
    <w:rsid w:val="00CD076D"/>
    <w:rsid w:val="00CD4C1E"/>
    <w:rsid w:val="00CF0149"/>
    <w:rsid w:val="00CF563E"/>
    <w:rsid w:val="00D026D2"/>
    <w:rsid w:val="00D13C0F"/>
    <w:rsid w:val="00D457F6"/>
    <w:rsid w:val="00D47ABA"/>
    <w:rsid w:val="00D523FD"/>
    <w:rsid w:val="00D72E37"/>
    <w:rsid w:val="00D73974"/>
    <w:rsid w:val="00D92CFE"/>
    <w:rsid w:val="00D95D32"/>
    <w:rsid w:val="00D97F1B"/>
    <w:rsid w:val="00DB7A42"/>
    <w:rsid w:val="00DE008D"/>
    <w:rsid w:val="00DE5800"/>
    <w:rsid w:val="00E03AE4"/>
    <w:rsid w:val="00E07BAA"/>
    <w:rsid w:val="00E26054"/>
    <w:rsid w:val="00E26ECD"/>
    <w:rsid w:val="00E27721"/>
    <w:rsid w:val="00E65FA4"/>
    <w:rsid w:val="00E67379"/>
    <w:rsid w:val="00E9142E"/>
    <w:rsid w:val="00EA282C"/>
    <w:rsid w:val="00EE1C98"/>
    <w:rsid w:val="00EE3811"/>
    <w:rsid w:val="00F0542E"/>
    <w:rsid w:val="00F06447"/>
    <w:rsid w:val="00F10937"/>
    <w:rsid w:val="00F32953"/>
    <w:rsid w:val="00F362C9"/>
    <w:rsid w:val="00F43F20"/>
    <w:rsid w:val="00F445BC"/>
    <w:rsid w:val="00F60C95"/>
    <w:rsid w:val="00F81AC9"/>
    <w:rsid w:val="00F87822"/>
    <w:rsid w:val="00F87BB0"/>
    <w:rsid w:val="00F92EEF"/>
    <w:rsid w:val="00FA1F5C"/>
    <w:rsid w:val="00FA6551"/>
    <w:rsid w:val="00FB6D98"/>
    <w:rsid w:val="00FD051E"/>
    <w:rsid w:val="00FD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hAnsi="Tahoma" w:asci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34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347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347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347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347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73E66"/>
    <w:pPr>
      <w:keepNext/>
      <w:jc w:val="right"/>
      <w:outlineLvl w:val="0"/>
    </w:pPr>
    <w:rPr>
      <w:b/>
      <w:szCs w:val="20"/>
    </w:rPr>
  </w:style>
  <w:style w:styleId="Naslov2" w:type="paragraph">
    <w:name w:val="heading 2"/>
    <w:basedOn w:val="Normal"/>
    <w:next w:val="Normal"/>
    <w:link w:val="Naslov2Char"/>
    <w:qFormat/>
    <w:rsid w:val="00173E66"/>
    <w:pPr>
      <w:keepNext/>
      <w:jc w:val="center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49045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90453"/>
  </w:style>
  <w:style w:styleId="Podnoje" w:type="paragraph">
    <w:name w:val="footer"/>
    <w:basedOn w:val="Normal"/>
    <w:rsid w:val="00490453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173E66"/>
    <w:pPr>
      <w:jc w:val="both"/>
    </w:pPr>
    <w:rPr>
      <w:szCs w:val="20"/>
    </w:rPr>
  </w:style>
  <w:style w:styleId="Podnaslov" w:type="paragraph">
    <w:name w:val="Subtitle"/>
    <w:basedOn w:val="Normal"/>
    <w:qFormat/>
    <w:rsid w:val="00780461"/>
    <w:pPr>
      <w:jc w:val="both"/>
    </w:pPr>
    <w:rPr>
      <w:rFonts w:ascii="Tahoma" w:hAnsi="Tahoma"/>
      <w:b/>
      <w:color w:val="0000FF"/>
      <w:szCs w:val="20"/>
    </w:rPr>
  </w:style>
  <w:style w:styleId="Tekstbalonia" w:type="paragraph">
    <w:name w:val="Balloon Text"/>
    <w:basedOn w:val="Normal"/>
    <w:semiHidden/>
    <w:rsid w:val="00D95D32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EE3811"/>
    <w:rPr>
      <w:b/>
      <w:sz w:val="24"/>
    </w:rPr>
  </w:style>
  <w:style w:styleId="Odlomakpopisa" w:type="paragraph">
    <w:name w:val="List Paragraph"/>
    <w:basedOn w:val="Normal"/>
    <w:uiPriority w:val="34"/>
    <w:qFormat/>
    <w:rsid w:val="00B84C0C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CD4C1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8B34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B347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B347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B347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B347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3104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2018.</izvorni_sadrzaj>
    <derivirana_varijabla naziv="DomainObject.DatumDonosenjaOdluke_1">15.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</izvorni_sadrzaj>
    <derivirana_varijabla naziv="DomainObject.Predmet.Broj_1">102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2013.</izvorni_sadrzaj>
    <derivirana_varijabla naziv="DomainObject.Predmet.DatumOsnivanja_1">28.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srpnja 2014.</izvorni_sadrzaj>
    <derivirana_varijabla naziv="DomainObject.Predmet.DatumRjesavanja_1">14. srpnja 2014.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Iznos obveze dužnika: 2.573.466,31 kn</izvorni_sadrzaj>
    <derivirana_varijabla naziv="DomainObject.Predmet.Opis_1">Iznos obveze dužnika: 2.573.466,31 kn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Stpn-102/2013</izvorni_sadrzaj>
    <derivirana_varijabla naziv="DomainObject.Predmet.OznakaBroj_1">Stpn-102/2013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Diana</izvorni_sadrzaj>
    <derivirana_varijabla naziv="DomainObject.Predmet.PredmetRijesio.Ime_1">Diana</derivirana_varijabla>
  </DomainObject.Predmet.PredmetRijesio.Ime>
  <DomainObject.Predmet.PredmetRijesio.Oib>
    <izvorni_sadrzaj>01208405406</izvorni_sadrzaj>
    <derivirana_varijabla naziv="DomainObject.Predmet.PredmetRijesio.Oib_1">01208405406</derivirana_varijabla>
  </DomainObject.Predmet.PredmetRijesio.Oib>
  <DomainObject.Predmet.PredmetRijesio.Prezime>
    <izvorni_sadrzaj>Butigan Granić</izvorni_sadrzaj>
    <derivirana_varijabla naziv="DomainObject.Predmet.PredmetRijesio.Prezime_1">Butigan Granić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 R O C O M, društvo s ograničenom odgovornošću za promet robe i usluga u prometu robe</izvorni_sadrzaj>
    <derivirana_varijabla naziv="DomainObject.Predmet.StrankaFormated_1">  P R O C O M, društvo s ograničenom odgovornošću za promet robe i usluga u prometu robe</derivirana_varijabla>
  </DomainObject.Predmet.StrankaFormated>
  <DomainObject.Predmet.StrankaFormatedOIB>
    <izvorni_sadrzaj>  P R O C O M, društvo s ograničenom odgovornošću za promet robe i usluga u prometu robe, OIB 73954510684</izvorni_sadrzaj>
    <derivirana_varijabla naziv="DomainObject.Predmet.StrankaFormatedOIB_1">  P R O C O M, društvo s ograničenom odgovornošću za promet robe i usluga u prometu robe, OIB 73954510684</derivirana_varijabla>
  </DomainObject.Predmet.StrankaFormatedOIB>
  <DomainObject.Predmet.StrankaFormatedWithAdress>
    <izvorni_sadrzaj> P R O C O M, društvo s ograničenom odgovornošću za promet robe i usluga u prometu robe, Zrinsko-Frankopanska 127, Opuzen</izvorni_sadrzaj>
    <derivirana_varijabla naziv="DomainObject.Predmet.StrankaFormatedWithAdress_1"> P R O C O M, društvo s ograničenom odgovornošću za promet robe i usluga u prometu robe, Zrinsko-Frankopanska 127, Opuzen</derivirana_varijabla>
  </DomainObject.Predmet.StrankaFormatedWithAdress>
  <DomainObject.Predmet.StrankaFormatedWithAdressOIB>
    <izvorni_sadrzaj> P R O C O M, društvo s ograničenom odgovornošću za promet robe i usluga u prometu robe, OIB 73954510684, Zrinsko-Frankopanska 127, Opuzen</izvorni_sadrzaj>
    <derivirana_varijabla naziv="DomainObject.Predmet.StrankaFormatedWithAdressOIB_1"> P R O C O M, društvo s ograničenom odgovornošću za promet robe i usluga u prometu robe, OIB 73954510684, Zrinsko-Frankopanska 127, Opuzen</derivirana_varijabla>
  </DomainObject.Predmet.StrankaFormatedWithAdressOIB>
  <DomainObject.Predmet.StrankaWithAdress>
    <izvorni_sadrzaj>P R O C O M, društvo s ograničenom odgovornošću za promet robe i usluga u prometu robe Zrinsko-Frankopanska 127,Opuzen</izvorni_sadrzaj>
    <derivirana_varijabla naziv="DomainObject.Predmet.StrankaWithAdress_1">P R O C O M, društvo s ograničenom odgovornošću za promet robe i usluga u prometu robe Zrinsko-Frankopanska 127,Opuzen</derivirana_varijabla>
  </DomainObject.Predmet.StrankaWithAdress>
  <DomainObject.Predmet.StrankaWithAdressOIB>
    <izvorni_sadrzaj>P R O C O M, društvo s ograničenom odgovornošću za promet robe i usluga u prometu robe, OIB 73954510684, Zrinsko-Frankopanska 127,Opuzen</izvorni_sadrzaj>
    <derivirana_varijabla naziv="DomainObject.Predmet.StrankaWithAdressOIB_1">P R O C O M, društvo s ograničenom odgovornošću za promet robe i usluga u prometu robe, OIB 73954510684, Zrinsko-Frankopanska 127,Opuzen</derivirana_varijabla>
  </DomainObject.Predmet.StrankaWithAdressOIB>
  <DomainObject.Predmet.StrankaNazivFormated>
    <izvorni_sadrzaj>P R O C O M, društvo s ograničenom odgovornošću za promet robe i usluga u prometu robe</izvorni_sadrzaj>
    <derivirana_varijabla naziv="DomainObject.Predmet.StrankaNazivFormated_1">P R O C O M, društvo s ograničenom odgovornošću za promet robe i usluga u prometu robe</derivirana_varijabla>
  </DomainObject.Predmet.StrankaNazivFormated>
  <DomainObject.Predmet.StrankaNazivFormatedOIB>
    <izvorni_sadrzaj>P R O C O M, društvo s ograničenom odgovornošću za promet robe i usluga u prometu robe, OIB 73954510684</izvorni_sadrzaj>
    <derivirana_varijabla naziv="DomainObject.Predmet.StrankaNazivFormatedOIB_1">P R O C O M, društvo s ograničenom odgovornošću za promet robe i usluga u prometu robe, OIB 73954510684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P R O C O M, društvo s ograničenom odgovornošću za promet robe i usluga u prometu robe</item>
    </izvorni_sadrzaj>
    <derivirana_varijabla naziv="DomainObject.Predmet.StrankaListFormated_1">
      <item>P R O C O M, društvo s ograničenom odgovornošću za promet robe i usluga u prometu robe</item>
    </derivirana_varijabla>
  </DomainObject.Predmet.StrankaListFormated>
  <DomainObject.Predmet.StrankaListFormatedOIB>
    <izvorni_sadrzaj>
      <item>P R O C O M, društvo s ograničenom odgovornošću za promet robe i usluga u prometu robe, OIB 73954510684</item>
    </izvorni_sadrzaj>
    <derivirana_varijabla naziv="DomainObject.Predmet.StrankaListFormatedOIB_1">
      <item>P R O C O M, društvo s ograničenom odgovornošću za promet robe i usluga u prometu robe, OIB 73954510684</item>
    </derivirana_varijabla>
  </DomainObject.Predmet.StrankaListFormatedOIB>
  <DomainObject.Predmet.StrankaListFormatedWithAdress>
    <izvorni_sadrzaj>
      <item>P R O C O M, društvo s ograničenom odgovornošću za promet robe i usluga u prometu robe, Zrinsko-Frankopanska 127, Opuzen</item>
    </izvorni_sadrzaj>
    <derivirana_varijabla naziv="DomainObject.Predmet.StrankaListFormatedWithAdress_1">
      <item>P R O C O M, društvo s ograničenom odgovornošću za promet robe i usluga u prometu robe, Zrinsko-Frankopanska 127, Opuzen</item>
    </derivirana_varijabla>
  </DomainObject.Predmet.StrankaListFormatedWithAdress>
  <DomainObject.Predmet.StrankaListFormatedWithAdressOIB>
    <izvorni_sadrzaj>
      <item>P R O C O M, društvo s ograničenom odgovornošću za promet robe i usluga u prometu robe, OIB 73954510684, Zrinsko-Frankopanska 127, Opuzen</item>
    </izvorni_sadrzaj>
    <derivirana_varijabla naziv="DomainObject.Predmet.StrankaListFormatedWithAdressOIB_1">
      <item>P R O C O M, društvo s ograničenom odgovornošću za promet robe i usluga u prometu robe, OIB 73954510684, Zrinsko-Frankopanska 127, Opuzen</item>
    </derivirana_varijabla>
  </DomainObject.Predmet.StrankaListFormatedWithAdressOIB>
  <DomainObject.Predmet.StrankaListNazivFormated>
    <izvorni_sadrzaj>
      <item>P R O C O M, društvo s ograničenom odgovornošću za promet robe i usluga u prometu robe</item>
    </izvorni_sadrzaj>
    <derivirana_varijabla naziv="DomainObject.Predmet.StrankaListNazivFormated_1">
      <item>P R O C O M, društvo s ograničenom odgovornošću za promet robe i usluga u prometu robe</item>
    </derivirana_varijabla>
  </DomainObject.Predmet.StrankaListNazivFormated>
  <DomainObject.Predmet.StrankaListNazivFormatedOIB>
    <izvorni_sadrzaj>
      <item>P R O C O M, društvo s ograničenom odgovornošću za promet robe i usluga u prometu robe, OIB 73954510684</item>
    </izvorni_sadrzaj>
    <derivirana_varijabla naziv="DomainObject.Predmet.StrankaListNazivFormatedOIB_1">
      <item>P R O C O M, društvo s ograničenom odgovornošću za promet robe i usluga u prometu robe, OIB 73954510684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KOMUNALAC SLIVNO, društvo s ograničenom odgovornošću za komunalne djelatnosti i usluge</item>
      <item>ZAVOD ZA JAVNO ZDRAVSTVO DUBROVAČKO-NERETVANSKE ŽUPANIJE</item>
      <item>NERETVANSKO-PELJEŠKO-KORČULANSKO-LASTOVSKO-MLJETSKI VODOVOD d.o.o.</item>
      <item>CROATIA osiguranje d.d.</item>
      <item>HEP-Operator distribucijskog sustava d.o.o. za distribuciju i opskrbu električne energije</item>
      <item>Hrvatska radiotelevizija</item>
      <item>Hrvatske ceste društvo s ograničenom odgovornošću, za upravljanje, građenje i održavanje državnih cesta</item>
      <item>Hrvatske vode, pravna osoba za upravljanje vodama</item>
      <item>HRVATSKE ŠUME društvo s ograničenom odgovornošću</item>
      <item>Grad Split</item>
      <item>RH-Min. financija, Porezna uprava</item>
      <item>Financijska agencija</item>
      <item>PRIVREDNA BANKA ZAGREB - DIONIČKO DRUŠTVO</item>
      <item>HRVATSKA POŠTANSKA BANKA, dioničko društvo</item>
      <item>PEKARA KARMEL</item>
      <item>TXEL</item>
      <item>LIFT MODUS d.o.o. za poizvodnju, trgovinu i usluge</item>
      <item>PROM, d.o.o. za zaštitu na radu i zaštitu od požara</item>
      <item>OPREMA ČEVIZOVIĆ d.o.o. za trgovinu</item>
      <item>TEHNIX društvo s ograničenom odgovornošću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</item>
      <item>Europapress H</item>
      <item>FINEL, d.o.o. za proizvodnju, trgovinu i usluge</item>
      <item>FRIGO BONSAI, d.o.o. za proizvodnja, trgovina i usluge</item>
      <item>GRAĐA dioničko društvo za trgovinu na veliko i malo</item>
      <item>INA-INDUSTRIJA NAFTE, d.d.</item>
      <item>KRMEK d.o.o. za trgovinu, turizam i usluge</item>
      <item>LABUD tvornica sredstava za pranje, kozmetičkih i kemijskih proizvoda d.o.o.</item>
      <item>Limont</item>
      <item>NU OMH</item>
      <item>ORBICO d.o.o. za trgovinu</item>
      <item>OZIRIS AGENCIJA društvo s ograničenom odgovornošću za intelektualne i poslovne usluge</item>
      <item>PLANINSKI BISER d.o.o. za trgovinu i usluge</item>
      <item>Posl.tur. forum</item>
      <item>RADIO DELTA društvo s ograničenom odgovornošću radio difuzne djelatnosti</item>
      <item>RADIO POSTAJA PLOČE, društvo s ograničenom odgovornošću radio difuzne djelatnosti</item>
      <item>Ragusa</item>
      <item>RITAM, za proizvodnju, trgovinu i usluge, društvo s ograničenom odgovornošću</item>
      <item>Sonex</item>
      <item>U.T. UGOSTITELJSKI I TURISTIČKI MARKETING novinsko-nakladnička djelatnost d.o.o.</item>
      <item>KONZUM, trgovina na veliko i malo d.d.</item>
      <item>VENERA NOVA društvo s ograničenom odgovornošću za trgovinu, ugostiteljstvo, usluge i građevinarstvo - "u stečaju"</item>
      <item>ZAMP</item>
      <item>ALFA THERM inženjering, proizvodnja, graditeljstvo, trgovina i usluge d.o.o.</item>
      <item>Alu Plast</item>
      <item>DALMINO d.o.o. za proizvodnju rasvjetnih tijela, unutarnju i vanjsku trgovinu</item>
      <item>KUK-CO društvo s ograničenom odgovornošću za građevinarstvo, trgovinu i usluge</item>
      <item>TAU ON-LINE d.o.o. za informatiku</item>
      <item>AS OPUS d.o.o. za trgovinu i usluge</item>
      <item>GRAWE Hrvatska osiguravajuće dioničko društvo.</item>
      <item>Plino Servis</item>
      <item>Polj. gospodarstvo Orehovec</item>
    </izvorni_sadrzaj>
    <derivirana_varijabla naziv="DomainObject.Predmet.OstaliListFormated_1">
      <item>KOMUNALAC SLIVNO, društvo s ograničenom odgovornošću za komunalne djelatnosti i usluge</item>
      <item>ZAVOD ZA JAVNO ZDRAVSTVO DUBROVAČKO-NERETVANSKE ŽUPANIJE</item>
      <item>NERETVANSKO-PELJEŠKO-KORČULANSKO-LASTOVSKO-MLJETSKI VODOVOD d.o.o.</item>
      <item>CROATIA osiguranje d.d.</item>
      <item>HEP-Operator distribucijskog sustava d.o.o. za distribuciju i opskrbu električne energije</item>
      <item>Hrvatska radiotelevizija</item>
      <item>Hrvatske ceste društvo s ograničenom odgovornošću, za upravljanje, građenje i održavanje državnih cesta</item>
      <item>Hrvatske vode, pravna osoba za upravljanje vodama</item>
      <item>HRVATSKE ŠUME društvo s ograničenom odgovornošću</item>
      <item>Grad Split</item>
      <item>RH-Min. financija, Porezna uprava</item>
      <item>Financijska agencija</item>
      <item>PRIVREDNA BANKA ZAGREB - DIONIČKO DRUŠTVO</item>
      <item>HRVATSKA POŠTANSKA BANKA, dioničko društvo</item>
      <item>PEKARA KARMEL</item>
      <item>TXEL</item>
      <item>LIFT MODUS d.o.o. za poizvodnju, trgovinu i usluge</item>
      <item>PROM, d.o.o. za zaštitu na radu i zaštitu od požara</item>
      <item>OPREMA ČEVIZOVIĆ d.o.o. za trgovinu</item>
      <item>TEHNIX društvo s ograničenom odgovornošću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</item>
      <item>Europapress H</item>
      <item>FINEL, d.o.o. za proizvodnju, trgovinu i usluge</item>
      <item>FRIGO BONSAI, d.o.o. za proizvodnja, trgovina i usluge</item>
      <item>GRAĐA dioničko društvo za trgovinu na veliko i malo</item>
      <item>INA-INDUSTRIJA NAFTE, d.d.</item>
      <item>KRMEK d.o.o. za trgovinu, turizam i usluge</item>
      <item>LABUD tvornica sredstava za pranje, kozmetičkih i kemijskih proizvoda d.o.o.</item>
      <item>Limont</item>
      <item>NU OMH</item>
      <item>ORBICO d.o.o. za trgovinu</item>
      <item>OZIRIS AGENCIJA društvo s ograničenom odgovornošću za intelektualne i poslovne usluge</item>
      <item>PLANINSKI BISER d.o.o. za trgovinu i usluge</item>
      <item>Posl.tur. forum</item>
      <item>RADIO DELTA društvo s ograničenom odgovornošću radio difuzne djelatnosti</item>
      <item>RADIO POSTAJA PLOČE, društvo s ograničenom odgovornošću radio difuzne djelatnosti</item>
      <item>Ragusa</item>
      <item>RITAM, za proizvodnju, trgovinu i usluge, društvo s ograničenom odgovornošću</item>
      <item>Sonex</item>
      <item>U.T. UGOSTITELJSKI I TURISTIČKI MARKETING novinsko-nakladnička djelatnost d.o.o.</item>
      <item>KONZUM, trgovina na veliko i malo d.d.</item>
      <item>VENERA NOVA društvo s ograničenom odgovornošću za trgovinu, ugostiteljstvo, usluge i građevinarstvo - "u stečaju"</item>
      <item>ZAMP</item>
      <item>ALFA THERM inženjering, proizvodnja, graditeljstvo, trgovina i usluge d.o.o.</item>
      <item>Alu Plast</item>
      <item>DALMINO d.o.o. za proizvodnju rasvjetnih tijela, unutarnju i vanjsku trgovinu</item>
      <item>KUK-CO društvo s ograničenom odgovornošću za građevinarstvo, trgovinu i usluge</item>
      <item>TAU ON-LINE d.o.o. za informatiku</item>
      <item>AS OPUS d.o.o. za trgovinu i usluge</item>
      <item>GRAWE Hrvatska osiguravajuće dioničko društvo.</item>
      <item>Plino Servis</item>
      <item>Polj. gospodarstvo Orehovec</item>
    </derivirana_varijabla>
  </DomainObject.Predmet.OstaliListFormated>
  <DomainObject.Predmet.OstaliListFormatedOIB>
    <izvorni_sadrzaj>
      <item>KOMUNALAC SLIVNO, društvo s ograničenom odgovornošću za komunalne djelatnosti i usluge, OIB 11050979478</item>
      <item>ZAVOD ZA JAVNO ZDRAVSTVO DUBROVAČKO-NERETVANSKE ŽUPANIJE, OIB 55488649150</item>
      <item>NERETVANSKO-PELJEŠKO-KORČULANSKO-LASTOVSKO-MLJETSKI VODOVOD d.o.o., OIB 29816848178</item>
      <item>CROATIA osiguranje d.d., OIB 26187994862</item>
      <item>HEP-Operator distribucijskog sustava d.o.o. za distribuciju i opskrbu električne energije, OIB 46830600751</item>
      <item>Hrvatska radiotelevizija, OIB 68419124305</item>
      <item>Hrvatske ceste društvo s ograničenom odgovornošću, za upravljanje, građenje i održavanje državnih cesta, OIB 55545787885</item>
      <item>Hrvatske vode, pravna osoba za upravljanje vodama, OIB 28921383001</item>
      <item>HRVATSKE ŠUME društvo s ograničenom odgovornošću, OIB 69693144506</item>
      <item>Grad Split, OIB 78755598868</item>
      <item>RH-Min. financija, Porezna uprava, OIB 18683136487</item>
      <item>Financijska agencija, OIB 85821130368</item>
      <item>PRIVREDNA BANKA ZAGREB - DIONIČKO DRUŠTVO, OIB 02535697732</item>
      <item>HRVATSKA POŠTANSKA BANKA, dioničko društvo, OIB 87939104217</item>
      <item>PEKARA KARMEL, OIB 86301411366</item>
      <item>TXEL, OIB 42374423278</item>
      <item>LIFT MODUS d.o.o. za poizvodnju, trgovinu i usluge, OIB 15526597734</item>
      <item>PROM, d.o.o. za zaštitu na radu i zaštitu od požara, OIB 26231825497</item>
      <item>OPREMA ČEVIZOVIĆ d.o.o. za trgovinu, OIB 21755783506</item>
      <item>TEHNIX društvo s ograničenom odgovornošću, OIB 78013846555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</item>
      <item>Europapress H, OIB </item>
      <item>FINEL, d.o.o. za proizvodnju, trgovinu i usluge, OIB 87165940267</item>
      <item>FRIGO BONSAI, d.o.o. za proizvodnja, trgovina i usluge, OIB 35605275042</item>
      <item>GRAĐA dioničko društvo za trgovinu na veliko i malo, OIB 75628884500</item>
      <item>INA-INDUSTRIJA NAFTE, d.d., OIB 27759560625</item>
      <item>KRMEK d.o.o. za trgovinu, turizam i usluge, OIB 44822481173</item>
      <item>LABUD tvornica sredstava za pranje, kozmetičkih i kemijskih proizvoda d.o.o., OIB 23359164583</item>
      <item>Limont, OIB 24133442330</item>
      <item>NU OMH, OIB </item>
      <item>ORBICO d.o.o. za trgovinu, OIB 85611744662</item>
      <item>OZIRIS AGENCIJA društvo s ograničenom odgovornošću za intelektualne i poslovne usluge, OIB 79918533487</item>
      <item>PLANINSKI BISER d.o.o. za trgovinu i usluge, OIB 74740010584</item>
      <item>Posl.tur. forum</item>
      <item>RADIO DELTA društvo s ograničenom odgovornošću radio difuzne djelatnosti, OIB 48592933113</item>
      <item>RADIO POSTAJA PLOČE, društvo s ograničenom odgovornošću radio difuzne djelatnosti, OIB 48556023272</item>
      <item>Ragusa, OIB </item>
      <item>RITAM, za proizvodnju, trgovinu i usluge, društvo s ograničenom odgovornošću, OIB 38342739120</item>
      <item>Sonex</item>
      <item>U.T. UGOSTITELJSKI I TURISTIČKI MARKETING novinsko-nakladnička djelatnost d.o.o., OIB 35347069312</item>
      <item>KONZUM, trgovina na veliko i malo d.d., OIB 29955634590</item>
      <item>VENERA NOVA društvo s ograničenom odgovornošću za trgovinu, ugostiteljstvo, usluge i građevinarstvo - "u stečaju", OIB 51149533962</item>
      <item>ZAMP, OIB </item>
      <item>ALFA THERM inženjering, proizvodnja, graditeljstvo, trgovina i usluge d.o.o., OIB 44831746559</item>
      <item>Alu Plast, OIB </item>
      <item>DALMINO d.o.o. za proizvodnju rasvjetnih tijela, unutarnju i vanjsku trgovinu, OIB 48750762170</item>
      <item>KUK-CO društvo s ograničenom odgovornošću za građevinarstvo, trgovinu i usluge, OIB 89961975037</item>
      <item>TAU ON-LINE d.o.o. za informatiku, OIB 14273924910</item>
      <item>AS OPUS d.o.o. za trgovinu i usluge, OIB 05349019245</item>
      <item>GRAWE Hrvatska osiguravajuće dioničko društvo., OIB 28406115764</item>
      <item>Plino Servis, OIB </item>
      <item>Polj. gospodarstvo Orehovec</item>
    </izvorni_sadrzaj>
    <derivirana_varijabla naziv="DomainObject.Predmet.OstaliListFormatedOIB_1">
      <item>KOMUNALAC SLIVNO, društvo s ograničenom odgovornošću za komunalne djelatnosti i usluge, OIB 11050979478</item>
      <item>ZAVOD ZA JAVNO ZDRAVSTVO DUBROVAČKO-NERETVANSKE ŽUPANIJE, OIB 55488649150</item>
      <item>NERETVANSKO-PELJEŠKO-KORČULANSKO-LASTOVSKO-MLJETSKI VODOVOD d.o.o., OIB 29816848178</item>
      <item>CROATIA osiguranje d.d., OIB 26187994862</item>
      <item>HEP-Operator distribucijskog sustava d.o.o. za distribuciju i opskrbu električne energije, OIB 46830600751</item>
      <item>Hrvatska radiotelevizija, OIB 68419124305</item>
      <item>Hrvatske ceste društvo s ograničenom odgovornošću, za upravljanje, građenje i održavanje državnih cesta, OIB 55545787885</item>
      <item>Hrvatske vode, pravna osoba za upravljanje vodama, OIB 28921383001</item>
      <item>HRVATSKE ŠUME društvo s ograničenom odgovornošću, OIB 69693144506</item>
      <item>Grad Split, OIB 78755598868</item>
      <item>RH-Min. financija, Porezna uprava, OIB 18683136487</item>
      <item>Financijska agencija, OIB 85821130368</item>
      <item>PRIVREDNA BANKA ZAGREB - DIONIČKO DRUŠTVO, OIB 02535697732</item>
      <item>HRVATSKA POŠTANSKA BANKA, dioničko društvo, OIB 87939104217</item>
      <item>PEKARA KARMEL, OIB 86301411366</item>
      <item>TXEL, OIB 42374423278</item>
      <item>LIFT MODUS d.o.o. za poizvodnju, trgovinu i usluge, OIB 15526597734</item>
      <item>PROM, d.o.o. za zaštitu na radu i zaštitu od požara, OIB 26231825497</item>
      <item>OPREMA ČEVIZOVIĆ d.o.o. za trgovinu, OIB 21755783506</item>
      <item>TEHNIX društvo s ograničenom odgovornošću, OIB 78013846555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</item>
      <item>Europapress H, OIB </item>
      <item>FINEL, d.o.o. za proizvodnju, trgovinu i usluge, OIB 87165940267</item>
      <item>FRIGO BONSAI, d.o.o. za proizvodnja, trgovina i usluge, OIB 35605275042</item>
      <item>GRAĐA dioničko društvo za trgovinu na veliko i malo, OIB 75628884500</item>
      <item>INA-INDUSTRIJA NAFTE, d.d., OIB 27759560625</item>
      <item>KRMEK d.o.o. za trgovinu, turizam i usluge, OIB 44822481173</item>
      <item>LABUD tvornica sredstava za pranje, kozmetičkih i kemijskih proizvoda d.o.o., OIB 23359164583</item>
      <item>Limont, OIB 24133442330</item>
      <item>NU OMH, OIB </item>
      <item>ORBICO d.o.o. za trgovinu, OIB 85611744662</item>
      <item>OZIRIS AGENCIJA društvo s ograničenom odgovornošću za intelektualne i poslovne usluge, OIB 79918533487</item>
      <item>PLANINSKI BISER d.o.o. za trgovinu i usluge, OIB 74740010584</item>
      <item>Posl.tur. forum</item>
      <item>RADIO DELTA društvo s ograničenom odgovornošću radio difuzne djelatnosti, OIB 48592933113</item>
      <item>RADIO POSTAJA PLOČE, društvo s ograničenom odgovornošću radio difuzne djelatnosti, OIB 48556023272</item>
      <item>Ragusa, OIB </item>
      <item>RITAM, za proizvodnju, trgovinu i usluge, društvo s ograničenom odgovornošću, OIB 38342739120</item>
      <item>Sonex</item>
      <item>U.T. UGOSTITELJSKI I TURISTIČKI MARKETING novinsko-nakladnička djelatnost d.o.o., OIB 35347069312</item>
      <item>KONZUM, trgovina na veliko i malo d.d., OIB 29955634590</item>
      <item>VENERA NOVA društvo s ograničenom odgovornošću za trgovinu, ugostiteljstvo, usluge i građevinarstvo - "u stečaju", OIB 51149533962</item>
      <item>ZAMP, OIB </item>
      <item>ALFA THERM inženjering, proizvodnja, graditeljstvo, trgovina i usluge d.o.o., OIB 44831746559</item>
      <item>Alu Plast, OIB </item>
      <item>DALMINO d.o.o. za proizvodnju rasvjetnih tijela, unutarnju i vanjsku trgovinu, OIB 48750762170</item>
      <item>KUK-CO društvo s ograničenom odgovornošću za građevinarstvo, trgovinu i usluge, OIB 89961975037</item>
      <item>TAU ON-LINE d.o.o. za informatiku, OIB 14273924910</item>
      <item>AS OPUS d.o.o. za trgovinu i usluge, OIB 05349019245</item>
      <item>GRAWE Hrvatska osiguravajuće dioničko društvo., OIB 28406115764</item>
      <item>Plino Servis, OIB </item>
      <item>Polj. gospodarstvo Orehovec</item>
    </derivirana_varijabla>
  </DomainObject.Predmet.OstaliListFormatedOIB>
  <DomainObject.Predmet.OstaliListFormatedWithAdress>
    <izvorni_sadrzaj>
      <item>KOMUNALAC SLIVNO, društvo s ograničenom odgovornošću za komunalne djelatnosti i usluge, Podgradina 41, Podgradina</item>
      <item>ZAVOD ZA JAVNO ZDRAVSTVO DUBROVAČKO-NERETVANSKE ŽUPANIJE, Dr.Ante Šercera 4/A, Dubrovnik</item>
      <item>NERETVANSKO-PELJEŠKO-KORČULANSKO-LASTOVSKO-MLJETSKI VODOVOD d.o.o., Put Svetog Luke bb, Korčula</item>
      <item>CROATIA osiguranje d.d., Miramarska 22, 10000 Zagreb</item>
      <item>HEP-Operator distribucijskog sustava d.o.o. za distribuciju i opskrbu električne energije, Ulica grada Vukovara 37, 10000 Zagreb</item>
      <item>Hrvatska radiotelevizija, Prisavlje 3, 10000 Zagreb</item>
      <item>Hrvatske ceste društvo s ograničenom odgovornošću, za upravljanje, građenje i održavanje državnih cesta, Vončinina 3, 10000 Zagreb</item>
      <item>Hrvatske vode, pravna osoba za upravljanje vodama, Grada Vukovara 220, 10000 Zagreb</item>
      <item>HRVATSKE ŠUME društvo s ograničenom odgovornošću, Ul.Ljudevita Farkaša Vukotinovića 2, 10000 Zagreb</item>
      <item>Grad Split, Branimirova obala 17, 21000 Split</item>
      <item>RH-Min. financija, Porezna uprava</item>
      <item>Financijska agencija, Vrtni put 3, 10000 Zagreb</item>
      <item>PRIVREDNA BANKA ZAGREB - DIONIČKO DRUŠTVO, Radnička cesta 50, 10000 Zagreb</item>
      <item>HRVATSKA POŠTANSKA BANKA, dioničko društvo, Jurišićeva 4, 10000 Zagreb</item>
      <item>PEKARA KARMEL</item>
      <item>TXEL</item>
      <item>LIFT MODUS d.o.o. za poizvodnju, trgovinu i usluge, Zagrebačka cesta 145 A/III, 10000 Zagreb</item>
      <item>PROM, d.o.o. za zaštitu na radu i zaštitu od požara, Industrijska 1, Metković</item>
      <item>OPREMA ČEVIZOVIĆ d.o.o. za trgovinu, Augusta Šenoe 19, Donji Kraljevec</item>
      <item>TEHNIX društvo s ograničenom odgovornošću, Braće Radića/bb, Donji Kraljevec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trgovinu, Hercegovačka 57/A, Split</item>
      <item>Europapress H</item>
      <item>FINEL, d.o.o. za proizvodnju, trgovinu i usluge, Mostarska 10/a, Metković</item>
      <item>FRIGO BONSAI, d.o.o. za proizvodnja, trgovina i usluge, Hrvatskih Iseljenika 5/I, Metković</item>
      <item>GRAĐA dioničko društvo za trgovinu na veliko i malo, Vranjički put 2, Solin</item>
      <item>INA-INDUSTRIJA NAFTE, d.d., Avenija V. Holjevca 10, 10000 Zagreb</item>
      <item>KRMEK d.o.o. za trgovinu, turizam i usluge, Gornji Rožat 82, Dubrovnik</item>
      <item>LABUD tvornica sredstava za pranje, kozmetičkih i kemijskih proizvoda d.o.o., Radnička cesta 173/r, 10000 Zagreb</item>
      <item>Limont</item>
      <item>NU OMH</item>
      <item>ORBICO d.o.o. za trgovinu, Koturaška Cesta 69, 10000 Zagreb</item>
      <item>OZIRIS AGENCIJA društvo s ograničenom odgovornošću za intelektualne i poslovne usluge, Kralja Zvonimira 18, Metković</item>
      <item>PLANINSKI BISER d.o.o. za trgovinu i usluge, Nikole Tesle 54, Metković</item>
      <item>Posl.tur. forum</item>
      <item>RADIO DELTA društvo s ograničenom odgovornošću radio difuzne djelatnosti, Ivana Gundulića 19, Metković</item>
      <item>RADIO POSTAJA PLOČE, društvo s ograničenom odgovornošću radio difuzne djelatnosti, Gračka 2, Ploče</item>
      <item>Ragusa</item>
      <item>RITAM, za proizvodnju, trgovinu i usluge, društvo s ograničenom odgovornošću, Šibenska 37, Split</item>
      <item>Sonex</item>
      <item>U.T. UGOSTITELJSKI I TURISTIČKI MARKETING novinsko-nakladnička djelatnost d.o.o., Prilaz Gjure Deželića 67, 10000 Zagreb</item>
      <item>KONZUM, trgovina na veliko i malo d.d., Marijana Čavića 1/a, 10000 Zagreb</item>
      <item>VENERA NOVA društvo s ograničenom odgovornošću za trgovinu, ugostiteljstvo, usluge i građevinarstvo - "u stečaju", Jakova Gotovca 1, Opuzen</item>
      <item>ZAMP</item>
      <item>ALFA THERM inženjering, proizvodnja, graditeljstvo, trgovina i usluge d.o.o., Mostarska/bb, Metković</item>
      <item>Alu Plast</item>
      <item>DALMINO d.o.o. za proizvodnju rasvjetnih tijela, unutarnju i vanjsku trgovinu, Cesta Mira 4, Split</item>
      <item>KUK-CO društvo s ograničenom odgovornošću za građevinarstvo, trgovinu i usluge, Ulica Don Lovre Katića 25, Solin</item>
      <item>TAU ON-LINE d.o.o. za informatiku, Hondlova 2/11, 10000 Zagreb</item>
      <item>AS OPUS d.o.o. za trgovinu i usluge, Jakova Gotovca 2, Opuzen</item>
      <item>GRAWE Hrvatska osiguravajuće dioničko društvo., Ulica grada Vukovara 5, 10000 Zagreb</item>
      <item>Plino Servis</item>
      <item>Polj. gospodarstvo Orehovec</item>
    </izvorni_sadrzaj>
    <derivirana_varijabla naziv="DomainObject.Predmet.OstaliListFormatedWithAdress_1">
      <item>KOMUNALAC SLIVNO, društvo s ograničenom odgovornošću za komunalne djelatnosti i usluge, Podgradina 41, Podgradina</item>
      <item>ZAVOD ZA JAVNO ZDRAVSTVO DUBROVAČKO-NERETVANSKE ŽUPANIJE, Dr.Ante Šercera 4/A, Dubrovnik</item>
      <item>NERETVANSKO-PELJEŠKO-KORČULANSKO-LASTOVSKO-MLJETSKI VODOVOD d.o.o., Put Svetog Luke bb, Korčula</item>
      <item>CROATIA osiguranje d.d., Miramarska 22, 10000 Zagreb</item>
      <item>HEP-Operator distribucijskog sustava d.o.o. za distribuciju i opskrbu električne energije, Ulica grada Vukovara 37, 10000 Zagreb</item>
      <item>Hrvatska radiotelevizija, Prisavlje 3, 10000 Zagreb</item>
      <item>Hrvatske ceste društvo s ograničenom odgovornošću, za upravljanje, građenje i održavanje državnih cesta, Vončinina 3, 10000 Zagreb</item>
      <item>Hrvatske vode, pravna osoba za upravljanje vodama, Grada Vukovara 220, 10000 Zagreb</item>
      <item>HRVATSKE ŠUME društvo s ograničenom odgovornošću, Ul.Ljudevita Farkaša Vukotinovića 2, 10000 Zagreb</item>
      <item>Grad Split, Branimirova obala 17, 21000 Split</item>
      <item>RH-Min. financija, Porezna uprava</item>
      <item>Financijska agencija, Vrtni put 3, 10000 Zagreb</item>
      <item>PRIVREDNA BANKA ZAGREB - DIONIČKO DRUŠTVO, Radnička cesta 50, 10000 Zagreb</item>
      <item>HRVATSKA POŠTANSKA BANKA, dioničko društvo, Jurišićeva 4, 10000 Zagreb</item>
      <item>PEKARA KARMEL</item>
      <item>TXEL</item>
      <item>LIFT MODUS d.o.o. za poizvodnju, trgovinu i usluge, Zagrebačka cesta 145 A/III, 10000 Zagreb</item>
      <item>PROM, d.o.o. za zaštitu na radu i zaštitu od požara, Industrijska 1, Metković</item>
      <item>OPREMA ČEVIZOVIĆ d.o.o. za trgovinu, Augusta Šenoe 19, Donji Kraljevec</item>
      <item>TEHNIX društvo s ograničenom odgovornošću, Braće Radića/bb, Donji Kraljevec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trgovinu, Hercegovačka 57/A, Split</item>
      <item>Europapress H</item>
      <item>FINEL, d.o.o. za proizvodnju, trgovinu i usluge, Mostarska 10/a, Metković</item>
      <item>FRIGO BONSAI, d.o.o. za proizvodnja, trgovina i usluge, Hrvatskih Iseljenika 5/I, Metković</item>
      <item>GRAĐA dioničko društvo za trgovinu na veliko i malo, Vranjički put 2, Solin</item>
      <item>INA-INDUSTRIJA NAFTE, d.d., Avenija V. Holjevca 10, 10000 Zagreb</item>
      <item>KRMEK d.o.o. za trgovinu, turizam i usluge, Gornji Rožat 82, Dubrovnik</item>
      <item>LABUD tvornica sredstava za pranje, kozmetičkih i kemijskih proizvoda d.o.o., Radnička cesta 173/r, 10000 Zagreb</item>
      <item>Limont</item>
      <item>NU OMH</item>
      <item>ORBICO d.o.o. za trgovinu, Koturaška Cesta 69, 10000 Zagreb</item>
      <item>OZIRIS AGENCIJA društvo s ograničenom odgovornošću za intelektualne i poslovne usluge, Kralja Zvonimira 18, Metković</item>
      <item>PLANINSKI BISER d.o.o. za trgovinu i usluge, Nikole Tesle 54, Metković</item>
      <item>Posl.tur. forum</item>
      <item>RADIO DELTA društvo s ograničenom odgovornošću radio difuzne djelatnosti, Ivana Gundulića 19, Metković</item>
      <item>RADIO POSTAJA PLOČE, društvo s ograničenom odgovornošću radio difuzne djelatnosti, Gračka 2, Ploče</item>
      <item>Ragusa</item>
      <item>RITAM, za proizvodnju, trgovinu i usluge, društvo s ograničenom odgovornošću, Šibenska 37, Split</item>
      <item>Sonex</item>
      <item>U.T. UGOSTITELJSKI I TURISTIČKI MARKETING novinsko-nakladnička djelatnost d.o.o., Prilaz Gjure Deželića 67, 10000 Zagreb</item>
      <item>KONZUM, trgovina na veliko i malo d.d., Marijana Čavića 1/a, 10000 Zagreb</item>
      <item>VENERA NOVA društvo s ograničenom odgovornošću za trgovinu, ugostiteljstvo, usluge i građevinarstvo - "u stečaju", Jakova Gotovca 1, Opuzen</item>
      <item>ZAMP</item>
      <item>ALFA THERM inženjering, proizvodnja, graditeljstvo, trgovina i usluge d.o.o., Mostarska/bb, Metković</item>
      <item>Alu Plast</item>
      <item>DALMINO d.o.o. za proizvodnju rasvjetnih tijela, unutarnju i vanjsku trgovinu, Cesta Mira 4, Split</item>
      <item>KUK-CO društvo s ograničenom odgovornošću za građevinarstvo, trgovinu i usluge, Ulica Don Lovre Katića 25, Solin</item>
      <item>TAU ON-LINE d.o.o. za informatiku, Hondlova 2/11, 10000 Zagreb</item>
      <item>AS OPUS d.o.o. za trgovinu i usluge, Jakova Gotovca 2, Opuzen</item>
      <item>GRAWE Hrvatska osiguravajuće dioničko društvo., Ulica grada Vukovara 5, 10000 Zagreb</item>
      <item>Plino Servis</item>
      <item>Polj. gospodarstvo Orehovec</item>
    </derivirana_varijabla>
  </DomainObject.Predmet.OstaliListFormatedWithAdress>
  <DomainObject.Predmet.OstaliListFormatedWithAdressOIB>
    <izvorni_sadrzaj>
      <item>KOMUNALAC SLIVNO, društvo s ograničenom odgovornošću za komunalne djelatnosti i usluge, OIB 11050979478, Podgradina 41, Podgradina</item>
      <item>ZAVOD ZA JAVNO ZDRAVSTVO DUBROVAČKO-NERETVANSKE ŽUPANIJE, OIB 55488649150, Dr.Ante Šercera 4/A, Dubrovnik</item>
      <item>NERETVANSKO-PELJEŠKO-KORČULANSKO-LASTOVSKO-MLJETSKI VODOVOD d.o.o., OIB 29816848178, Put Svetog Luke bb, Korčula</item>
      <item>CROATIA osiguranje d.d., OIB 26187994862, Miramarska 22,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ceste društvo s ograničenom odgovornošću, za upravljanje, građenje i održavanje državnih cesta, OIB 55545787885, Vončinina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Grad Split, OIB 78755598868, Branimirova obala 17, 21000 Split</item>
      <item>RH-Min. financija, Porezna uprava, OIB 18683136487</item>
      <item>Financijska agencija, OIB 85821130368, Vrtni put 3, 10000 Zagreb</item>
      <item>PRIVREDNA BANKA ZAGREB - DIONIČKO DRUŠTVO, OIB 02535697732, Radnička cesta 50, 10000 Zagreb</item>
      <item>HRVATSKA POŠTANSKA BANKA, dioničko društvo, OIB 87939104217, Jurišićeva 4, 10000 Zagreb</item>
      <item>PEKARA KARMEL, OIB 86301411366</item>
      <item>TXEL, OIB 42374423278</item>
      <item>LIFT MODUS d.o.o. za poizvodnju, trgovinu i usluge, OIB 15526597734, Zagrebačka cesta 145 A/III, 10000 Zagreb</item>
      <item>PROM, d.o.o. za zaštitu na radu i zaštitu od požara, OIB 26231825497, Industrijska 1, Metković</item>
      <item>OPREMA ČEVIZOVIĆ d.o.o. za trgovinu, OIB 21755783506, Augusta Šenoe 19, Donji Kraljevec</item>
      <item>TEHNIX društvo s ograničenom odgovornošću, OIB 78013846555, Braće Radića/bb, Donji Kraljevec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09517317411, Hercegovačka 57/A, Split</item>
      <item>Europapress H, OIB </item>
      <item>FINEL, d.o.o. za proizvodnju, trgovinu i usluge, OIB 87165940267, Mostarska 10/a, Metković</item>
      <item>FRIGO BONSAI, d.o.o. za proizvodnja, trgovina i usluge, OIB 35605275042, Hrvatskih Iseljenika 5/I, Metković</item>
      <item>GRAĐA dioničko društvo za trgovinu na veliko i malo, OIB 75628884500, Vranjički put 2, Solin</item>
      <item>INA-INDUSTRIJA NAFTE, d.d., OIB 27759560625, Avenija V. Holjevca 10, 10000 Zagreb</item>
      <item>KRMEK d.o.o. za trgovinu, turizam i usluge, OIB 44822481173, Gornji Rožat 82, Dubrovnik</item>
      <item>LABUD tvornica sredstava za pranje, kozmetičkih i kemijskih proizvoda d.o.o., OIB 23359164583, Radnička cesta 173/r, 10000 Zagreb</item>
      <item>Limont, OIB 24133442330</item>
      <item>NU OMH, OIB </item>
      <item>ORBICO d.o.o. za trgovinu, OIB 85611744662, Koturaška Cesta 69, 10000 Zagreb</item>
      <item>OZIRIS AGENCIJA društvo s ograničenom odgovornošću za intelektualne i poslovne usluge, OIB 79918533487, Kralja Zvonimira 18, Metković</item>
      <item>PLANINSKI BISER d.o.o. za trgovinu i usluge, OIB 74740010584, Nikole Tesle 54, Metković</item>
      <item>Posl.tur. forum</item>
      <item>RADIO DELTA društvo s ograničenom odgovornošću radio difuzne djelatnosti, OIB 48592933113, Ivana Gundulića 19, Metković</item>
      <item>RADIO POSTAJA PLOČE, društvo s ograničenom odgovornošću radio difuzne djelatnosti, OIB 48556023272, Gračka 2, Ploče</item>
      <item>Ragusa, OIB </item>
      <item>RITAM, za proizvodnju, trgovinu i usluge, društvo s ograničenom odgovornošću, OIB 38342739120, Šibenska 37, Split</item>
      <item>Sonex</item>
      <item>U.T. UGOSTITELJSKI I TURISTIČKI MARKETING novinsko-nakladnička djelatnost d.o.o., OIB 35347069312, Prilaz Gjure Deželića 67, 10000 Zagreb</item>
      <item>KONZUM, trgovina na veliko i malo d.d., OIB 29955634590, Marijana Čavića 1/a, 10000 Zagreb</item>
      <item>VENERA NOVA društvo s ograničenom odgovornošću za trgovinu, ugostiteljstvo, usluge i građevinarstvo - "u stečaju", OIB 51149533962, Jakova Gotovca 1, Opuzen</item>
      <item>ZAMP, OIB </item>
      <item>ALFA THERM inženjering, proizvodnja, graditeljstvo, trgovina i usluge d.o.o., OIB 44831746559, Mostarska/bb, Metković</item>
      <item>Alu Plast, OIB </item>
      <item>DALMINO d.o.o. za proizvodnju rasvjetnih tijela, unutarnju i vanjsku trgovinu, OIB 48750762170, Cesta Mira 4, Split</item>
      <item>KUK-CO društvo s ograničenom odgovornošću za građevinarstvo, trgovinu i usluge, OIB 89961975037, Ulica Don Lovre Katića 25, Solin</item>
      <item>TAU ON-LINE d.o.o. za informatiku, OIB 14273924910, Hondlova 2/11, 10000 Zagreb</item>
      <item>AS OPUS d.o.o. za trgovinu i usluge, OIB 05349019245, Jakova Gotovca 2, Opuzen</item>
      <item>GRAWE Hrvatska osiguravajuće dioničko društvo., OIB 28406115764, Ulica grada Vukovara 5, 10000 Zagreb</item>
      <item>Plino Servis, OIB </item>
      <item>Polj. gospodarstvo Orehovec</item>
    </izvorni_sadrzaj>
    <derivirana_varijabla naziv="DomainObject.Predmet.OstaliListFormatedWithAdressOIB_1">
      <item>KOMUNALAC SLIVNO, društvo s ograničenom odgovornošću za komunalne djelatnosti i usluge, OIB 11050979478, Podgradina 41, Podgradina</item>
      <item>ZAVOD ZA JAVNO ZDRAVSTVO DUBROVAČKO-NERETVANSKE ŽUPANIJE, OIB 55488649150, Dr.Ante Šercera 4/A, Dubrovnik</item>
      <item>NERETVANSKO-PELJEŠKO-KORČULANSKO-LASTOVSKO-MLJETSKI VODOVOD d.o.o., OIB 29816848178, Put Svetog Luke bb, Korčula</item>
      <item>CROATIA osiguranje d.d., OIB 26187994862, Miramarska 22, 10000 Zagreb</item>
      <item>HEP-Operator distribucijskog sustava d.o.o. za distribuciju i opskrbu električne energije, OIB 46830600751, Ulica grada Vukovara 37, 10000 Zagreb</item>
      <item>Hrvatska radiotelevizija, OIB 68419124305, Prisavlje 3, 10000 Zagreb</item>
      <item>Hrvatske ceste društvo s ograničenom odgovornošću, za upravljanje, građenje i održavanje državnih cesta, OIB 55545787885, Vončinina 3, 10000 Zagreb</item>
      <item>Hrvatske vode, pravna osoba za upravljanje vodama, OIB 28921383001, Grada Vukovara 220, 10000 Zagreb</item>
      <item>HRVATSKE ŠUME društvo s ograničenom odgovornošću, OIB 69693144506, Ul.Ljudevita Farkaša Vukotinovića 2, 10000 Zagreb</item>
      <item>Grad Split, OIB 78755598868, Branimirova obala 17, 21000 Split</item>
      <item>RH-Min. financija, Porezna uprava, OIB 18683136487</item>
      <item>Financijska agencija, OIB 85821130368, Vrtni put 3, 10000 Zagreb</item>
      <item>PRIVREDNA BANKA ZAGREB - DIONIČKO DRUŠTVO, OIB 02535697732, Radnička cesta 50, 10000 Zagreb</item>
      <item>HRVATSKA POŠTANSKA BANKA, dioničko društvo, OIB 87939104217, Jurišićeva 4, 10000 Zagreb</item>
      <item>PEKARA KARMEL, OIB 86301411366</item>
      <item>TXEL, OIB 42374423278</item>
      <item>LIFT MODUS d.o.o. za poizvodnju, trgovinu i usluge, OIB 15526597734, Zagrebačka cesta 145 A/III, 10000 Zagreb</item>
      <item>PROM, d.o.o. za zaštitu na radu i zaštitu od požara, OIB 26231825497, Industrijska 1, Metković</item>
      <item>OPREMA ČEVIZOVIĆ d.o.o. za trgovinu, OIB 21755783506, Augusta Šenoe 19, Donji Kraljevec</item>
      <item>TEHNIX društvo s ograničenom odgovornošću, OIB 78013846555, Braće Radića/bb, Donji Kraljevec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09517317411, Hercegovačka 57/A, Split</item>
      <item>Europapress H, OIB </item>
      <item>FINEL, d.o.o. za proizvodnju, trgovinu i usluge, OIB 87165940267, Mostarska 10/a, Metković</item>
      <item>FRIGO BONSAI, d.o.o. za proizvodnja, trgovina i usluge, OIB 35605275042, Hrvatskih Iseljenika 5/I, Metković</item>
      <item>GRAĐA dioničko društvo za trgovinu na veliko i malo, OIB 75628884500, Vranjički put 2, Solin</item>
      <item>INA-INDUSTRIJA NAFTE, d.d., OIB 27759560625, Avenija V. Holjevca 10, 10000 Zagreb</item>
      <item>KRMEK d.o.o. za trgovinu, turizam i usluge, OIB 44822481173, Gornji Rožat 82, Dubrovnik</item>
      <item>LABUD tvornica sredstava za pranje, kozmetičkih i kemijskih proizvoda d.o.o., OIB 23359164583, Radnička cesta 173/r, 10000 Zagreb</item>
      <item>Limont, OIB 24133442330</item>
      <item>NU OMH, OIB </item>
      <item>ORBICO d.o.o. za trgovinu, OIB 85611744662, Koturaška Cesta 69, 10000 Zagreb</item>
      <item>OZIRIS AGENCIJA društvo s ograničenom odgovornošću za intelektualne i poslovne usluge, OIB 79918533487, Kralja Zvonimira 18, Metković</item>
      <item>PLANINSKI BISER d.o.o. za trgovinu i usluge, OIB 74740010584, Nikole Tesle 54, Metković</item>
      <item>Posl.tur. forum</item>
      <item>RADIO DELTA društvo s ograničenom odgovornošću radio difuzne djelatnosti, OIB 48592933113, Ivana Gundulića 19, Metković</item>
      <item>RADIO POSTAJA PLOČE, društvo s ograničenom odgovornošću radio difuzne djelatnosti, OIB 48556023272, Gračka 2, Ploče</item>
      <item>Ragusa, OIB </item>
      <item>RITAM, za proizvodnju, trgovinu i usluge, društvo s ograničenom odgovornošću, OIB 38342739120, Šibenska 37, Split</item>
      <item>Sonex</item>
      <item>U.T. UGOSTITELJSKI I TURISTIČKI MARKETING novinsko-nakladnička djelatnost d.o.o., OIB 35347069312, Prilaz Gjure Deželića 67, 10000 Zagreb</item>
      <item>KONZUM, trgovina na veliko i malo d.d., OIB 29955634590, Marijana Čavića 1/a, 10000 Zagreb</item>
      <item>VENERA NOVA društvo s ograničenom odgovornošću za trgovinu, ugostiteljstvo, usluge i građevinarstvo - "u stečaju", OIB 51149533962, Jakova Gotovca 1, Opuzen</item>
      <item>ZAMP, OIB </item>
      <item>ALFA THERM inženjering, proizvodnja, graditeljstvo, trgovina i usluge d.o.o., OIB 44831746559, Mostarska/bb, Metković</item>
      <item>Alu Plast, OIB </item>
      <item>DALMINO d.o.o. za proizvodnju rasvjetnih tijela, unutarnju i vanjsku trgovinu, OIB 48750762170, Cesta Mira 4, Split</item>
      <item>KUK-CO društvo s ograničenom odgovornošću za građevinarstvo, trgovinu i usluge, OIB 89961975037, Ulica Don Lovre Katića 25, Solin</item>
      <item>TAU ON-LINE d.o.o. za informatiku, OIB 14273924910, Hondlova 2/11, 10000 Zagreb</item>
      <item>AS OPUS d.o.o. za trgovinu i usluge, OIB 05349019245, Jakova Gotovca 2, Opuzen</item>
      <item>GRAWE Hrvatska osiguravajuće dioničko društvo., OIB 28406115764, Ulica grada Vukovara 5, 10000 Zagreb</item>
      <item>Plino Servis, OIB </item>
      <item>Polj. gospodarstvo Orehovec</item>
    </derivirana_varijabla>
  </DomainObject.Predmet.OstaliListFormatedWithAdressOIB>
  <DomainObject.Predmet.OstaliListNazivFormated>
    <izvorni_sadrzaj>
      <item>KOMUNALAC SLIVNO, društvo s ograničenom odgovornošću za komunalne djelatnosti i usluge</item>
      <item>ZAVOD ZA JAVNO ZDRAVSTVO DUBROVAČKO-NERETVANSKE ŽUPANIJE</item>
      <item>NERETVANSKO-PELJEŠKO-KORČULANSKO-LASTOVSKO-MLJETSKI VODOVOD d.o.o.</item>
      <item>CROATIA osiguranje d.d.</item>
      <item>HEP-Operator distribucijskog sustava d.o.o. za distribuciju i opskrbu električne energije</item>
      <item>Hrvatska radiotelevizija</item>
      <item>Hrvatske ceste društvo s ograničenom odgovornošću, za upravljanje, građenje i održavanje državnih cesta</item>
      <item>Hrvatske vode, pravna osoba za upravljanje vodama</item>
      <item>HRVATSKE ŠUME društvo s ograničenom odgovornošću</item>
      <item>Grad Split</item>
      <item>RH-Min. financija, Porezna uprava</item>
      <item>Financijska agencija</item>
      <item>PRIVREDNA BANKA ZAGREB - DIONIČKO DRUŠTVO</item>
      <item>HRVATSKA POŠTANSKA BANKA, dioničko društvo</item>
      <item>PEKARA KARMEL</item>
      <item>TXEL</item>
      <item>LIFT MODUS d.o.o. za poizvodnju, trgovinu i usluge</item>
      <item>PROM, d.o.o. za zaštitu na radu i zaštitu od požara</item>
      <item>OPREMA ČEVIZOVIĆ d.o.o. za trgovinu</item>
      <item>TEHNIX društvo s ograničenom odgovornošću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</item>
      <item>Europapress H</item>
      <item>FINEL, d.o.o. za proizvodnju, trgovinu i usluge</item>
      <item>FRIGO BONSAI, d.o.o. za proizvodnja, trgovina i usluge</item>
      <item>GRAĐA dioničko društvo za trgovinu na veliko i malo</item>
      <item>INA-INDUSTRIJA NAFTE, d.d.</item>
      <item>KRMEK d.o.o. za trgovinu, turizam i usluge</item>
      <item>LABUD tvornica sredstava za pranje, kozmetičkih i kemijskih proizvoda d.o.o.</item>
      <item>Limont</item>
      <item>NU OMH</item>
      <item>ORBICO d.o.o. za trgovinu</item>
      <item>OZIRIS AGENCIJA društvo s ograničenom odgovornošću za intelektualne i poslovne usluge</item>
      <item>PLANINSKI BISER d.o.o. za trgovinu i usluge</item>
      <item>Posl.tur. forum</item>
      <item>RADIO DELTA društvo s ograničenom odgovornošću radio difuzne djelatnosti</item>
      <item>RADIO POSTAJA PLOČE, društvo s ograničenom odgovornošću radio difuzne djelatnosti</item>
      <item>Ragusa</item>
      <item>RITAM, za proizvodnju, trgovinu i usluge, društvo s ograničenom odgovornošću</item>
      <item>Sonex</item>
      <item>U.T. UGOSTITELJSKI I TURISTIČKI MARKETING novinsko-nakladnička djelatnost d.o.o.</item>
      <item>KONZUM, trgovina na veliko i malo d.d.</item>
      <item>VENERA NOVA društvo s ograničenom odgovornošću za trgovinu, ugostiteljstvo, usluge i građevinarstvo - "u stečaju"</item>
      <item>ZAMP</item>
      <item>ALFA THERM inženjering, proizvodnja, graditeljstvo, trgovina i usluge d.o.o.</item>
      <item>Alu Plast</item>
      <item>DALMINO d.o.o. za proizvodnju rasvjetnih tijela, unutarnju i vanjsku trgovinu</item>
      <item>KUK-CO društvo s ograničenom odgovornošću za građevinarstvo, trgovinu i usluge</item>
      <item>TAU ON-LINE d.o.o. za informatiku</item>
      <item>AS OPUS d.o.o. za trgovinu i usluge</item>
      <item>GRAWE Hrvatska osiguravajuće dioničko društvo.</item>
      <item>Plino Servis</item>
      <item>Polj. gospodarstvo Orehovec</item>
    </izvorni_sadrzaj>
    <derivirana_varijabla naziv="DomainObject.Predmet.OstaliListNazivFormated_1">
      <item>KOMUNALAC SLIVNO, društvo s ograničenom odgovornošću za komunalne djelatnosti i usluge</item>
      <item>ZAVOD ZA JAVNO ZDRAVSTVO DUBROVAČKO-NERETVANSKE ŽUPANIJE</item>
      <item>NERETVANSKO-PELJEŠKO-KORČULANSKO-LASTOVSKO-MLJETSKI VODOVOD d.o.o.</item>
      <item>CROATIA osiguranje d.d.</item>
      <item>HEP-Operator distribucijskog sustava d.o.o. za distribuciju i opskrbu električne energije</item>
      <item>Hrvatska radiotelevizija</item>
      <item>Hrvatske ceste društvo s ograničenom odgovornošću, za upravljanje, građenje i održavanje državnih cesta</item>
      <item>Hrvatske vode, pravna osoba za upravljanje vodama</item>
      <item>HRVATSKE ŠUME društvo s ograničenom odgovornošću</item>
      <item>Grad Split</item>
      <item>RH-Min. financija, Porezna uprava</item>
      <item>Financijska agencija</item>
      <item>PRIVREDNA BANKA ZAGREB - DIONIČKO DRUŠTVO</item>
      <item>HRVATSKA POŠTANSKA BANKA, dioničko društvo</item>
      <item>PEKARA KARMEL</item>
      <item>TXEL</item>
      <item>LIFT MODUS d.o.o. za poizvodnju, trgovinu i usluge</item>
      <item>PROM, d.o.o. za zaštitu na radu i zaštitu od požara</item>
      <item>OPREMA ČEVIZOVIĆ d.o.o. za trgovinu</item>
      <item>TEHNIX društvo s ograničenom odgovornošću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</item>
      <item>Europapress H</item>
      <item>FINEL, d.o.o. za proizvodnju, trgovinu i usluge</item>
      <item>FRIGO BONSAI, d.o.o. za proizvodnja, trgovina i usluge</item>
      <item>GRAĐA dioničko društvo za trgovinu na veliko i malo</item>
      <item>INA-INDUSTRIJA NAFTE, d.d.</item>
      <item>KRMEK d.o.o. za trgovinu, turizam i usluge</item>
      <item>LABUD tvornica sredstava za pranje, kozmetičkih i kemijskih proizvoda d.o.o.</item>
      <item>Limont</item>
      <item>NU OMH</item>
      <item>ORBICO d.o.o. za trgovinu</item>
      <item>OZIRIS AGENCIJA društvo s ograničenom odgovornošću za intelektualne i poslovne usluge</item>
      <item>PLANINSKI BISER d.o.o. za trgovinu i usluge</item>
      <item>Posl.tur. forum</item>
      <item>RADIO DELTA društvo s ograničenom odgovornošću radio difuzne djelatnosti</item>
      <item>RADIO POSTAJA PLOČE, društvo s ograničenom odgovornošću radio difuzne djelatnosti</item>
      <item>Ragusa</item>
      <item>RITAM, za proizvodnju, trgovinu i usluge, društvo s ograničenom odgovornošću</item>
      <item>Sonex</item>
      <item>U.T. UGOSTITELJSKI I TURISTIČKI MARKETING novinsko-nakladnička djelatnost d.o.o.</item>
      <item>KONZUM, trgovina na veliko i malo d.d.</item>
      <item>VENERA NOVA društvo s ograničenom odgovornošću za trgovinu, ugostiteljstvo, usluge i građevinarstvo - "u stečaju"</item>
      <item>ZAMP</item>
      <item>ALFA THERM inženjering, proizvodnja, graditeljstvo, trgovina i usluge d.o.o.</item>
      <item>Alu Plast</item>
      <item>DALMINO d.o.o. za proizvodnju rasvjetnih tijela, unutarnju i vanjsku trgovinu</item>
      <item>KUK-CO društvo s ograničenom odgovornošću za građevinarstvo, trgovinu i usluge</item>
      <item>TAU ON-LINE d.o.o. za informatiku</item>
      <item>AS OPUS d.o.o. za trgovinu i usluge</item>
      <item>GRAWE Hrvatska osiguravajuće dioničko društvo.</item>
      <item>Plino Servis</item>
      <item>Polj. gospodarstvo Orehovec</item>
    </derivirana_varijabla>
  </DomainObject.Predmet.OstaliListNazivFormated>
  <DomainObject.Predmet.OstaliListNazivFormatedOIB>
    <izvorni_sadrzaj>
      <item>KOMUNALAC SLIVNO, društvo s ograničenom odgovornošću za komunalne djelatnosti i usluge, OIB 11050979478</item>
      <item>ZAVOD ZA JAVNO ZDRAVSTVO DUBROVAČKO-NERETVANSKE ŽUPANIJE, OIB 55488649150</item>
      <item>NERETVANSKO-PELJEŠKO-KORČULANSKO-LASTOVSKO-MLJETSKI VODOVOD d.o.o., OIB 29816848178</item>
      <item>CROATIA osiguranje d.d., OIB 26187994862</item>
      <item>HEP-Operator distribucijskog sustava d.o.o. za distribuciju i opskrbu električne energije, OIB 46830600751</item>
      <item>Hrvatska radiotelevizija, OIB 68419124305</item>
      <item>Hrvatske ceste društvo s ograničenom odgovornošću, za upravljanje, građenje i održavanje državnih cesta, OIB 55545787885</item>
      <item>Hrvatske vode, pravna osoba za upravljanje vodama, OIB 28921383001</item>
      <item>HRVATSKE ŠUME društvo s ograničenom odgovornošću, OIB 69693144506</item>
      <item>Grad Split, OIB 78755598868</item>
      <item>RH-Min. financija, Porezna uprava, OIB 18683136487</item>
      <item>Financijska agencija, OIB 85821130368</item>
      <item>PRIVREDNA BANKA ZAGREB - DIONIČKO DRUŠTVO, OIB 02535697732</item>
      <item>HRVATSKA POŠTANSKA BANKA, dioničko društvo, OIB 87939104217</item>
      <item>PEKARA KARMEL, OIB 86301411366</item>
      <item>TXEL, OIB 42374423278</item>
      <item>LIFT MODUS d.o.o. za poizvodnju, trgovinu i usluge, OIB 15526597734</item>
      <item>PROM, d.o.o. za zaštitu na radu i zaštitu od požara, OIB 26231825497</item>
      <item>OPREMA ČEVIZOVIĆ d.o.o. za trgovinu, OIB 21755783506</item>
      <item>TEHNIX društvo s ograničenom odgovornošću, OIB 78013846555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</item>
      <item>Europapress H, OIB </item>
      <item>FINEL, d.o.o. za proizvodnju, trgovinu i usluge, OIB 87165940267</item>
      <item>FRIGO BONSAI, d.o.o. za proizvodnja, trgovina i usluge, OIB 35605275042</item>
      <item>GRAĐA dioničko društvo za trgovinu na veliko i malo, OIB 75628884500</item>
      <item>INA-INDUSTRIJA NAFTE, d.d., OIB 27759560625</item>
      <item>KRMEK d.o.o. za trgovinu, turizam i usluge, OIB 44822481173</item>
      <item>LABUD tvornica sredstava za pranje, kozmetičkih i kemijskih proizvoda d.o.o., OIB 23359164583</item>
      <item>Limont, OIB 24133442330</item>
      <item>NU OMH, OIB </item>
      <item>ORBICO d.o.o. za trgovinu, OIB 85611744662</item>
      <item>OZIRIS AGENCIJA društvo s ograničenom odgovornošću za intelektualne i poslovne usluge, OIB 79918533487</item>
      <item>PLANINSKI BISER d.o.o. za trgovinu i usluge, OIB 74740010584</item>
      <item>Posl.tur. forum</item>
      <item>RADIO DELTA društvo s ograničenom odgovornošću radio difuzne djelatnosti, OIB 48592933113</item>
      <item>RADIO POSTAJA PLOČE, društvo s ograničenom odgovornošću radio difuzne djelatnosti, OIB 48556023272</item>
      <item>Ragusa, OIB </item>
      <item>RITAM, za proizvodnju, trgovinu i usluge, društvo s ograničenom odgovornošću, OIB 38342739120</item>
      <item>Sonex</item>
      <item>U.T. UGOSTITELJSKI I TURISTIČKI MARKETING novinsko-nakladnička djelatnost d.o.o., OIB 35347069312</item>
      <item>KONZUM, trgovina na veliko i malo d.d., OIB 29955634590</item>
      <item>VENERA NOVA društvo s ograničenom odgovornošću za trgovinu, ugostiteljstvo, usluge i građevinarstvo - "u stečaju", OIB 51149533962</item>
      <item>ZAMP, OIB </item>
      <item>ALFA THERM inženjering, proizvodnja, graditeljstvo, trgovina i usluge d.o.o., OIB 44831746559</item>
      <item>Alu Plast, OIB </item>
      <item>DALMINO d.o.o. za proizvodnju rasvjetnih tijela, unutarnju i vanjsku trgovinu, OIB 48750762170</item>
      <item>KUK-CO društvo s ograničenom odgovornošću za građevinarstvo, trgovinu i usluge, OIB 89961975037</item>
      <item>TAU ON-LINE d.o.o. za informatiku, OIB 14273924910</item>
      <item>AS OPUS d.o.o. za trgovinu i usluge, OIB 05349019245</item>
      <item>GRAWE Hrvatska osiguravajuće dioničko društvo., OIB 28406115764</item>
      <item>Plino Servis, OIB </item>
      <item>Polj. gospodarstvo Orehovec</item>
    </izvorni_sadrzaj>
    <derivirana_varijabla naziv="DomainObject.Predmet.OstaliListNazivFormatedOIB_1">
      <item>KOMUNALAC SLIVNO, društvo s ograničenom odgovornošću za komunalne djelatnosti i usluge, OIB 11050979478</item>
      <item>ZAVOD ZA JAVNO ZDRAVSTVO DUBROVAČKO-NERETVANSKE ŽUPANIJE, OIB 55488649150</item>
      <item>NERETVANSKO-PELJEŠKO-KORČULANSKO-LASTOVSKO-MLJETSKI VODOVOD d.o.o., OIB 29816848178</item>
      <item>CROATIA osiguranje d.d., OIB 26187994862</item>
      <item>HEP-Operator distribucijskog sustava d.o.o. za distribuciju i opskrbu električne energije, OIB 46830600751</item>
      <item>Hrvatska radiotelevizija, OIB 68419124305</item>
      <item>Hrvatske ceste društvo s ograničenom odgovornošću, za upravljanje, građenje i održavanje državnih cesta, OIB 55545787885</item>
      <item>Hrvatske vode, pravna osoba za upravljanje vodama, OIB 28921383001</item>
      <item>HRVATSKE ŠUME društvo s ograničenom odgovornošću, OIB 69693144506</item>
      <item>Grad Split, OIB 78755598868</item>
      <item>RH-Min. financija, Porezna uprava, OIB 18683136487</item>
      <item>Financijska agencija, OIB 85821130368</item>
      <item>PRIVREDNA BANKA ZAGREB - DIONIČKO DRUŠTVO, OIB 02535697732</item>
      <item>HRVATSKA POŠTANSKA BANKA, dioničko društvo, OIB 87939104217</item>
      <item>PEKARA KARMEL, OIB 86301411366</item>
      <item>TXEL, OIB 42374423278</item>
      <item>LIFT MODUS d.o.o. za poizvodnju, trgovinu i usluge, OIB 15526597734</item>
      <item>PROM, d.o.o. za zaštitu na radu i zaštitu od požara, OIB 26231825497</item>
      <item>OPREMA ČEVIZOVIĆ d.o.o. za trgovinu, OIB 21755783506</item>
      <item>TEHNIX društvo s ograničenom odgovornošću, OIB 78013846555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</item>
      <item>Europapress H, OIB </item>
      <item>FINEL, d.o.o. za proizvodnju, trgovinu i usluge, OIB 87165940267</item>
      <item>FRIGO BONSAI, d.o.o. za proizvodnja, trgovina i usluge, OIB 35605275042</item>
      <item>GRAĐA dioničko društvo za trgovinu na veliko i malo, OIB 75628884500</item>
      <item>INA-INDUSTRIJA NAFTE, d.d., OIB 27759560625</item>
      <item>KRMEK d.o.o. za trgovinu, turizam i usluge, OIB 44822481173</item>
      <item>LABUD tvornica sredstava za pranje, kozmetičkih i kemijskih proizvoda d.o.o., OIB 23359164583</item>
      <item>Limont, OIB 24133442330</item>
      <item>NU OMH, OIB </item>
      <item>ORBICO d.o.o. za trgovinu, OIB 85611744662</item>
      <item>OZIRIS AGENCIJA društvo s ograničenom odgovornošću za intelektualne i poslovne usluge, OIB 79918533487</item>
      <item>PLANINSKI BISER d.o.o. za trgovinu i usluge, OIB 74740010584</item>
      <item>Posl.tur. forum</item>
      <item>RADIO DELTA društvo s ograničenom odgovornošću radio difuzne djelatnosti, OIB 48592933113</item>
      <item>RADIO POSTAJA PLOČE, društvo s ograničenom odgovornošću radio difuzne djelatnosti, OIB 48556023272</item>
      <item>Ragusa, OIB </item>
      <item>RITAM, za proizvodnju, trgovinu i usluge, društvo s ograničenom odgovornošću, OIB 38342739120</item>
      <item>Sonex</item>
      <item>U.T. UGOSTITELJSKI I TURISTIČKI MARKETING novinsko-nakladnička djelatnost d.o.o., OIB 35347069312</item>
      <item>KONZUM, trgovina na veliko i malo d.d., OIB 29955634590</item>
      <item>VENERA NOVA društvo s ograničenom odgovornošću za trgovinu, ugostiteljstvo, usluge i građevinarstvo - "u stečaju", OIB 51149533962</item>
      <item>ZAMP, OIB </item>
      <item>ALFA THERM inženjering, proizvodnja, graditeljstvo, trgovina i usluge d.o.o., OIB 44831746559</item>
      <item>Alu Plast, OIB </item>
      <item>DALMINO d.o.o. za proizvodnju rasvjetnih tijela, unutarnju i vanjsku trgovinu, OIB 48750762170</item>
      <item>KUK-CO društvo s ograničenom odgovornošću za građevinarstvo, trgovinu i usluge, OIB 89961975037</item>
      <item>TAU ON-LINE d.o.o. za informatiku, OIB 14273924910</item>
      <item>AS OPUS d.o.o. za trgovinu i usluge, OIB 05349019245</item>
      <item>GRAWE Hrvatska osiguravajuće dioničko društvo., OIB 28406115764</item>
      <item>Plino Servis, OIB </item>
      <item>Polj. gospodarstvo Orehovec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2018.</izvorni_sadrzaj>
    <derivirana_varijabla naziv="DomainObject.Datum_1">15.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 R O C O M, društvo s ograničenom odgovornošću za promet robe i usluga u prometu robe</izvorni_sadrzaj>
    <derivirana_varijabla naziv="DomainObject.Predmet.StrankaIDrugi_1">P R O C O M, društvo s ograničenom odgovornošću za promet robe i usluga u prometu robe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 R O C O M, društvo s ograničenom odgovornošću za promet robe i usluga u prometu robe, OIB 73954510684, Zrinsko-Frankopanska 127, Opuzen</izvorni_sadrzaj>
    <derivirana_varijabla naziv="DomainObject.Predmet.StrankaIDrugiAdressOIB_1">P R O C O M, društvo s ograničenom odgovornošću za promet robe i usluga u prometu robe, OIB 73954510684, Zrinsko-Frankopanska 127, Opuzen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srpnja 2014.</izvorni_sadrzaj>
    <derivirana_varijabla naziv="DomainObject.Predmet.OdlukaRjesenje.DatumDonosenjaOdluke_1">14. srpnja 2014.</derivirana_varijabla>
  </DomainObject.Predmet.OdlukaRjesenje.DatumDonosenjaOdluke>
  <DomainObject.Predmet.OdlukaRjesenje.DatumPravomocnosti>
    <izvorni_sadrzaj>7. kolovoza 2014.</izvorni_sadrzaj>
    <derivirana_varijabla naziv="DomainObject.Predmet.OdlukaRjesenje.DatumPravomocnosti_1">7. kolovoza 2014.</derivirana_varijabla>
  </DomainObject.Predmet.OdlukaRjesenje.DatumPravomocnosti>
  <DomainObject.Predmet.OdlukaRjesenje.Oznaka>
    <izvorni_sadrzaj>Stpn-102/2013-7</izvorni_sadrzaj>
    <derivirana_varijabla naziv="DomainObject.Predmet.OdlukaRjesenje.Oznaka_1">Stpn-102/2013-7</derivirana_varijabla>
  </DomainObject.Predmet.OdlukaRjesenje.Oznaka>
  <DomainObject.Predmet.SudioniciListNaziv>
    <izvorni_sadrzaj>
      <item>P R O C O M, društvo s ograničenom odgovornošću za promet robe i usluga u prometu robe</item>
      <item>KOMUNALAC SLIVNO, društvo s ograničenom odgovornošću za komunalne djelatnosti i usluge</item>
      <item>ZAVOD ZA JAVNO ZDRAVSTVO DUBROVAČKO-NERETVANSKE ŽUPANIJE</item>
      <item>NERETVANSKO-PELJEŠKO-KORČULANSKO-LASTOVSKO-MLJETSKI VODOVOD d.o.o.</item>
      <item>CROATIA osiguranje d.d.</item>
      <item>HEP-Operator distribucijskog sustava d.o.o. za distribuciju i opskrbu električne energije</item>
      <item>Hrvatska radiotelevizija</item>
      <item>Hrvatske ceste društvo s ograničenom odgovornošću, za upravljanje, građenje i održavanje državnih cesta</item>
      <item>Hrvatske vode, pravna osoba za upravljanje vodama</item>
      <item>HRVATSKE ŠUME društvo s ograničenom odgovornošću</item>
      <item>Grad Split</item>
      <item>RH-Min. financija, Porezna uprava</item>
      <item>Financijska agencija</item>
      <item>PRIVREDNA BANKA ZAGREB - DIONIČKO DRUŠTVO</item>
      <item>HRVATSKA POŠTANSKA BANKA, dioničko društvo</item>
      <item>PEKARA KARMEL</item>
      <item>TXEL</item>
      <item>LIFT MODUS d.o.o. za poizvodnju, trgovinu i usluge</item>
      <item>PROM, d.o.o. za zaštitu na radu i zaštitu od požara</item>
      <item>OPREMA ČEVIZOVIĆ d.o.o. za trgovinu</item>
      <item>TEHNIX društvo s ograničenom odgovornošću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</item>
      <item>Europapress H</item>
      <item>FINEL, d.o.o. za proizvodnju, trgovinu i usluge</item>
      <item>FRIGO BONSAI, d.o.o. za proizvodnja, trgovina i usluge</item>
      <item>GRAĐA dioničko društvo za trgovinu na veliko i malo</item>
      <item>INA-INDUSTRIJA NAFTE, d.d.</item>
      <item>KRMEK d.o.o. za trgovinu, turizam i usluge</item>
      <item>LABUD tvornica sredstava za pranje, kozmetičkih i kemijskih proizvoda d.o.o.</item>
      <item>Limont</item>
      <item>NU OMH</item>
      <item>ORBICO d.o.o. za trgovinu</item>
      <item>OZIRIS AGENCIJA društvo s ograničenom odgovornošću za intelektualne i poslovne usluge</item>
      <item>PLANINSKI BISER d.o.o. za trgovinu i usluge</item>
      <item>Posl.tur. forum</item>
      <item>RADIO DELTA društvo s ograničenom odgovornošću radio difuzne djelatnosti</item>
      <item>RADIO POSTAJA PLOČE, društvo s ograničenom odgovornošću radio difuzne djelatnosti</item>
      <item>Ragusa</item>
      <item>RITAM, za proizvodnju, trgovinu i usluge, društvo s ograničenom odgovornošću</item>
      <item>Sonex</item>
      <item>U.T. UGOSTITELJSKI I TURISTIČKI MARKETING novinsko-nakladnička djelatnost d.o.o.</item>
      <item>KONZUM, trgovina na veliko i malo d.d.</item>
      <item>VENERA NOVA društvo s ograničenom odgovornošću za trgovinu, ugostiteljstvo, usluge i građevinarstvo - "u stečaju"</item>
      <item>ZAMP</item>
      <item>ALFA THERM inženjering, proizvodnja, graditeljstvo, trgovina i usluge d.o.o.</item>
      <item>Alu Plast</item>
      <item>DALMINO d.o.o. za proizvodnju rasvjetnih tijela, unutarnju i vanjsku trgovinu</item>
      <item>KUK-CO društvo s ograničenom odgovornošću za građevinarstvo, trgovinu i usluge</item>
      <item>TAU ON-LINE d.o.o. za informatiku</item>
      <item>AS OPUS d.o.o. za trgovinu i usluge</item>
      <item>GRAWE Hrvatska osiguravajuće dioničko društvo.</item>
      <item>Plino Servis</item>
      <item>Polj. gospodarstvo Orehovec</item>
    </izvorni_sadrzaj>
    <derivirana_varijabla naziv="DomainObject.Predmet.SudioniciListNaziv_1">
      <item>P R O C O M, društvo s ograničenom odgovornošću za promet robe i usluga u prometu robe</item>
      <item>KOMUNALAC SLIVNO, društvo s ograničenom odgovornošću za komunalne djelatnosti i usluge</item>
      <item>ZAVOD ZA JAVNO ZDRAVSTVO DUBROVAČKO-NERETVANSKE ŽUPANIJE</item>
      <item>NERETVANSKO-PELJEŠKO-KORČULANSKO-LASTOVSKO-MLJETSKI VODOVOD d.o.o.</item>
      <item>CROATIA osiguranje d.d.</item>
      <item>HEP-Operator distribucijskog sustava d.o.o. za distribuciju i opskrbu električne energije</item>
      <item>Hrvatska radiotelevizija</item>
      <item>Hrvatske ceste društvo s ograničenom odgovornošću, za upravljanje, građenje i održavanje državnih cesta</item>
      <item>Hrvatske vode, pravna osoba za upravljanje vodama</item>
      <item>HRVATSKE ŠUME društvo s ograničenom odgovornošću</item>
      <item>Grad Split</item>
      <item>RH-Min. financija, Porezna uprava</item>
      <item>Financijska agencija</item>
      <item>PRIVREDNA BANKA ZAGREB - DIONIČKO DRUŠTVO</item>
      <item>HRVATSKA POŠTANSKA BANKA, dioničko društvo</item>
      <item>PEKARA KARMEL</item>
      <item>TXEL</item>
      <item>LIFT MODUS d.o.o. za poizvodnju, trgovinu i usluge</item>
      <item>PROM, d.o.o. za zaštitu na radu i zaštitu od požara</item>
      <item>OPREMA ČEVIZOVIĆ d.o.o. za trgovinu</item>
      <item>TEHNIX društvo s ograničenom odgovornošću</item>
      <item>ancona 3</item>
      <item>JB VEDRAN PLEĆAŠ</item>
      <item>PEKARA OJDANIĆ</item>
      <item>Cicilija Komazin vl. "Prevlaka"</item>
      <item>SP Obrt</item>
      <item>Klepo</item>
      <item>Kalimero</item>
      <item>CAPRICORNO, društvo s ograničenom odgovornošću za trgovinu</item>
      <item>Europapress H</item>
      <item>FINEL, d.o.o. za proizvodnju, trgovinu i usluge</item>
      <item>FRIGO BONSAI, d.o.o. za proizvodnja, trgovina i usluge</item>
      <item>GRAĐA dioničko društvo za trgovinu na veliko i malo</item>
      <item>INA-INDUSTRIJA NAFTE, d.d.</item>
      <item>KRMEK d.o.o. za trgovinu, turizam i usluge</item>
      <item>LABUD tvornica sredstava za pranje, kozmetičkih i kemijskih proizvoda d.o.o.</item>
      <item>Limont</item>
      <item>NU OMH</item>
      <item>ORBICO d.o.o. za trgovinu</item>
      <item>OZIRIS AGENCIJA društvo s ograničenom odgovornošću za intelektualne i poslovne usluge</item>
      <item>PLANINSKI BISER d.o.o. za trgovinu i usluge</item>
      <item>Posl.tur. forum</item>
      <item>RADIO DELTA društvo s ograničenom odgovornošću radio difuzne djelatnosti</item>
      <item>RADIO POSTAJA PLOČE, društvo s ograničenom odgovornošću radio difuzne djelatnosti</item>
      <item>Ragusa</item>
      <item>RITAM, za proizvodnju, trgovinu i usluge, društvo s ograničenom odgovornošću</item>
      <item>Sonex</item>
      <item>U.T. UGOSTITELJSKI I TURISTIČKI MARKETING novinsko-nakladnička djelatnost d.o.o.</item>
      <item>KONZUM, trgovina na veliko i malo d.d.</item>
      <item>VENERA NOVA društvo s ograničenom odgovornošću za trgovinu, ugostiteljstvo, usluge i građevinarstvo - "u stečaju"</item>
      <item>ZAMP</item>
      <item>ALFA THERM inženjering, proizvodnja, graditeljstvo, trgovina i usluge d.o.o.</item>
      <item>Alu Plast</item>
      <item>DALMINO d.o.o. za proizvodnju rasvjetnih tijela, unutarnju i vanjsku trgovinu</item>
      <item>KUK-CO društvo s ograničenom odgovornošću za građevinarstvo, trgovinu i usluge</item>
      <item>TAU ON-LINE d.o.o. za informatiku</item>
      <item>AS OPUS d.o.o. za trgovinu i usluge</item>
      <item>GRAWE Hrvatska osiguravajuće dioničko društvo.</item>
      <item>Plino Servis</item>
      <item>Polj. gospodarstvo Orehovec</item>
    </derivirana_varijabla>
  </DomainObject.Predmet.SudioniciListNaziv>
  <DomainObject.Predmet.SudioniciListAdressOIB>
    <izvorni_sadrzaj>
      <item>P R O C O M, društvo s ograničenom odgovornošću za promet robe i usluga u prometu robe, OIB 73954510684, Zrinsko-Frankopanska 127,Opuzen</item>
      <item>KOMUNALAC SLIVNO, društvo s ograničenom odgovornošću za komunalne djelatnosti i usluge, OIB 11050979478, Podgradina 41,Podgradina</item>
      <item>ZAVOD ZA JAVNO ZDRAVSTVO DUBROVAČKO-NERETVANSKE ŽUPANIJE, OIB 55488649150, Dr.Ante Šercera 4/A,Dubrovnik</item>
      <item>NERETVANSKO-PELJEŠKO-KORČULANSKO-LASTOVSKO-MLJETSKI VODOVOD d.o.o., OIB 29816848178, Put Svetog Luke bb,Korčula</item>
      <item>CROATIA osiguranje d.d., OIB 26187994862, Miramarska 22,10000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ceste društvo s ograničenom odgovornošću, za upravljanje, građenje i održavanje državnih cesta, OIB 55545787885, Vončinina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Grad Split, OIB 78755598868, Branimirova obala 17,21000 Split</item>
      <item>RH-Min. financija, Porezna uprava, OIB 18683136487</item>
      <item>Financijska agencija, OIB 85821130368, Vrtni put 3,10000 Zagreb</item>
      <item>PRIVREDNA BANKA ZAGREB - DIONIČKO DRUŠTVO, OIB 02535697732, Radnička cesta 50,10000 Zagreb</item>
      <item>HRVATSKA POŠTANSKA BANKA, dioničko društvo, OIB 87939104217, Jurišićeva 4,10000 Zagreb</item>
      <item>PEKARA KARMEL, OIB 86301411366</item>
      <item>TXEL, OIB 42374423278</item>
      <item>LIFT MODUS d.o.o. za poizvodnju, trgovinu i usluge, OIB 15526597734, Zagrebačka cesta 145 A/III,10000 Zagreb</item>
      <item>PROM, d.o.o. za zaštitu na radu i zaštitu od požara, OIB 26231825497, Industrijska 1,Metković</item>
      <item>OPREMA ČEVIZOVIĆ d.o.o. za trgovinu, OIB 21755783506, Augusta Šenoe 19,Donji Kraljevec</item>
      <item>TEHNIX društvo s ograničenom odgovornošću, OIB 78013846555, Braće Radića/bb,Donji Kraljevec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09517317411, Hercegovačka 57/A,Split</item>
      <item>Europapress H, OIB </item>
      <item>FINEL, d.o.o. za proizvodnju, trgovinu i usluge, OIB 87165940267, Mostarska 10/a,Metković</item>
      <item>FRIGO BONSAI, d.o.o. za proizvodnja, trgovina i usluge, OIB 35605275042, Hrvatskih Iseljenika 5/I,Metković</item>
      <item>GRAĐA dioničko društvo za trgovinu na veliko i malo, OIB 75628884500, Vranjički put 2,Solin</item>
      <item>INA-INDUSTRIJA NAFTE, d.d., OIB 27759560625, Avenija V. Holjevca 10,10000 Zagreb</item>
      <item>KRMEK d.o.o. za trgovinu, turizam i usluge, OIB 44822481173, Gornji Rožat 82,Dubrovnik</item>
      <item>LABUD tvornica sredstava za pranje, kozmetičkih i kemijskih proizvoda d.o.o., OIB 23359164583, Radnička cesta 173/r,10000 Zagreb</item>
      <item>Limont, OIB 24133442330</item>
      <item>NU OMH, OIB </item>
      <item>ORBICO d.o.o. za trgovinu, OIB 85611744662, Koturaška Cesta 69,10000 Zagreb</item>
      <item>OZIRIS AGENCIJA društvo s ograničenom odgovornošću za intelektualne i poslovne usluge, OIB 79918533487, Kralja Zvonimira 18,Metković</item>
      <item>PLANINSKI BISER d.o.o. za trgovinu i usluge, OIB 74740010584, Nikole Tesle 54,Metković</item>
      <item>Posl.tur. forum</item>
      <item>RADIO DELTA društvo s ograničenom odgovornošću radio difuzne djelatnosti, OIB 48592933113, Ivana Gundulića 19,Metković</item>
      <item>RADIO POSTAJA PLOČE, društvo s ograničenom odgovornošću radio difuzne djelatnosti, OIB 48556023272, Gračka 2,Ploče</item>
      <item>Ragusa, OIB </item>
      <item>RITAM, za proizvodnju, trgovinu i usluge, društvo s ograničenom odgovornošću, OIB 38342739120, Šibenska 37,Split</item>
      <item>Sonex</item>
      <item>U.T. UGOSTITELJSKI I TURISTIČKI MARKETING novinsko-nakladnička djelatnost d.o.o., OIB 35347069312, Prilaz Gjure Deželića 67,10000 Zagreb</item>
      <item>KONZUM, trgovina na veliko i malo d.d., OIB 29955634590, Marijana Čavića 1/a,10000 Zagreb</item>
      <item>VENERA NOVA društvo s ograničenom odgovornošću za trgovinu, ugostiteljstvo, usluge i građevinarstvo - "u stečaju", OIB 51149533962, Jakova Gotovca 1,Opuzen</item>
      <item>ZAMP, OIB </item>
      <item>ALFA THERM inženjering, proizvodnja, graditeljstvo, trgovina i usluge d.o.o., OIB 44831746559, Mostarska/bb,Metković</item>
      <item>Alu Plast, OIB </item>
      <item>DALMINO d.o.o. za proizvodnju rasvjetnih tijela, unutarnju i vanjsku trgovinu, OIB 48750762170, Cesta Mira 4,Split</item>
      <item>KUK-CO društvo s ograničenom odgovornošću za građevinarstvo, trgovinu i usluge, OIB 89961975037, Ulica Don Lovre Katića 25,Solin</item>
      <item>TAU ON-LINE d.o.o. za informatiku, OIB 14273924910, Hondlova 2/11,10000 Zagreb</item>
      <item>AS OPUS d.o.o. za trgovinu i usluge, OIB 05349019245, Jakova Gotovca 2,Opuzen</item>
      <item>GRAWE Hrvatska osiguravajuće dioničko društvo., OIB 28406115764, Ulica grada Vukovara 5,10000 Zagreb</item>
      <item>Plino Servis, OIB </item>
      <item>Polj. gospodarstvo Orehovec</item>
    </izvorni_sadrzaj>
    <derivirana_varijabla naziv="DomainObject.Predmet.SudioniciListAdressOIB_1">
      <item>P R O C O M, društvo s ograničenom odgovornošću za promet robe i usluga u prometu robe, OIB 73954510684, Zrinsko-Frankopanska 127,Opuzen</item>
      <item>KOMUNALAC SLIVNO, društvo s ograničenom odgovornošću za komunalne djelatnosti i usluge, OIB 11050979478, Podgradina 41,Podgradina</item>
      <item>ZAVOD ZA JAVNO ZDRAVSTVO DUBROVAČKO-NERETVANSKE ŽUPANIJE, OIB 55488649150, Dr.Ante Šercera 4/A,Dubrovnik</item>
      <item>NERETVANSKO-PELJEŠKO-KORČULANSKO-LASTOVSKO-MLJETSKI VODOVOD d.o.o., OIB 29816848178, Put Svetog Luke bb,Korčula</item>
      <item>CROATIA osiguranje d.d., OIB 26187994862, Miramarska 22,10000 Zagreb</item>
      <item>HEP-Operator distribucijskog sustava d.o.o. za distribuciju i opskrbu električne energije, OIB 46830600751, Ulica grada Vukovara 37,10000 Zagreb</item>
      <item>Hrvatska radiotelevizija, OIB 68419124305, Prisavlje 3,10000 Zagreb</item>
      <item>Hrvatske ceste društvo s ograničenom odgovornošću, za upravljanje, građenje i održavanje državnih cesta, OIB 55545787885, Vončinina 3,10000 Zagreb</item>
      <item>Hrvatske vode, pravna osoba za upravljanje vodama, OIB 28921383001, Grada Vukovara 220,10000 Zagreb</item>
      <item>HRVATSKE ŠUME društvo s ograničenom odgovornošću, OIB 69693144506, Ul.Ljudevita Farkaša Vukotinovića 2,10000 Zagreb</item>
      <item>Grad Split, OIB 78755598868, Branimirova obala 17,21000 Split</item>
      <item>RH-Min. financija, Porezna uprava, OIB 18683136487</item>
      <item>Financijska agencija, OIB 85821130368, Vrtni put 3,10000 Zagreb</item>
      <item>PRIVREDNA BANKA ZAGREB - DIONIČKO DRUŠTVO, OIB 02535697732, Radnička cesta 50,10000 Zagreb</item>
      <item>HRVATSKA POŠTANSKA BANKA, dioničko društvo, OIB 87939104217, Jurišićeva 4,10000 Zagreb</item>
      <item>PEKARA KARMEL, OIB 86301411366</item>
      <item>TXEL, OIB 42374423278</item>
      <item>LIFT MODUS d.o.o. za poizvodnju, trgovinu i usluge, OIB 15526597734, Zagrebačka cesta 145 A/III,10000 Zagreb</item>
      <item>PROM, d.o.o. za zaštitu na radu i zaštitu od požara, OIB 26231825497, Industrijska 1,Metković</item>
      <item>OPREMA ČEVIZOVIĆ d.o.o. za trgovinu, OIB 21755783506, Augusta Šenoe 19,Donji Kraljevec</item>
      <item>TEHNIX društvo s ograničenom odgovornošću, OIB 78013846555, Braće Radića/bb,Donji Kraljevec</item>
      <item>ancona 3, OIB 59163199853</item>
      <item>JB VEDRAN PLEĆAŠ, OIB 40145325522</item>
      <item>PEKARA OJDANIĆ, OIB 57184068043</item>
      <item>Cicilija Komazin vl. "Prevlaka", OIB 62605093508</item>
      <item>SP Obrt, OIB </item>
      <item>Klepo</item>
      <item>Kalimero</item>
      <item>CAPRICORNO, društvo s ograničenom odgovornošću za trgovinu, OIB 09517317411, Hercegovačka 57/A,Split</item>
      <item>Europapress H, OIB </item>
      <item>FINEL, d.o.o. za proizvodnju, trgovinu i usluge, OIB 87165940267, Mostarska 10/a,Metković</item>
      <item>FRIGO BONSAI, d.o.o. za proizvodnja, trgovina i usluge, OIB 35605275042, Hrvatskih Iseljenika 5/I,Metković</item>
      <item>GRAĐA dioničko društvo za trgovinu na veliko i malo, OIB 75628884500, Vranjički put 2,Solin</item>
      <item>INA-INDUSTRIJA NAFTE, d.d., OIB 27759560625, Avenija V. Holjevca 10,10000 Zagreb</item>
      <item>KRMEK d.o.o. za trgovinu, turizam i usluge, OIB 44822481173, Gornji Rožat 82,Dubrovnik</item>
      <item>LABUD tvornica sredstava za pranje, kozmetičkih i kemijskih proizvoda d.o.o., OIB 23359164583, Radnička cesta 173/r,10000 Zagreb</item>
      <item>Limont, OIB 24133442330</item>
      <item>NU OMH, OIB </item>
      <item>ORBICO d.o.o. za trgovinu, OIB 85611744662, Koturaška Cesta 69,10000 Zagreb</item>
      <item>OZIRIS AGENCIJA društvo s ograničenom odgovornošću za intelektualne i poslovne usluge, OIB 79918533487, Kralja Zvonimira 18,Metković</item>
      <item>PLANINSKI BISER d.o.o. za trgovinu i usluge, OIB 74740010584, Nikole Tesle 54,Metković</item>
      <item>Posl.tur. forum</item>
      <item>RADIO DELTA društvo s ograničenom odgovornošću radio difuzne djelatnosti, OIB 48592933113, Ivana Gundulića 19,Metković</item>
      <item>RADIO POSTAJA PLOČE, društvo s ograničenom odgovornošću radio difuzne djelatnosti, OIB 48556023272, Gračka 2,Ploče</item>
      <item>Ragusa, OIB </item>
      <item>RITAM, za proizvodnju, trgovinu i usluge, društvo s ograničenom odgovornošću, OIB 38342739120, Šibenska 37,Split</item>
      <item>Sonex</item>
      <item>U.T. UGOSTITELJSKI I TURISTIČKI MARKETING novinsko-nakladnička djelatnost d.o.o., OIB 35347069312, Prilaz Gjure Deželića 67,10000 Zagreb</item>
      <item>KONZUM, trgovina na veliko i malo d.d., OIB 29955634590, Marijana Čavića 1/a,10000 Zagreb</item>
      <item>VENERA NOVA društvo s ograničenom odgovornošću za trgovinu, ugostiteljstvo, usluge i građevinarstvo - "u stečaju", OIB 51149533962, Jakova Gotovca 1,Opuzen</item>
      <item>ZAMP, OIB </item>
      <item>ALFA THERM inženjering, proizvodnja, graditeljstvo, trgovina i usluge d.o.o., OIB 44831746559, Mostarska/bb,Metković</item>
      <item>Alu Plast, OIB </item>
      <item>DALMINO d.o.o. za proizvodnju rasvjetnih tijela, unutarnju i vanjsku trgovinu, OIB 48750762170, Cesta Mira 4,Split</item>
      <item>KUK-CO društvo s ograničenom odgovornošću za građevinarstvo, trgovinu i usluge, OIB 89961975037, Ulica Don Lovre Katića 25,Solin</item>
      <item>TAU ON-LINE d.o.o. za informatiku, OIB 14273924910, Hondlova 2/11,10000 Zagreb</item>
      <item>AS OPUS d.o.o. za trgovinu i usluge, OIB 05349019245, Jakova Gotovca 2,Opuzen</item>
      <item>GRAWE Hrvatska osiguravajuće dioničko društvo., OIB 28406115764, Ulica grada Vukovara 5,10000 Zagreb</item>
      <item>Plino Servis, OIB </item>
      <item>Polj. gospodarstvo Orehovec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73954510684</item>
      <item>, OIB 11050979478</item>
      <item>, OIB 55488649150</item>
      <item>, OIB 29816848178</item>
      <item>, OIB 26187994862</item>
      <item>, OIB 46830600751</item>
      <item>, OIB 68419124305</item>
      <item>, OIB 55545787885</item>
      <item>, OIB 28921383001</item>
      <item>, OIB 69693144506</item>
      <item>, OIB 78755598868</item>
      <item>, OIB 18683136487</item>
      <item>, OIB 85821130368</item>
      <item>, OIB 02535697732</item>
      <item>, OIB 87939104217</item>
      <item>, OIB 86301411366</item>
      <item>, OIB 42374423278</item>
      <item>, OIB 15526597734</item>
      <item>, OIB 26231825497</item>
      <item>, OIB 21755783506</item>
      <item>, OIB 78013846555</item>
      <item>, OIB 59163199853</item>
      <item>, OIB 40145325522</item>
      <item>, OIB 57184068043</item>
      <item>, OIB 62605093508</item>
      <item>, OIB </item>
      <item>, OIB null</item>
      <item>, OIB null</item>
      <item>, OIB 09517317411</item>
      <item>, OIB </item>
      <item>, OIB 87165940267</item>
      <item>, OIB 35605275042</item>
      <item>, OIB 75628884500</item>
      <item>, OIB 27759560625</item>
      <item>, OIB 44822481173</item>
      <item>, OIB 23359164583</item>
      <item>, OIB 24133442330</item>
      <item>, OIB </item>
      <item>, OIB 85611744662</item>
      <item>, OIB 79918533487</item>
      <item>, OIB 74740010584</item>
      <item>, OIB null</item>
      <item>, OIB 48592933113</item>
      <item>, OIB 48556023272</item>
      <item>, OIB </item>
      <item>, OIB 38342739120</item>
      <item>, OIB null</item>
      <item>, OIB 35347069312</item>
      <item>, OIB 29955634590</item>
      <item>, OIB 51149533962</item>
      <item>, OIB </item>
      <item>, OIB 44831746559</item>
      <item>, OIB </item>
      <item>, OIB 48750762170</item>
      <item>, OIB 89961975037</item>
      <item>, OIB 14273924910</item>
      <item>, OIB 05349019245</item>
      <item>, OIB 28406115764</item>
      <item>, OIB </item>
      <item>, OIB null</item>
    </izvorni_sadrzaj>
    <derivirana_varijabla naziv="DomainObject.Predmet.SudioniciListNazivOIB_1">
      <item>, OIB 73954510684</item>
      <item>, OIB 11050979478</item>
      <item>, OIB 55488649150</item>
      <item>, OIB 29816848178</item>
      <item>, OIB 26187994862</item>
      <item>, OIB 46830600751</item>
      <item>, OIB 68419124305</item>
      <item>, OIB 55545787885</item>
      <item>, OIB 28921383001</item>
      <item>, OIB 69693144506</item>
      <item>, OIB 78755598868</item>
      <item>, OIB 18683136487</item>
      <item>, OIB 85821130368</item>
      <item>, OIB 02535697732</item>
      <item>, OIB 87939104217</item>
      <item>, OIB 86301411366</item>
      <item>, OIB 42374423278</item>
      <item>, OIB 15526597734</item>
      <item>, OIB 26231825497</item>
      <item>, OIB 21755783506</item>
      <item>, OIB 78013846555</item>
      <item>, OIB 59163199853</item>
      <item>, OIB 40145325522</item>
      <item>, OIB 57184068043</item>
      <item>, OIB 62605093508</item>
      <item>, OIB </item>
      <item>, OIB null</item>
      <item>, OIB null</item>
      <item>, OIB 09517317411</item>
      <item>, OIB </item>
      <item>, OIB 87165940267</item>
      <item>, OIB 35605275042</item>
      <item>, OIB 75628884500</item>
      <item>, OIB 27759560625</item>
      <item>, OIB 44822481173</item>
      <item>, OIB 23359164583</item>
      <item>, OIB 24133442330</item>
      <item>, OIB </item>
      <item>, OIB 85611744662</item>
      <item>, OIB 79918533487</item>
      <item>, OIB 74740010584</item>
      <item>, OIB null</item>
      <item>, OIB 48592933113</item>
      <item>, OIB 48556023272</item>
      <item>, OIB </item>
      <item>, OIB 38342739120</item>
      <item>, OIB null</item>
      <item>, OIB 35347069312</item>
      <item>, OIB 29955634590</item>
      <item>, OIB 51149533962</item>
      <item>, OIB </item>
      <item>, OIB 44831746559</item>
      <item>, OIB </item>
      <item>, OIB 48750762170</item>
      <item>, OIB 89961975037</item>
      <item>, OIB 14273924910</item>
      <item>, OIB 05349019245</item>
      <item>, OIB 28406115764</item>
      <item>, OIB 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299</properties:Words>
  <properties:Characters>1571</properties:Characters>
  <properties:Lines>51</properties:Lines>
  <properties:Paragraphs>21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2018-02-15T08:38:00Z</dcterms:created>
  <dc:creator>RH-TDU</dc:creator>
  <cp:lastModifiedBy>Ivana Mendeš</cp:lastModifiedBy>
  <cp:lastPrinted>2018-02-15T08:55:00Z</cp:lastPrinted>
  <dcterms:modified xmlns:xsi="http://www.w3.org/2001/XMLSchema-instance" xsi:type="dcterms:W3CDTF">2018-02-15T08:59:00Z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