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ec6c" w14:paraId="38cec6c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Broj:St-2159/2016-4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2A551B">
        <w:t>Osijek,</w:t>
      </w:r>
      <w:r>
        <w:t xml:space="preserve"> Podružnica </w:t>
      </w:r>
      <w:r w:rsidR="002A551B">
        <w:t>Slavonski Brod</w:t>
      </w:r>
      <w:r>
        <w:t>, za provedbu skraćenog stečajnog postupka po službenoj dužnosti nad dužnikom LUNATOURS d.o.o.  OIB: 97595275737, sa sjedištem u Marina Držića 18, 35000 Slavonski Brod, dana 23. studenog  2016.</w:t>
      </w:r>
    </w:p>
    <w:p w:rsidRDefault="00232704" w:rsidP="00232704" w:rsidR="00232704"/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>Otvara se skraćeni stečajni postupak nad dužnikom LUNATOURS d.o.o.  OIB: 97595275737, sa sjedištem u Marina Držića 18, 35000 Slavonski Brod.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>Za stečajnog upravitelja imenuje se Slavko Marinac, Požega, Kralja Krešimira 53, OIB: 37776084692.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>Zaključuje se skraćeni stečajni postupak nad dužnikom LUNATOURS d.o.o.  OIB: 97595275737, sa sjedištem u Marina Držića 18, 35000 Slavonski Brod.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lastRenderedPageBreak/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</w:t>
      </w:r>
      <w:proofErr w:type="spellStart"/>
      <w:r w:rsidR="00A57F79">
        <w:t>sudeskog</w:t>
      </w:r>
      <w:proofErr w:type="spellEnd"/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2</w:t>
      </w:r>
      <w:r w:rsidR="00A57F79">
        <w:t>2</w:t>
      </w:r>
      <w:r>
        <w:t>.</w:t>
      </w:r>
      <w:r w:rsidR="00A57F79">
        <w:t>kolovoza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A57F79" w:rsidP="00232704" w:rsidR="00A57F79"/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lastRenderedPageBreak/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U Slavonskom Brodu, 2</w:t>
      </w:r>
      <w:r w:rsidR="00A57F79">
        <w:t>3</w:t>
      </w:r>
      <w:r>
        <w:t xml:space="preserve">. </w:t>
      </w:r>
      <w:r w:rsidR="00A57F79">
        <w:t>studenog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r w:rsidR="00A57F79">
        <w:t>Svjetlana Bajan,Slavonski Brod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 </w:t>
      </w:r>
      <w:r w:rsidR="00A57F79">
        <w:t>sudskom registru</w:t>
      </w:r>
      <w:r>
        <w:t>,FINI,banci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232704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A57F7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227E07"/>
    <w:rsid w:val="00232704"/>
    <w:rsid w:val="002A551B"/>
    <w:rsid w:val="005A5162"/>
    <w:rsid w:val="00A5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49729.79</izvorni_sadrzaj>
    <derivirana_varijabla naziv="DomainObject.Predmet.InicijalnaVrijednost_1">49729.79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LUNATOURS d. o. o. za turističku djelatnost, trgovinu i usluge</izvorni_sadrzaj>
    <derivirana_varijabla naziv="DomainObject.Predmet.ProtustrankaFormated_1">  LUNATOURS d. o. o. za turističku djelatnost, trgovinu i usluge</derivirana_varijabla>
  </DomainObject.Predmet.ProtustrankaFormated>
  <DomainObject.Predmet.ProtustrankaFormatedOIB>
    <izvorni_sadrzaj>  LUNATOURS d. o. o. za turističku djelatnost, trgovinu i usluge, OIB 97595275737</izvorni_sadrzaj>
    <derivirana_varijabla naziv="DomainObject.Predmet.ProtustrankaFormatedOIB_1">  LUNATOURS d. o. o. za turističku djelatnost, trgovinu i usluge, OIB 97595275737</derivirana_varijabla>
  </DomainObject.Predmet.ProtustrankaFormatedOIB>
  <DomainObject.Predmet.ProtustrankaFormatedWithAdress>
    <izvorni_sadrzaj> LUNATOURS d. o. o. za turističku djelatnost, trgovinu i usluge, Marina Držića 18, 35000 Slavonski Brod</izvorni_sadrzaj>
    <derivirana_varijabla naziv="DomainObject.Predmet.ProtustrankaFormatedWithAdress_1"> LUNATOURS d. o. o. za turističku djelatnost, trgovinu i usluge, Marina Držića 18, 35000 Slavonski Brod</derivirana_varijabla>
  </DomainObject.Predmet.ProtustrankaFormatedWithAdress>
  <DomainObject.Predmet.ProtustrankaFormatedWithAdressOIB>
    <izvorni_sadrzaj> LUNATOURS d. o. o. za turističku djelatnost, trgovinu i usluge, OIB 97595275737, Marina Držića 18, 35000 Slavonski Brod</izvorni_sadrzaj>
    <derivirana_varijabla naziv="DomainObject.Predmet.ProtustrankaFormatedWithAdressOIB_1"> LUNATOURS d. o. o. za turističku djelatnost, trgovinu i usluge, OIB 97595275737, Marina Držića 18, 35000 Slavonski Brod</derivirana_varijabla>
  </DomainObject.Predmet.ProtustrankaFormatedWithAdressOIB>
  <DomainObject.Predmet.ProtustrankaWithAdress>
    <izvorni_sadrzaj>LUNATOURS d. o. o. za turističku djelatnost, trgovinu i usluge Marina Držića 18, 35000 Slavonski Brod</izvorni_sadrzaj>
    <derivirana_varijabla naziv="DomainObject.Predmet.ProtustrankaWithAdress_1">LUNATOURS d. o. o. za turističku djelatnost, trgovinu i usluge Marina Držića 18, 35000 Slavonski Brod</derivirana_varijabla>
  </DomainObject.Predmet.ProtustrankaWithAdress>
  <DomainObject.Predmet.ProtustrankaWithAdressOIB>
    <izvorni_sadrzaj>LUNATOURS d. o. o. za turističku djelatnost, trgovinu i usluge, OIB 97595275737, Marina Držića 18, 35000 Slavonski Brod</izvorni_sadrzaj>
    <derivirana_varijabla naziv="DomainObject.Predmet.ProtustrankaWithAdressOIB_1">LUNATOURS d. o. o. za turističku djelatnost, trgovinu i usluge, OIB 97595275737, Marina Držića 18, 35000 Slavonski Brod</derivirana_varijabla>
  </DomainObject.Predmet.ProtustrankaWithAdressOIB>
  <DomainObject.Predmet.ProtustrankaNazivFormated>
    <izvorni_sadrzaj>LUNATOURS d. o. o. za turističku djelatnost, trgovinu i usluge</izvorni_sadrzaj>
    <derivirana_varijabla naziv="DomainObject.Predmet.ProtustrankaNazivFormated_1">LUNATOURS d. o. o. za turističku djelatnost, trgovinu i usluge</derivirana_varijabla>
  </DomainObject.Predmet.ProtustrankaNazivFormated>
  <DomainObject.Predmet.ProtustrankaNazivFormatedOIB>
    <izvorni_sadrzaj>LUNATOURS d. o. o. za turističku djelatnost, trgovinu i usluge, OIB 97595275737</izvorni_sadrzaj>
    <derivirana_varijabla naziv="DomainObject.Predmet.ProtustrankaNazivFormatedOIB_1">LUNATOURS d. o. o. za turističku djelatnost, trgovinu i usluge, OIB 97595275737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LUNATOURS d. o. o. za turističku djelatnost, trgovinu i usluge</item>
    </izvorni_sadrzaj>
    <derivirana_varijabla naziv="DomainObject.Predmet.ProtuStrankaListFormated_1">
      <item>LUNATOURS d. o. o. za turističku djelatnost, trgovinu i usluge</item>
    </derivirana_varijabla>
  </DomainObject.Predmet.ProtuStrankaListFormated>
  <DomainObject.Predmet.ProtuStrankaListFormatedOIB>
    <izvorni_sadrzaj>
      <item>LUNATOURS d. o. o. za turističku djelatnost, trgovinu i usluge, OIB 97595275737</item>
    </izvorni_sadrzaj>
    <derivirana_varijabla naziv="DomainObject.Predmet.ProtuStrankaListFormatedOIB_1">
      <item>LUNATOURS d. o. o. za turističku djelatnost, trgovinu i usluge, OIB 97595275737</item>
    </derivirana_varijabla>
  </DomainObject.Predmet.ProtuStrankaListFormatedOIB>
  <DomainObject.Predmet.ProtuStrankaListFormatedWithAdress>
    <izvorni_sadrzaj>
      <item>LUNATOURS d. o. o. za turističku djelatnost, trgovinu i usluge, Marina Držića 18, 35000 Slavonski Brod</item>
    </izvorni_sadrzaj>
    <derivirana_varijabla naziv="DomainObject.Predmet.ProtuStrankaListFormatedWithAdress_1">
      <item>LUNATOURS d. o. o. za turističku djelatnost, trgovinu i usluge, Marina Držića 18, 35000 Slavonski Brod</item>
    </derivirana_varijabla>
  </DomainObject.Predmet.ProtuStrankaListFormatedWithAdress>
  <DomainObject.Predmet.ProtuStrankaListFormatedWithAdressOIB>
    <izvorni_sadrzaj>
      <item>LUNATOURS d. o. o. za turističku djelatnost, trgovinu i usluge, OIB 97595275737, Marina Držića 18, 35000 Slavonski Brod</item>
    </izvorni_sadrzaj>
    <derivirana_varijabla naziv="DomainObject.Predmet.ProtuStrankaListFormatedWithAdressOIB_1">
      <item>LUNATOURS d. o. o. za turističku djelatnost, trgovinu i usluge, OIB 97595275737, Marina Držića 18, 35000 Slavonski Brod</item>
    </derivirana_varijabla>
  </DomainObject.Predmet.ProtuStrankaListFormatedWithAdressOIB>
  <DomainObject.Predmet.ProtuStrankaListNazivFormated>
    <izvorni_sadrzaj>
      <item>LUNATOURS d. o. o. za turističku djelatnost, trgovinu i usluge</item>
    </izvorni_sadrzaj>
    <derivirana_varijabla naziv="DomainObject.Predmet.ProtuStrankaListNazivFormated_1">
      <item>LUNATOURS d. o. o. za turističku djelatnost, trgovinu i usluge</item>
    </derivirana_varijabla>
  </DomainObject.Predmet.ProtuStrankaListNazivFormated>
  <DomainObject.Predmet.ProtuStrankaListNazivFormatedOIB>
    <izvorni_sadrzaj>
      <item>LUNATOURS d. o. o. za turističku djelatnost, trgovinu i usluge, OIB 97595275737</item>
    </izvorni_sadrzaj>
    <derivirana_varijabla naziv="DomainObject.Predmet.ProtuStrankaListNazivFormatedOIB_1">
      <item>LUNATOURS d. o. o. za turističku djelatnost, trgovinu i usluge, OIB 97595275737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LUNATOURS d. o. o. za turističku djelatnost, trgovinu i usluge</izvorni_sadrzaj>
    <derivirana_varijabla naziv="DomainObject.Predmet.ProtustrankaIDrugi_1">LUNATOURS d. o. o. za turističku djelatnost,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LUNATOURS d. o. o. za turističku djelatnost, trgovinu i usluge, OIB 97595275737, Marina Držića 18, 35000 Slavonski Brod</izvorni_sadrzaj>
    <derivirana_varijabla naziv="DomainObject.Predmet.ProtustrankaIDrugiAdressOIB_1">LUNATOURS d. o. o. za turističku djelatnost, trgovinu i usluge, OIB 97595275737, Marina Držića 18,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LUNATOURS d. o. o. za turističku djelatnost, trgovinu i usluge</item>
    </izvorni_sadrzaj>
    <derivirana_varijabla naziv="DomainObject.Predmet.SudioniciListNaziv_1">
      <item>Financijska agencija</item>
      <item>LUNATOURS d. o. o. za turističku djelatnost, trgovinu i usluge</item>
    </derivirana_varijabla>
  </DomainObject.Predmet.SudioniciListNaziv>
  <DomainObject.Predmet.SudioniciListAdressOIB>
    <izvorni_sadrzaj>
      <item>Financijska agencija, OIB 85821130368, Ulica grada Vukovara 70,10000 Zagreb</item>
      <item>LUNATOURS d. o. o. za turističku djelatnost, trgovinu i usluge, OIB 97595275737, Marina Držića 18,35000 Slavonski Brod</item>
    </izvorni_sadrzaj>
    <derivirana_varijabla naziv="DomainObject.Predmet.SudioniciListAdressOIB_1">
      <item>Financijska agencija, OIB 85821130368, Ulica grada Vukovara 70,10000 Zagreb</item>
      <item>LUNATOURS d. o. o. za turističku djelatnost, trgovinu i usluge, OIB 97595275737, Marina Držića 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97595275737</item>
    </izvorni_sadrzaj>
    <derivirana_varijabla naziv="DomainObject.Predmet.SudioniciListNazivOIB_1">
      <item>, OIB 85821130368</item>
      <item>, OIB 97595275737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831</properties:Words>
  <properties:Characters>4565</properties:Characters>
  <properties:Lines>168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2016-11-23T08:20:00Z</dcterms:created>
  <dc:creator>wsadmin</dc:creator>
  <cp:lastModifiedBy>wsadmin</cp:lastModifiedBy>
  <cp:lastPrinted>2016-11-23T08:38:00Z</cp:lastPrinted>
  <dcterms:modified xmlns:xsi="http://www.w3.org/2001/XMLSchema-instance" xsi:type="dcterms:W3CDTF">2016-11-23T11:00:00Z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