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f2f4" w14:paraId="5f2f2f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80FA2">
        <w:t>415</w:t>
      </w:r>
      <w:r w:rsidR="00946625">
        <w:t>/16-</w:t>
      </w:r>
      <w:r w:rsidR="00CD3382">
        <w:t>1</w:t>
      </w:r>
      <w:r w:rsidR="00CC6771">
        <w:t>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80FA2">
        <w:t>SUPER MARIO j.d.o.o., Biočić, Vucelje i Bodrožiči 12,</w:t>
      </w:r>
      <w:r w:rsidR="00F80FA2" w:rsidRPr="007A679F">
        <w:t xml:space="preserve"> OIB: </w:t>
      </w:r>
      <w:r w:rsidR="00F80FA2">
        <w:t>55788036318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368A4" w:rsidP="004E7C7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B67F2">
        <w:t>Antun Kovačević iz Zadra, P.D.G. Krambergera 13, (OIB 77489220307</w:t>
      </w:r>
      <w:r>
        <w:t xml:space="preserve">, osobna </w:t>
      </w:r>
      <w:r w:rsidRPr="001B67F2">
        <w:t xml:space="preserve">iskaznica broj 102793732, izdana od PU Zadarska, datum rođenja 12.07.1944.),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E6AE3">
        <w:t>SUPER MARIO j.d.o.o., Biočić, Vucelje i Bodrožiči 12,</w:t>
      </w:r>
      <w:r w:rsidR="003E6AE3" w:rsidRPr="007A679F">
        <w:t xml:space="preserve"> OIB: </w:t>
      </w:r>
      <w:r w:rsidR="003E6AE3">
        <w:t>55788036318</w:t>
      </w:r>
      <w:r w:rsidR="00CC6771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E6AE3">
        <w:t>SUPER MARIO j.d.o.o., Biočić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F33328" w:rsidP="00F33328" w:rsidR="00F33328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F33328" w:rsidP="00F33328" w:rsidR="00F33328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F33328" w:rsidP="00F33328" w:rsidR="00F33328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04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80FA2">
          <w:t>415</w:t>
        </w:r>
        <w:r w:rsidR="00034AAA">
          <w:t>/16-</w:t>
        </w:r>
        <w:r w:rsidR="00CD3382">
          <w:t>1</w:t>
        </w:r>
        <w:r w:rsidR="00CC6771">
          <w:t>1</w:t>
        </w:r>
      </w:p>
      <w:p w:rsidRDefault="00E12FEA" w:rsidP="009C0FF2" w:rsidR="00E12FEA" w:rsidRPr="00EF7C9A">
        <w:pPr>
          <w:jc w:val="right"/>
        </w:pPr>
      </w:p>
      <w:p w:rsidRDefault="0015604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368A4"/>
    <w:rsid w:val="00077BD9"/>
    <w:rsid w:val="0008053D"/>
    <w:rsid w:val="00094F96"/>
    <w:rsid w:val="000D4B36"/>
    <w:rsid w:val="000E0BB3"/>
    <w:rsid w:val="0013102B"/>
    <w:rsid w:val="00156040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3E6AE3"/>
    <w:rsid w:val="00453E80"/>
    <w:rsid w:val="00474A81"/>
    <w:rsid w:val="004A1BFA"/>
    <w:rsid w:val="004B768C"/>
    <w:rsid w:val="004E7C7C"/>
    <w:rsid w:val="004F1515"/>
    <w:rsid w:val="00515656"/>
    <w:rsid w:val="00531CC9"/>
    <w:rsid w:val="00563127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B6657"/>
    <w:rsid w:val="007C75BF"/>
    <w:rsid w:val="007E01F3"/>
    <w:rsid w:val="007E7DF1"/>
    <w:rsid w:val="007F26FC"/>
    <w:rsid w:val="0083540F"/>
    <w:rsid w:val="00842CEB"/>
    <w:rsid w:val="00855ABC"/>
    <w:rsid w:val="00881A15"/>
    <w:rsid w:val="008D09A4"/>
    <w:rsid w:val="008F03DE"/>
    <w:rsid w:val="008F3AD6"/>
    <w:rsid w:val="00932520"/>
    <w:rsid w:val="00946625"/>
    <w:rsid w:val="009956DD"/>
    <w:rsid w:val="009B4456"/>
    <w:rsid w:val="009C0FF2"/>
    <w:rsid w:val="009F62F2"/>
    <w:rsid w:val="00A147DB"/>
    <w:rsid w:val="00A520DC"/>
    <w:rsid w:val="00A5292A"/>
    <w:rsid w:val="00A63B4A"/>
    <w:rsid w:val="00A864F8"/>
    <w:rsid w:val="00AB08B3"/>
    <w:rsid w:val="00AE4252"/>
    <w:rsid w:val="00B310F0"/>
    <w:rsid w:val="00BA7CDC"/>
    <w:rsid w:val="00BB4F73"/>
    <w:rsid w:val="00BE6E59"/>
    <w:rsid w:val="00C02FA1"/>
    <w:rsid w:val="00C159BB"/>
    <w:rsid w:val="00C34253"/>
    <w:rsid w:val="00C85781"/>
    <w:rsid w:val="00C9120F"/>
    <w:rsid w:val="00CC6771"/>
    <w:rsid w:val="00CD3382"/>
    <w:rsid w:val="00CE3B26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33328"/>
    <w:rsid w:val="00F80FA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1844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2016-04-18T10:19:00Z</dcterms:created>
  <dc:creator>Ardena Bajlo</dc:creator>
  <cp:lastModifiedBy>wsadmin</cp:lastModifiedBy>
  <cp:lastPrinted>2016-04-20T06:33:00Z</cp:lastPrinted>
  <dcterms:modified xmlns:xsi="http://www.w3.org/2001/XMLSchema-instance" xsi:type="dcterms:W3CDTF">2016-04-20T06:50:00Z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