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880a" w14:paraId="338880a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6D666F">
        <w:t>963</w:t>
      </w:r>
      <w:r w:rsidR="006B338C">
        <w:t>/1</w:t>
      </w:r>
      <w:r w:rsidR="00664993">
        <w:t>6</w:t>
      </w:r>
      <w:r w:rsidR="006B338C">
        <w:t>-</w:t>
      </w:r>
      <w:r w:rsidR="006D666F">
        <w:t>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6D666F">
        <w:t>STOLNOTENISKI KLUB "DONAT" ZADAR, Zadar, B. Benkovića 14, OIB: 51868892731</w:t>
      </w:r>
      <w:r w:rsidR="006B338C">
        <w:t xml:space="preserve">, </w:t>
      </w:r>
      <w:r w:rsidR="006D666F">
        <w:t>11. listopada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6D666F">
        <w:t>STOLNOTENISKI KLUB "DONAT" ZADAR, Zadar, B. Benkovića 14, OIB: 51868892731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6D666F">
        <w:t>8. kolovoza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6D666F">
        <w:t>STOLNOTENISKI KLUB "DONAT" ZADAR, Zadar</w:t>
      </w:r>
      <w:r w:rsidR="00D21088" w:rsidRPr="000C3CA4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6D666F">
        <w:t>7. listopada</w:t>
      </w:r>
      <w:r w:rsidR="00513B95">
        <w:t xml:space="preserve"> 2016. </w:t>
      </w:r>
      <w:r w:rsidR="002F769D">
        <w:t>p</w:t>
      </w:r>
      <w:r w:rsidR="006D666F">
        <w:t>unomoćnica stečajnog dužnika je od Financijske agencije</w:t>
      </w:r>
      <w:r w:rsidR="00513B95">
        <w:t xml:space="preserve"> dostavi</w:t>
      </w:r>
      <w:r w:rsidR="00F65D26">
        <w:t>la</w:t>
      </w:r>
      <w:r w:rsidR="00513B95">
        <w:t xml:space="preserve"> </w:t>
      </w:r>
      <w:r w:rsidR="00C23D62">
        <w:t>Potvrdu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6D666F">
        <w:t>7</w:t>
      </w:r>
      <w:r w:rsidR="00D45752">
        <w:t xml:space="preserve">. </w:t>
      </w:r>
      <w:r w:rsidR="006D666F">
        <w:t>listopada</w:t>
      </w:r>
      <w:r w:rsidR="00513B95">
        <w:t xml:space="preserve"> 2016.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6D666F">
        <w:t>11. listopada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DE5BC4" w:rsidP="00DE5BC4" w:rsidR="00DE5BC4">
      <w:r>
        <w:t>Za točnost otpravka-ovlašteni službenik:                                                     Sudac</w:t>
      </w:r>
    </w:p>
    <w:p w:rsidRDefault="00DE5BC4" w:rsidP="00DE5BC4" w:rsidR="00DE5BC4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B84527">
        <w:t xml:space="preserve"> – e-oglasna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BF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6D666F">
          <w:t>963</w:t>
        </w:r>
        <w:r>
          <w:t>/16-1</w:t>
        </w:r>
        <w:r w:rsidR="006D666F">
          <w:t>0</w:t>
        </w:r>
      </w:p>
      <w:p w:rsidRDefault="00BA7BF4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174339"/>
    <w:rsid w:val="00192D9A"/>
    <w:rsid w:val="001C0852"/>
    <w:rsid w:val="0021510A"/>
    <w:rsid w:val="0027651C"/>
    <w:rsid w:val="002B1392"/>
    <w:rsid w:val="002F769D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6D666F"/>
    <w:rsid w:val="00745785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84527"/>
    <w:rsid w:val="00BA7BF4"/>
    <w:rsid w:val="00BE6C59"/>
    <w:rsid w:val="00C04AAD"/>
    <w:rsid w:val="00C052B0"/>
    <w:rsid w:val="00C23D62"/>
    <w:rsid w:val="00C431C4"/>
    <w:rsid w:val="00C55CCE"/>
    <w:rsid w:val="00C94BFA"/>
    <w:rsid w:val="00D21088"/>
    <w:rsid w:val="00D21F59"/>
    <w:rsid w:val="00D45752"/>
    <w:rsid w:val="00DC56CB"/>
    <w:rsid w:val="00DE5BC4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STOLNOTENISKI KLUB "DONAT" ZADAR</izvorni_sadrzaj>
    <derivirana_varijabla naziv="DomainObject.Predmet.ProtustrankaFormated_1">  STOLNOTENISKI KLUB "DONAT" ZADAR</derivirana_varijabla>
  </DomainObject.Predmet.ProtustrankaFormated>
  <DomainObject.Predmet.ProtustrankaFormatedOIB>
    <izvorni_sadrzaj>  STOLNOTENISKI KLUB "DONAT" ZADAR, OIB 51868892731</izvorni_sadrzaj>
    <derivirana_varijabla naziv="DomainObject.Predmet.ProtustrankaFormatedOIB_1">  STOLNOTENISKI KLUB "DONAT" ZADAR, OIB 51868892731</derivirana_varijabla>
  </DomainObject.Predmet.ProtustrankaFormatedOIB>
  <DomainObject.Predmet.ProtustrankaFormatedWithAdress>
    <izvorni_sadrzaj> STOLNOTENISKI KLUB "DONAT" ZADAR, B. Bebkovića 14, 23000 Zadar</izvorni_sadrzaj>
    <derivirana_varijabla naziv="DomainObject.Predmet.ProtustrankaFormatedWithAdress_1"> STOLNOTENISKI KLUB "DONAT" ZADAR, B. Bebkovića 14, 23000 Zadar</derivirana_varijabla>
  </DomainObject.Predmet.ProtustrankaFormatedWithAdress>
  <DomainObject.Predmet.ProtustrankaFormatedWithAdressOIB>
    <izvorni_sadrzaj> STOLNOTENISKI KLUB "DONAT" ZADAR, OIB 51868892731, B. Bebkovića 14, 23000 Zadar</izvorni_sadrzaj>
    <derivirana_varijabla naziv="DomainObject.Predmet.ProtustrankaFormatedWithAdressOIB_1"> STOLNOTENISKI KLUB "DONAT" ZADAR, OIB 51868892731, B. Bebkovića 14, 23000 Zadar</derivirana_varijabla>
  </DomainObject.Predmet.ProtustrankaFormatedWithAdressOIB>
  <DomainObject.Predmet.ProtustrankaWithAdress>
    <izvorni_sadrzaj>STOLNOTENISKI KLUB "DONAT" ZADAR B. Bebkovića 14, 23000 Zadar</izvorni_sadrzaj>
    <derivirana_varijabla naziv="DomainObject.Predmet.ProtustrankaWithAdress_1">STOLNOTENISKI KLUB "DONAT" ZADAR B. Bebkovića 14, 23000 Zadar</derivirana_varijabla>
  </DomainObject.Predmet.ProtustrankaWithAdress>
  <DomainObject.Predmet.ProtustrankaWithAdressOIB>
    <izvorni_sadrzaj>STOLNOTENISKI KLUB "DONAT" ZADAR, OIB 51868892731, B. Bebkovića 14, 23000 Zadar</izvorni_sadrzaj>
    <derivirana_varijabla naziv="DomainObject.Predmet.ProtustrankaWithAdressOIB_1">STOLNOTENISKI KLUB "DONAT" ZADAR, OIB 51868892731, B. Bebkovića 14, 23000 Zadar</derivirana_varijabla>
  </DomainObject.Predmet.ProtustrankaWithAdressOIB>
  <DomainObject.Predmet.ProtustrankaNazivFormated>
    <izvorni_sadrzaj>STOLNOTENISKI KLUB "DONAT" ZADAR</izvorni_sadrzaj>
    <derivirana_varijabla naziv="DomainObject.Predmet.ProtustrankaNazivFormated_1">STOLNOTENISKI KLUB "DONAT" ZADAR</derivirana_varijabla>
  </DomainObject.Predmet.ProtustrankaNazivFormated>
  <DomainObject.Predmet.ProtustrankaNazivFormatedOIB>
    <izvorni_sadrzaj>STOLNOTENISKI KLUB "DONAT" ZADAR, OIB 51868892731</izvorni_sadrzaj>
    <derivirana_varijabla naziv="DomainObject.Predmet.ProtustrankaNazivFormatedOIB_1">STOLNOTENISKI KLUB "DONAT" ZADAR, OIB 51868892731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444706.88</izvorni_sadrzaj>
    <derivirana_varijabla naziv="DomainObject.Predmet.TrenutnaVrijednost_1">444706.88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STOLNOTENISKI KLUB "DONAT" ZADAR</item>
    </izvorni_sadrzaj>
    <derivirana_varijabla naziv="DomainObject.Predmet.ProtuStrankaListFormated_1">
      <item>STOLNOTENISKI KLUB "DONAT" ZADAR</item>
    </derivirana_varijabla>
  </DomainObject.Predmet.ProtuStrankaListFormated>
  <DomainObject.Predmet.ProtuStrankaListFormatedOIB>
    <izvorni_sadrzaj>
      <item>STOLNOTENISKI KLUB "DONAT" ZADAR, OIB 51868892731</item>
    </izvorni_sadrzaj>
    <derivirana_varijabla naziv="DomainObject.Predmet.ProtuStrankaListFormatedOIB_1">
      <item>STOLNOTENISKI KLUB "DONAT" ZADAR, OIB 51868892731</item>
    </derivirana_varijabla>
  </DomainObject.Predmet.ProtuStrankaListFormatedOIB>
  <DomainObject.Predmet.ProtuStrankaListFormatedWithAdress>
    <izvorni_sadrzaj>
      <item>STOLNOTENISKI KLUB "DONAT" ZADAR, B. Bebkovića 14, 23000 Zadar</item>
    </izvorni_sadrzaj>
    <derivirana_varijabla naziv="DomainObject.Predmet.ProtuStrankaListFormatedWithAdress_1">
      <item>STOLNOTENISKI KLUB "DONAT" ZADAR, B. Bebkovića 14, 23000 Zadar</item>
    </derivirana_varijabla>
  </DomainObject.Predmet.ProtuStrankaListFormatedWithAdress>
  <DomainObject.Predmet.ProtuStrankaListFormatedWithAdressOIB>
    <izvorni_sadrzaj>
      <item>STOLNOTENISKI KLUB "DONAT" ZADAR, OIB 51868892731, B. Bebkovića 14, 23000 Zadar</item>
    </izvorni_sadrzaj>
    <derivirana_varijabla naziv="DomainObject.Predmet.ProtuStrankaListFormatedWithAdressOIB_1">
      <item>STOLNOTENISKI KLUB "DONAT" ZADAR, OIB 51868892731, B. Bebkovića 14, 23000 Zadar</item>
    </derivirana_varijabla>
  </DomainObject.Predmet.ProtuStrankaListFormatedWithAdressOIB>
  <DomainObject.Predmet.ProtuStrankaListNazivFormated>
    <izvorni_sadrzaj>
      <item>STOLNOTENISKI KLUB "DONAT" ZADAR</item>
    </izvorni_sadrzaj>
    <derivirana_varijabla naziv="DomainObject.Predmet.ProtuStrankaListNazivFormated_1">
      <item>STOLNOTENISKI KLUB "DONAT" ZADAR</item>
    </derivirana_varijabla>
  </DomainObject.Predmet.ProtuStrankaListNazivFormated>
  <DomainObject.Predmet.ProtuStrankaListNazivFormatedOIB>
    <izvorni_sadrzaj>
      <item>STOLNOTENISKI KLUB "DONAT" ZADAR, OIB 51868892731</item>
    </izvorni_sadrzaj>
    <derivirana_varijabla naziv="DomainObject.Predmet.ProtuStrankaListNazivFormatedOIB_1">
      <item>STOLNOTENISKI KLUB "DONAT" ZADAR, OIB 51868892731</item>
    </derivirana_varijabla>
  </DomainObject.Predmet.ProtuStrankaListNazivFormatedOIB>
  <DomainObject.Predmet.OstaliListFormated>
    <izvorni_sadrzaj>
      <item>DAVOR ARAS</item>
    </izvorni_sadrzaj>
    <derivirana_varijabla naziv="DomainObject.Predmet.OstaliListFormated_1">
      <item>DAVOR ARAS</item>
    </derivirana_varijabla>
  </DomainObject.Predmet.OstaliListFormated>
  <DomainObject.Predmet.OstaliListFormatedOIB>
    <izvorni_sadrzaj>
      <item>DAVOR ARAS, OIB 11466658978</item>
    </izvorni_sadrzaj>
    <derivirana_varijabla naziv="DomainObject.Predmet.OstaliListFormatedOIB_1">
      <item>DAVOR ARAS, OIB 11466658978</item>
    </derivirana_varijabla>
  </DomainObject.Predmet.OstaliListFormatedOIB>
  <DomainObject.Predmet.OstaliListFormatedWithAdress>
    <izvorni_sadrzaj>
      <item>DAVOR ARAS</item>
    </izvorni_sadrzaj>
    <derivirana_varijabla naziv="DomainObject.Predmet.OstaliListFormatedWithAdress_1">
      <item>DAVOR ARAS</item>
    </derivirana_varijabla>
  </DomainObject.Predmet.OstaliListFormatedWithAdress>
  <DomainObject.Predmet.OstaliListFormatedWithAdressOIB>
    <izvorni_sadrzaj>
      <item>DAVOR ARAS, OIB 11466658978</item>
    </izvorni_sadrzaj>
    <derivirana_varijabla naziv="DomainObject.Predmet.OstaliListFormatedWithAdressOIB_1">
      <item>DAVOR ARAS, OIB 11466658978</item>
    </derivirana_varijabla>
  </DomainObject.Predmet.OstaliListFormatedWithAdressOIB>
  <DomainObject.Predmet.OstaliListNazivFormated>
    <izvorni_sadrzaj>
      <item>DAVOR ARAS</item>
    </izvorni_sadrzaj>
    <derivirana_varijabla naziv="DomainObject.Predmet.OstaliListNazivFormated_1">
      <item>DAVOR ARAS</item>
    </derivirana_varijabla>
  </DomainObject.Predmet.OstaliListNazivFormated>
  <DomainObject.Predmet.OstaliListNazivFormatedOIB>
    <izvorni_sadrzaj>
      <item>DAVOR ARAS, OIB 11466658978</item>
    </izvorni_sadrzaj>
    <derivirana_varijabla naziv="DomainObject.Predmet.OstaliListNazivFormatedOIB_1">
      <item>DAVOR ARAS, OIB 11466658978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STOLNOTENISKI KLUB "DONAT" ZADAR</izvorni_sadrzaj>
    <derivirana_varijabla naziv="DomainObject.Predmet.ProtustrankaIDrugi_1">STOLNOTENISKI KLUB "DONAT" ZADAR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STOLNOTENISKI KLUB "DONAT" ZADAR, OIB 51868892731, B. Bebkovića 14, 23000 Zadar</izvorni_sadrzaj>
    <derivirana_varijabla naziv="DomainObject.Predmet.ProtustrankaIDrugiAdressOIB_1">STOLNOTENISKI KLUB "DONAT" ZADAR, OIB 51868892731, B. Bebkovića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STOLNOTENISKI KLUB "DONAT" ZADAR</item>
      <item>DAVOR ARAS</item>
    </izvorni_sadrzaj>
    <derivirana_varijabla naziv="DomainObject.Predmet.SudioniciListNaziv_1">
      <item>FINA</item>
      <item>STOLNOTENISKI KLUB "DONAT" ZADAR</item>
      <item>DAVOR ARAS</item>
    </derivirana_varijabla>
  </DomainObject.Predmet.SudioniciListNaziv>
  <DomainObject.Predmet.SudioniciListAdressOIB>
    <izvorni_sadrzaj>
      <item>FINA, OIB 85821130368</item>
      <item>STOLNOTENISKI KLUB "DONAT" ZADAR, OIB 51868892731, B. Bebkovića 14,23000 Zadar</item>
      <item>DAVOR ARAS, OIB 11466658978</item>
    </izvorni_sadrzaj>
    <derivirana_varijabla naziv="DomainObject.Predmet.SudioniciListAdressOIB_1">
      <item>FINA, OIB 85821130368</item>
      <item>STOLNOTENISKI KLUB "DONAT" ZADAR, OIB 51868892731, B. Bebkovića 14,23000 Zadar</item>
      <item>DAVOR ARAS, OIB 11466658978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51868892731</item>
      <item>, OIB 11466658978</item>
    </izvorni_sadrzaj>
    <derivirana_varijabla naziv="DomainObject.Predmet.SudioniciListNazivOIB_1">
      <item>, OIB 85821130368</item>
      <item>, OIB 51868892731</item>
      <item>, OIB 11466658978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326</properties:Words>
  <properties:Characters>1688</properties:Characters>
  <properties:Lines>56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2016-10-11T06:18:00Z</dcterms:created>
  <dc:creator>Ardena Bajlo</dc:creator>
  <cp:lastModifiedBy>wsadmin</cp:lastModifiedBy>
  <cp:lastPrinted>2016-10-11T06:43:00Z</cp:lastPrinted>
  <dcterms:modified xmlns:xsi="http://www.w3.org/2001/XMLSchema-instance" xsi:type="dcterms:W3CDTF">2016-10-11T12:14:00Z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