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ad5c" w14:paraId="eb9ad5c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6B49" w:rsidP="006A6B49" w:rsidR="006A6B49" w:rsidRPr="004453B3">
      <w:pPr>
        <w:pStyle w:val="Zaglavlje"/>
      </w:pPr>
      <w:r w:rsidRPr="004453B3">
        <w:t xml:space="preserve">REPUBLIKA HRVATSKA </w:t>
      </w:r>
    </w:p>
    <w:p w:rsidRDefault="006A6B49" w:rsidP="006A6B49" w:rsidR="006A6B49" w:rsidRPr="004453B3">
      <w:pPr>
        <w:pStyle w:val="Zaglavlje"/>
      </w:pPr>
      <w:r w:rsidRPr="004453B3">
        <w:t>Trgovački sud u Zagrebu</w:t>
      </w:r>
    </w:p>
    <w:p w:rsidRDefault="006A6B49" w:rsidP="006A6B49" w:rsidR="006A6B49" w:rsidRPr="004453B3">
      <w:pPr>
        <w:pStyle w:val="Zaglavlje"/>
      </w:pPr>
      <w:r w:rsidRPr="004453B3">
        <w:t xml:space="preserve">Zagreb, Amruševa 2/II </w:t>
      </w:r>
    </w:p>
    <w:p w:rsidRDefault="006A6B49" w:rsidP="006A6B49" w:rsidR="006A6B49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5264/15</w:t>
      </w:r>
    </w:p>
    <w:p w:rsidRDefault="006A6B49" w:rsidP="006A6B49" w:rsidR="006A6B49" w:rsidRPr="004453B3">
      <w:pPr>
        <w:jc w:val="center"/>
      </w:pPr>
    </w:p>
    <w:p w:rsidRDefault="006A6B49" w:rsidP="006A6B49" w:rsidR="006A6B49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jc w:val="center"/>
      </w:pPr>
      <w:r w:rsidRPr="004453B3">
        <w:t>R J E Š E N J E</w:t>
      </w:r>
    </w:p>
    <w:p w:rsidRDefault="006A6B49" w:rsidP="006A6B49" w:rsidR="006A6B49" w:rsidRPr="004453B3">
      <w:pPr>
        <w:jc w:val="center"/>
      </w:pPr>
    </w:p>
    <w:p w:rsidRDefault="006A6B49" w:rsidP="006A6B49" w:rsidR="006A6B49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FUNGOR MAGIS d.o.o., Zagreb, Mirka Deanovića 7, OIB:00620297531, </w:t>
      </w:r>
      <w:r w:rsidRPr="004453B3">
        <w:t xml:space="preserve">dana </w:t>
      </w:r>
      <w:r>
        <w:t xml:space="preserve"> 23. ožujka</w:t>
      </w:r>
      <w:r w:rsidRPr="004453B3">
        <w:t xml:space="preserve"> 2016. </w:t>
      </w: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jc w:val="center"/>
      </w:pPr>
      <w:r w:rsidRPr="004453B3">
        <w:t>r i j e š i o    je</w:t>
      </w:r>
    </w:p>
    <w:p w:rsidRDefault="006A6B49" w:rsidP="006A6B49" w:rsidR="006A6B4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A6B49" w:rsidP="006A6B49" w:rsidR="006A6B4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FUNGOR MAGIS d.o.o., Zagreb, Mirka Deanovića 7, OIB:00620297531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23.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6A6B49" w:rsidP="006A6B49" w:rsidR="006A6B49" w:rsidRPr="004453B3">
      <w:pPr>
        <w:pStyle w:val="BodyText21"/>
        <w:rPr>
          <w:rFonts w:hAnsi="Times New Roman" w:ascii="Times New Roman"/>
          <w:szCs w:val="24"/>
        </w:rPr>
      </w:pPr>
    </w:p>
    <w:p w:rsidRDefault="006A6B49" w:rsidP="006A6B49" w:rsidR="006A6B4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Dinka Trumbić, OIB: 43468134790, Split, Lovretska 10.</w:t>
      </w:r>
    </w:p>
    <w:p w:rsidRDefault="006A6B49" w:rsidP="006A6B49" w:rsidR="006A6B4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A6B49" w:rsidP="006A6B49" w:rsidR="006A6B49">
      <w:pPr>
        <w:jc w:val="both"/>
      </w:pPr>
      <w:r w:rsidRPr="004453B3">
        <w:t xml:space="preserve">III. Zaključuje se stečajni postupak nad dužnikom </w:t>
      </w:r>
      <w:r>
        <w:t>FUNGOR MAGIS d.o.o., Zagreb, Mirka Deanovića 7, OIB:00620297531.</w:t>
      </w: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ind w:left="360"/>
        <w:jc w:val="center"/>
      </w:pPr>
      <w:r w:rsidRPr="004453B3">
        <w:t>Obrazloženje</w:t>
      </w: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20.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jc w:val="center"/>
      </w:pPr>
      <w:r w:rsidRPr="004453B3">
        <w:t xml:space="preserve">U Zagrebu, </w:t>
      </w:r>
      <w:r>
        <w:t>23. ožujka</w:t>
      </w:r>
      <w:r w:rsidRPr="004453B3">
        <w:t xml:space="preserve"> 2016.</w:t>
      </w:r>
    </w:p>
    <w:p w:rsidRDefault="006A6B49" w:rsidP="006A6B49" w:rsidR="006A6B49" w:rsidRPr="004453B3">
      <w:pPr>
        <w:jc w:val="center"/>
      </w:pPr>
    </w:p>
    <w:p w:rsidRDefault="006A6B49" w:rsidP="006A6B49" w:rsidR="006A6B49" w:rsidRPr="004453B3">
      <w:pPr>
        <w:ind w:firstLine="720" w:left="5040"/>
        <w:jc w:val="right"/>
      </w:pPr>
      <w:r w:rsidRPr="004453B3">
        <w:t xml:space="preserve">      SUDAC:</w:t>
      </w:r>
    </w:p>
    <w:p w:rsidRDefault="006A6B49" w:rsidP="005102DC" w:rsidR="00D310D2">
      <w:pPr>
        <w:ind w:firstLine="720" w:left="5040"/>
        <w:jc w:val="right"/>
      </w:pPr>
      <w:r>
        <w:t>Goran Iskra</w:t>
      </w:r>
      <w:r w:rsidR="00D310D2">
        <w:t>,v.r.</w:t>
      </w: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jc w:val="both"/>
      </w:pPr>
    </w:p>
    <w:p w:rsidRDefault="006A6B49" w:rsidP="006A6B49" w:rsidR="006A6B49" w:rsidRPr="004453B3">
      <w:pPr>
        <w:jc w:val="both"/>
      </w:pPr>
      <w:r w:rsidRPr="004453B3">
        <w:t>Uputa o pravnom lijeku:</w:t>
      </w:r>
    </w:p>
    <w:p w:rsidRDefault="006A6B49" w:rsidP="006A6B49" w:rsidR="006A6B49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6A6B49" w:rsidP="00D310D2" w:rsidR="006A6B49" w:rsidRPr="004453B3">
      <w:pPr>
        <w:rPr>
          <w:highlight w:val="green"/>
          <w:u w:val="single"/>
        </w:rPr>
      </w:pPr>
    </w:p>
    <w:p w:rsidRDefault="006A6B49" w:rsidP="006A6B49" w:rsidR="006A6B49" w:rsidRPr="004453B3">
      <w:pPr>
        <w:jc w:val="center"/>
        <w:rPr>
          <w:highlight w:val="green"/>
          <w:u w:val="single"/>
        </w:rPr>
      </w:pPr>
    </w:p>
    <w:p w:rsidRDefault="00D310D2" w:rsidR="00D310D2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D310D2" w:rsidR="00D310D2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D310D2" w:rsidR="00D310D2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6A6B49" w:rsidP="006A6B49" w:rsidR="006A6B49" w:rsidRPr="004453B3"/>
    <w:p w:rsidRDefault="000D2C86" w:rsidP="006A6B49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10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6A6B49">
      <w:t>5264/</w:t>
    </w:r>
    <w:r w:rsidR="005D6D7C">
      <w:t>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29E4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A6B49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0D2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31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0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0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31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0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0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5264</izvorni_sadrzaj>
    <derivirana_varijabla naziv="DomainObject.Predmet.Broj_1">5264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St-5264/2015</izvorni_sadrzaj>
    <derivirana_varijabla naziv="DomainObject.Predmet.OznakaBroj_1">St-5264/2015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FUNGOR MAGIS d.o.o. zastupanog po punomoćniku MARKO ADAMOVIĆ; ANA BAKOVIĆ</izvorni_sadrzaj>
    <derivirana_varijabla naziv="DomainObject.Predmet.ProtustrankaFormated_1">  FUNGOR MAGIS d.o.o. zastupanog po punomoćniku MARKO ADAMOVIĆ; ANA BAKOVIĆ</derivirana_varijabla>
  </DomainObject.Predmet.ProtustrankaFormated>
  <DomainObject.Predmet.ProtustrankaFormatedOIB>
    <izvorni_sadrzaj>  FUNGOR MAGIS d.o.o., OIB 00620297531 zastupanog po punomoćniku MARKO ADAMOVIĆ; ANA BAKOVIĆ</izvorni_sadrzaj>
    <derivirana_varijabla naziv="DomainObject.Predmet.ProtustrankaFormatedOIB_1">  FUNGOR MAGIS d.o.o., OIB 00620297531 zastupanog po punomoćniku MARKO ADAMOVIĆ; ANA BAKOVIĆ</derivirana_varijabla>
  </DomainObject.Predmet.ProtustrankaFormatedOIB>
  <DomainObject.Predmet.ProtustrankaFormatedWithAdress>
    <izvorni_sadrzaj> FUNGOR MAGIS d.o.o., Mirka Deanovića 7, 10000 Zagreb zastupanog po punomoćniku MARKO ADAMOVIĆ; ANA BAKOVIĆ</izvorni_sadrzaj>
    <derivirana_varijabla naziv="DomainObject.Predmet.ProtustrankaFormatedWithAdress_1"> FUNGOR MAGIS d.o.o., Mirka Deanovića 7, 10000 Zagreb zastupanog po punomoćniku MARKO ADAMOVIĆ; ANA BAKOVIĆ</derivirana_varijabla>
  </DomainObject.Predmet.ProtustrankaFormatedWithAdress>
  <DomainObject.Predmet.ProtustrankaFormatedWithAdressOIB>
    <izvorni_sadrzaj> FUNGOR MAGIS d.o.o., OIB 00620297531, Mirka Deanovića 7, 10000 Zagreb zastupanog po punomoćniku MARKO ADAMOVIĆ; ANA BAKOVIĆ</izvorni_sadrzaj>
    <derivirana_varijabla naziv="DomainObject.Predmet.ProtustrankaFormatedWithAdressOIB_1"> FUNGOR MAGIS d.o.o., OIB 00620297531, Mirka Deanovića 7, 10000 Zagreb zastupanog po punomoćniku MARKO ADAMOVIĆ; ANA BAKOVIĆ</derivirana_varijabla>
  </DomainObject.Predmet.ProtustrankaFormatedWithAdressOIB>
  <DomainObject.Predmet.ProtustrankaWithAdress>
    <izvorni_sadrzaj>FUNGOR MAGIS d.o.o. Mirka Deanovića 7, 10000 Zagreb</izvorni_sadrzaj>
    <derivirana_varijabla naziv="DomainObject.Predmet.ProtustrankaWithAdress_1">FUNGOR MAGIS d.o.o. Mirka Deanovića 7, 10000 Zagreb</derivirana_varijabla>
  </DomainObject.Predmet.ProtustrankaWithAdress>
  <DomainObject.Predmet.ProtustrankaWithAdressOIB>
    <izvorni_sadrzaj>FUNGOR MAGIS d.o.o., OIB 00620297531, Mirka Deanovića 7, 10000 Zagreb</izvorni_sadrzaj>
    <derivirana_varijabla naziv="DomainObject.Predmet.ProtustrankaWithAdressOIB_1">FUNGOR MAGIS d.o.o., OIB 00620297531, Mirka Deanovića 7, 10000 Zagreb</derivirana_varijabla>
  </DomainObject.Predmet.ProtustrankaWithAdressOIB>
  <DomainObject.Predmet.ProtustrankaNazivFormated>
    <izvorni_sadrzaj>FUNGOR MAGIS d.o.o.</izvorni_sadrzaj>
    <derivirana_varijabla naziv="DomainObject.Predmet.ProtustrankaNazivFormated_1">FUNGOR MAGIS d.o.o.</derivirana_varijabla>
  </DomainObject.Predmet.ProtustrankaNazivFormated>
  <DomainObject.Predmet.ProtustrankaNazivFormatedOIB>
    <izvorni_sadrzaj>FUNGOR MAGIS d.o.o., OIB 00620297531</izvorni_sadrzaj>
    <derivirana_varijabla naziv="DomainObject.Predmet.ProtustrankaNazivFormatedOIB_1">FUNGOR MAGIS d.o.o., OIB 00620297531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FUNGOR MAGIS d.o.o. zastupanog po punomoćniku MARKO ADAMOVIĆ; ANA BAKOVIĆ</item>
    </izvorni_sadrzaj>
    <derivirana_varijabla naziv="DomainObject.Predmet.ProtuStrankaListFormated_1">
      <item>FUNGOR MAGIS d.o.o. zastupanog po punomoćniku MARKO ADAMOVIĆ; ANA BAKOVIĆ</item>
    </derivirana_varijabla>
  </DomainObject.Predmet.ProtuStrankaListFormated>
  <DomainObject.Predmet.ProtuStrankaListFormatedOIB>
    <izvorni_sadrzaj>
      <item>FUNGOR MAGIS d.o.o., OIB 00620297531 zastupanog po punomoćniku MARKO ADAMOVIĆ; ANA BAKOVIĆ</item>
    </izvorni_sadrzaj>
    <derivirana_varijabla naziv="DomainObject.Predmet.ProtuStrankaListFormatedOIB_1">
      <item>FUNGOR MAGIS d.o.o., OIB 00620297531 zastupanog po punomoćniku MARKO ADAMOVIĆ; ANA BAKOVIĆ</item>
    </derivirana_varijabla>
  </DomainObject.Predmet.ProtuStrankaListFormatedOIB>
  <DomainObject.Predmet.ProtuStrankaListFormatedWithAdress>
    <izvorni_sadrzaj>
      <item>FUNGOR MAGIS d.o.o., Mirka Deanovića 7, 10000 Zagreb zastupanog po punomoćniku MARKO ADAMOVIĆ; ANA BAKOVIĆ</item>
    </izvorni_sadrzaj>
    <derivirana_varijabla naziv="DomainObject.Predmet.ProtuStrankaListFormatedWithAdress_1">
      <item>FUNGOR MAGIS d.o.o., Mirka Deanovića 7, 10000 Zagreb zastupanog po punomoćniku MARKO ADAMOVIĆ; ANA BAKOVIĆ</item>
    </derivirana_varijabla>
  </DomainObject.Predmet.ProtuStrankaListFormatedWithAdress>
  <DomainObject.Predmet.ProtuStrankaListFormatedWithAdressOIB>
    <izvorni_sadrzaj>
      <item>FUNGOR MAGIS d.o.o., OIB 00620297531, Mirka Deanovića 7, 10000 Zagreb zastupanog po punomoćniku MARKO ADAMOVIĆ; ANA BAKOVIĆ</item>
    </izvorni_sadrzaj>
    <derivirana_varijabla naziv="DomainObject.Predmet.ProtuStrankaListFormatedWithAdressOIB_1">
      <item>FUNGOR MAGIS d.o.o., OIB 00620297531, Mirka Deanovića 7, 10000 Zagreb zastupanog po punomoćniku MARKO ADAMOVIĆ; ANA BAKOVIĆ</item>
    </derivirana_varijabla>
  </DomainObject.Predmet.ProtuStrankaListFormatedWithAdressOIB>
  <DomainObject.Predmet.ProtuStrankaListNazivFormated>
    <izvorni_sadrzaj>
      <item>FUNGOR MAGIS d.o.o.</item>
    </izvorni_sadrzaj>
    <derivirana_varijabla naziv="DomainObject.Predmet.ProtuStrankaListNazivFormated_1">
      <item>FUNGOR MAGIS d.o.o.</item>
    </derivirana_varijabla>
  </DomainObject.Predmet.ProtuStrankaListNazivFormated>
  <DomainObject.Predmet.ProtuStrankaListNazivFormatedOIB>
    <izvorni_sadrzaj>
      <item>FUNGOR MAGIS d.o.o., OIB 00620297531</item>
    </izvorni_sadrzaj>
    <derivirana_varijabla naziv="DomainObject.Predmet.ProtuStrankaListNazivFormatedOIB_1">
      <item>FUNGOR MAGIS d.o.o., OIB 00620297531</item>
    </derivirana_varijabla>
  </DomainObject.Predmet.ProtuStrankaListNazivFormatedOIB>
  <DomainObject.Predmet.OstaliListFormated>
    <izvorni_sadrzaj>
      <item>Dinka Trumbić</item>
      <item>MARKO ADAMOVIĆ punomoćnik sudionika u postupku FUNGOR MAGIS d.o.o.</item>
      <item>ANA BAKOVIĆ punomoćnik sudionika u postupku FUNGOR MAGIS d.o.o.</item>
    </izvorni_sadrzaj>
    <derivirana_varijabla naziv="DomainObject.Predmet.OstaliListFormated_1">
      <item>Dinka Trumbić</item>
      <item>MARKO ADAMOVIĆ punomoćnik sudionika u postupku FUNGOR MAGIS d.o.o.</item>
      <item>ANA BAKOVIĆ punomoćnik sudionika u postupku FUNGOR MAGIS d.o.o.</item>
    </derivirana_varijabla>
  </DomainObject.Predmet.OstaliListFormated>
  <DomainObject.Predmet.OstaliListFormatedOIB>
    <izvorni_sadrzaj>
      <item>Dinka Trumbić, OIB 43468134790</item>
      <item>MARKO ADAMOVIĆ, OIB 19945642560 punomoćnik sudionika u postupku FUNGOR MAGIS d.o.o.</item>
      <item>ANA BAKOVIĆ, OIB 59456318219 punomoćnik sudionika u postupku FUNGOR MAGIS d.o.o.</item>
    </izvorni_sadrzaj>
    <derivirana_varijabla naziv="DomainObject.Predmet.OstaliListFormatedOIB_1">
      <item>Dinka Trumbić, OIB 43468134790</item>
      <item>MARKO ADAMOVIĆ, OIB 19945642560 punomoćnik sudionika u postupku FUNGOR MAGIS d.o.o.</item>
      <item>ANA BAKOVIĆ, OIB 59456318219 punomoćnik sudionika u postupku FUNGOR MAGIS d.o.o.</item>
    </derivirana_varijabla>
  </DomainObject.Predmet.OstaliListFormatedOIB>
  <DomainObject.Predmet.OstaliListFormatedWithAdress>
    <izvorni_sadrzaj>
      <item>Dinka Trumbić, Lovretska 10, 21000 Split</item>
      <item>MARKO ADAMOVIĆ, IVE TIJARDOVIĆA 36, 10000 Zagreb punomoćnik sudionika u postupku FUNGOR MAGIS d.o.o.</item>
      <item>ANA BAKOVIĆ, MIRKA DEANOVIĆA 7, 10000 Zagreb punomoćnik sudionika u postupku FUNGOR MAGIS d.o.o.</item>
    </izvorni_sadrzaj>
    <derivirana_varijabla naziv="DomainObject.Predmet.OstaliListFormatedWithAdress_1">
      <item>Dinka Trumbić, Lovretska 10, 21000 Split</item>
      <item>MARKO ADAMOVIĆ, IVE TIJARDOVIĆA 36, 10000 Zagreb punomoćnik sudionika u postupku FUNGOR MAGIS d.o.o.</item>
      <item>ANA BAKOVIĆ, MIRKA DEANOVIĆA 7, 10000 Zagreb punomoćnik sudionika u postupku FUNGOR MAGIS d.o.o.</item>
    </derivirana_varijabla>
  </DomainObject.Predmet.OstaliListFormatedWithAdress>
  <DomainObject.Predmet.OstaliListFormatedWithAdressOIB>
    <izvorni_sadrzaj>
      <item>Dinka Trumbić, OIB 43468134790, Lovretska 10, 21000 Split</item>
      <item>MARKO ADAMOVIĆ, OIB 19945642560, IVE TIJARDOVIĆA 36, 10000 Zagreb punomoćnik sudionika u postupku FUNGOR MAGIS d.o.o.</item>
      <item>ANA BAKOVIĆ, OIB 59456318219, MIRKA DEANOVIĆA 7, 10000 Zagreb punomoćnik sudionika u postupku FUNGOR MAGIS d.o.o.</item>
    </izvorni_sadrzaj>
    <derivirana_varijabla naziv="DomainObject.Predmet.OstaliListFormatedWithAdressOIB_1">
      <item>Dinka Trumbić, OIB 43468134790, Lovretska 10, 21000 Split</item>
      <item>MARKO ADAMOVIĆ, OIB 19945642560, IVE TIJARDOVIĆA 36, 10000 Zagreb punomoćnik sudionika u postupku FUNGOR MAGIS d.o.o.</item>
      <item>ANA BAKOVIĆ, OIB 59456318219, MIRKA DEANOVIĆA 7, 10000 Zagreb punomoćnik sudionika u postupku FUNGOR MAGIS d.o.o.</item>
    </derivirana_varijabla>
  </DomainObject.Predmet.OstaliListFormatedWithAdressOIB>
  <DomainObject.Predmet.OstaliListNazivFormated>
    <izvorni_sadrzaj>
      <item>Dinka Trumbić</item>
      <item>MARKO ADAMOVIĆ</item>
      <item>ANA BAKOVIĆ</item>
    </izvorni_sadrzaj>
    <derivirana_varijabla naziv="DomainObject.Predmet.OstaliListNazivFormated_1">
      <item>Dinka Trumbić</item>
      <item>MARKO ADAMOVIĆ</item>
      <item>ANA BAKOVIĆ</item>
    </derivirana_varijabla>
  </DomainObject.Predmet.OstaliListNazivFormated>
  <DomainObject.Predmet.OstaliListNazivFormatedOIB>
    <izvorni_sadrzaj>
      <item>Dinka Trumbić, OIB 43468134790</item>
      <item>MARKO ADAMOVIĆ, OIB 19945642560</item>
      <item>ANA BAKOVIĆ, OIB 59456318219</item>
    </izvorni_sadrzaj>
    <derivirana_varijabla naziv="DomainObject.Predmet.OstaliListNazivFormatedOIB_1">
      <item>Dinka Trumbić, OIB 43468134790</item>
      <item>MARKO ADAMOVIĆ, OIB 19945642560</item>
      <item>ANA BAKOVIĆ, OIB 59456318219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FUNGOR MAGIS d.o.o.</izvorni_sadrzaj>
    <derivirana_varijabla naziv="DomainObject.Predmet.ProtustrankaIDrugi_1">FUNGOR MAGIS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FUNGOR MAGIS d.o.o., OIB 00620297531, Mirka Deanovića 7, 10000 Zagreb</izvorni_sadrzaj>
    <derivirana_varijabla naziv="DomainObject.Predmet.ProtustrankaIDrugiAdressOIB_1">FUNGOR MAGIS d.o.o., OIB 00620297531, Mirka Deanovića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FUNGOR MAGIS d.o.o.</item>
      <item>FINA Regionalni centar Zagreb</item>
      <item>Dinka Trumbić</item>
      <item>MARKO ADAMOVIĆ</item>
      <item>ANA BAKOVIĆ</item>
    </izvorni_sadrzaj>
    <derivirana_varijabla naziv="DomainObject.Predmet.SudioniciListNaziv_1">
      <item>FUNGOR MAGIS d.o.o.</item>
      <item>FINA Regionalni centar Zagreb</item>
      <item>Dinka Trumbić</item>
      <item>MARKO ADAMOVIĆ</item>
      <item>ANA BAKOVIĆ</item>
    </derivirana_varijabla>
  </DomainObject.Predmet.SudioniciListNaziv>
  <DomainObject.Predmet.SudioniciListAdressOIB>
    <izvorni_sadrzaj>
      <item>FUNGOR MAGIS d.o.o., OIB 00620297531, Mirka Deanovića 7,10000 Zagreb</item>
      <item>FINA Regionalni centar Zagreb, OIB 85821130368, Trg svibanjskih žrtava 1995. Br. 1,10000 Zagreb</item>
      <item>Dinka Trumbić, OIB 43468134790, Lovretska 10,21000 Split</item>
      <item>MARKO ADAMOVIĆ, OIB 19945642560, IVE TIJARDOVIĆA 36,10000 Zagreb</item>
      <item>ANA BAKOVIĆ, OIB 59456318219, MIRKA DEANOVIĆA 7,10000 Zagreb</item>
    </izvorni_sadrzaj>
    <derivirana_varijabla naziv="DomainObject.Predmet.SudioniciListAdressOIB_1">
      <item>FUNGOR MAGIS d.o.o., OIB 00620297531, Mirka Deanovića 7,10000 Zagreb</item>
      <item>FINA Regionalni centar Zagreb, OIB 85821130368, Trg svibanjskih žrtava 1995. Br. 1,10000 Zagreb</item>
      <item>Dinka Trumbić, OIB 43468134790, Lovretska 10,21000 Split</item>
      <item>MARKO ADAMOVIĆ, OIB 19945642560, IVE TIJARDOVIĆA 36,10000 Zagreb</item>
      <item>ANA BAKOVIĆ, OIB 59456318219, MIRKA DEANOVIĆA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00620297531</item>
      <item>, OIB 85821130368</item>
      <item>, OIB 43468134790</item>
      <item>, OIB 19945642560</item>
      <item>, OIB 59456318219</item>
    </izvorni_sadrzaj>
    <derivirana_varijabla naziv="DomainObject.Predmet.SudioniciListNazivOIB_1">
      <item>, OIB 00620297531</item>
      <item>, OIB 85821130368</item>
      <item>, OIB 43468134790</item>
      <item>, OIB 19945642560</item>
      <item>, OIB 59456318219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688EA0-4630-46BF-920E-07725B4B0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399</properties:Words>
  <properties:Characters>2172</properties:Characters>
  <properties:Lines>72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2016-03-23T06:06:00Z</dcterms:created>
  <dc:creator>Korisnik</dc:creator>
  <cp:lastModifiedBy>Višnja Svečak</cp:lastModifiedBy>
  <cp:lastPrinted>2016-03-23T12:05:00Z</cp:lastPrinted>
  <dcterms:modified xmlns:xsi="http://www.w3.org/2001/XMLSchema-instance" xsi:type="dcterms:W3CDTF">2016-03-23T12:05:00Z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