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534a" w14:paraId="d79534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B4A17">
        <w:t>1074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E24FE9">
        <w:t>-5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B4A17">
        <w:t xml:space="preserve"> </w:t>
      </w:r>
      <w:proofErr w:type="spellStart"/>
      <w:r w:rsidR="00AB4A17">
        <w:t>GRAFO</w:t>
      </w:r>
      <w:proofErr w:type="spellEnd"/>
      <w:r w:rsidR="00AB4A17">
        <w:t xml:space="preserve"> TIM d.o.o. za usluge i trgovinu, Zagreb, </w:t>
      </w:r>
      <w:proofErr w:type="spellStart"/>
      <w:r w:rsidR="00AB4A17">
        <w:t>Cebini</w:t>
      </w:r>
      <w:proofErr w:type="spellEnd"/>
      <w:r w:rsidR="00AB4A17">
        <w:t xml:space="preserve"> </w:t>
      </w:r>
      <w:proofErr w:type="spellStart"/>
      <w:r w:rsidR="00AB4A17">
        <w:t>28</w:t>
      </w:r>
      <w:proofErr w:type="spellEnd"/>
      <w:r w:rsidR="00AB4A17">
        <w:t xml:space="preserve">/3, </w:t>
      </w:r>
      <w:proofErr w:type="spellStart"/>
      <w:r w:rsidR="00AB4A17">
        <w:t>OIB</w:t>
      </w:r>
      <w:proofErr w:type="spellEnd"/>
      <w:r w:rsidR="00AB4A17">
        <w:t xml:space="preserve">: </w:t>
      </w:r>
      <w:proofErr w:type="spellStart"/>
      <w:r w:rsidR="00AB4A17">
        <w:t>43011378732</w:t>
      </w:r>
      <w:proofErr w:type="spellEnd"/>
      <w:r w:rsidR="00AB4A17">
        <w:t xml:space="preserve">, kojeg zastupa pun. Luka Vuković, </w:t>
      </w:r>
      <w:proofErr w:type="spellStart"/>
      <w:r w:rsidR="00AB4A17">
        <w:t>odvj</w:t>
      </w:r>
      <w:proofErr w:type="spellEnd"/>
      <w:r w:rsidR="00AB4A17">
        <w:t>. iz Zagreba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7616CD">
        <w:rPr>
          <w:bCs/>
        </w:rPr>
        <w:t xml:space="preserve"> </w:t>
      </w:r>
      <w:proofErr w:type="spellStart"/>
      <w:r w:rsidR="00AB4A17">
        <w:t>GRAFO</w:t>
      </w:r>
      <w:proofErr w:type="spellEnd"/>
      <w:r w:rsidR="00AB4A17">
        <w:t xml:space="preserve"> TIM d.o.o. za usluge i trgovinu, Zagreb, </w:t>
      </w:r>
      <w:proofErr w:type="spellStart"/>
      <w:r w:rsidR="00AB4A17">
        <w:t>Cebini</w:t>
      </w:r>
      <w:proofErr w:type="spellEnd"/>
      <w:r w:rsidR="00AB4A17">
        <w:t xml:space="preserve"> </w:t>
      </w:r>
      <w:proofErr w:type="spellStart"/>
      <w:r w:rsidR="00AB4A17">
        <w:t>28</w:t>
      </w:r>
      <w:proofErr w:type="spellEnd"/>
      <w:r w:rsidR="00AB4A17">
        <w:t xml:space="preserve">/3, </w:t>
      </w:r>
      <w:proofErr w:type="spellStart"/>
      <w:r w:rsidR="00AB4A17">
        <w:t>OIB</w:t>
      </w:r>
      <w:proofErr w:type="spellEnd"/>
      <w:r w:rsidR="00AB4A17">
        <w:t xml:space="preserve">: </w:t>
      </w:r>
      <w:proofErr w:type="spellStart"/>
      <w:r w:rsidR="00AB4A17">
        <w:t>43011378732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B4A17">
        <w:t xml:space="preserve"> </w:t>
      </w:r>
      <w:r w:rsidR="00A60E28">
        <w:t xml:space="preserve">Mateo Erceg, Zagreb, Radnička cesta </w:t>
      </w:r>
      <w:proofErr w:type="spellStart"/>
      <w:r w:rsidR="00A60E28">
        <w:t>30</w:t>
      </w:r>
      <w:proofErr w:type="spellEnd"/>
      <w:r w:rsidR="00A60E28">
        <w:t xml:space="preserve">, </w:t>
      </w:r>
      <w:proofErr w:type="spellStart"/>
      <w:r w:rsidR="00A60E28">
        <w:t>OIB</w:t>
      </w:r>
      <w:proofErr w:type="spellEnd"/>
      <w:r w:rsidR="00A60E28">
        <w:t xml:space="preserve">: </w:t>
      </w:r>
      <w:proofErr w:type="spellStart"/>
      <w:r w:rsidR="00A60E28">
        <w:t>93602617826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9E177F">
        <w:t>28</w:t>
      </w:r>
      <w:proofErr w:type="spellEnd"/>
      <w:r w:rsidR="00F7152E">
        <w:t xml:space="preserve">. </w:t>
      </w:r>
      <w:r w:rsidR="00760345">
        <w:t>siječnja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7A7685">
        <w:t>23</w:t>
      </w:r>
      <w:proofErr w:type="spellEnd"/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60E28">
        <w:t>1074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60E28">
        <w:t>1074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 w:rsidR="00E24FE9">
        <w:t>-5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177F" w:rsidP="009E04FF" w:rsidR="009E04FF">
      <w:pPr>
        <w:pStyle w:val="Tijeloteksta"/>
        <w:numPr>
          <w:ilvl w:val="0"/>
          <w:numId w:val="2"/>
        </w:numPr>
        <w:jc w:val="left"/>
      </w:pPr>
      <w:r>
        <w:t>Pun. d</w:t>
      </w:r>
      <w:r w:rsidR="009E04FF">
        <w:t>užnik</w:t>
      </w:r>
      <w:r>
        <w:t>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1A1" w:rsidP="00FD0D3C" w:rsidR="009951A1">
      <w:r>
        <w:separator/>
      </w:r>
    </w:p>
  </w:endnote>
  <w:endnote w:id="0" w:type="continuationSeparator">
    <w:p w:rsidRDefault="009951A1" w:rsidP="00FD0D3C" w:rsidR="0099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1A1" w:rsidP="00FD0D3C" w:rsidR="009951A1">
      <w:r>
        <w:separator/>
      </w:r>
    </w:p>
  </w:footnote>
  <w:footnote w:id="0" w:type="continuationSeparator">
    <w:p w:rsidRDefault="009951A1" w:rsidP="00FD0D3C" w:rsidR="0099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416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122B"/>
    <w:rsid w:val="00223EE1"/>
    <w:rsid w:val="0024241D"/>
    <w:rsid w:val="00265AB9"/>
    <w:rsid w:val="00270458"/>
    <w:rsid w:val="00285EB1"/>
    <w:rsid w:val="00291A4E"/>
    <w:rsid w:val="00293A9C"/>
    <w:rsid w:val="002B6B2E"/>
    <w:rsid w:val="002D32AA"/>
    <w:rsid w:val="002E0208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406B4F"/>
    <w:rsid w:val="00427B0A"/>
    <w:rsid w:val="00441C0A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2677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E0F"/>
    <w:rsid w:val="00976D15"/>
    <w:rsid w:val="0098480A"/>
    <w:rsid w:val="0099244C"/>
    <w:rsid w:val="009951A1"/>
    <w:rsid w:val="009B1D24"/>
    <w:rsid w:val="009D42F4"/>
    <w:rsid w:val="009E04FF"/>
    <w:rsid w:val="009E177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4833"/>
    <w:rsid w:val="00DC51C2"/>
    <w:rsid w:val="00DE044D"/>
    <w:rsid w:val="00DE5440"/>
    <w:rsid w:val="00DE6F2E"/>
    <w:rsid w:val="00DF5259"/>
    <w:rsid w:val="00E010A7"/>
    <w:rsid w:val="00E07DA0"/>
    <w:rsid w:val="00E24FE9"/>
    <w:rsid w:val="00E36D43"/>
    <w:rsid w:val="00E3768D"/>
    <w:rsid w:val="00E426F8"/>
    <w:rsid w:val="00E512E8"/>
    <w:rsid w:val="00E53EA3"/>
    <w:rsid w:val="00E541F1"/>
    <w:rsid w:val="00E63579"/>
    <w:rsid w:val="00E67CDF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2E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2E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 TIM d.o.o. zastupanog po punomoćniku Luka Vuković</izvorni_sadrzaj>
    <derivirana_varijabla naziv="DomainObject.Predmet.ProtustrankaFormated_1">  GRAFO TIM d.o.o. zastupanog po punomoćniku Luka Vuković</derivirana_varijabla>
  </DomainObject.Predmet.ProtustrankaFormated>
  <DomainObject.Predmet.ProtustrankaFormatedOIB>
    <izvorni_sadrzaj>  GRAFO TIM d.o.o., OIB 43011378732 zastupanog po punomoćniku Luka Vuković</izvorni_sadrzaj>
    <derivirana_varijabla naziv="DomainObject.Predmet.ProtustrankaFormatedOIB_1">  GRAFO TIM d.o.o., OIB 43011378732 zastupanog po punomoćniku Luka Vuković</derivirana_varijabla>
  </DomainObject.Predmet.ProtustrankaFormatedOIB>
  <DomainObject.Predmet.ProtustrankaFormatedWithAdress>
    <izvorni_sadrzaj> GRAFO TIM d.o.o., Cebini 28/3, 10000 Zagreb zastupanog po punomoćniku Luka Vuković</izvorni_sadrzaj>
    <derivirana_varijabla naziv="DomainObject.Predmet.ProtustrankaFormatedWithAdress_1"> GRAFO TIM d.o.o., Cebini 28/3, 10000 Zagreb zastupanog po punomoćniku Luka Vuković</derivirana_varijabla>
  </DomainObject.Predmet.ProtustrankaFormatedWithAdress>
  <DomainObject.Predmet.ProtustrankaFormatedWithAdressOIB>
    <izvorni_sadrzaj> GRAFO TIM d.o.o., OIB 43011378732, Cebini 28/3, 10000 Zagreb zastupanog po punomoćniku Luka Vuković</izvorni_sadrzaj>
    <derivirana_varijabla naziv="DomainObject.Predmet.ProtustrankaFormatedWithAdressOIB_1"> GRAFO TIM d.o.o., OIB 43011378732, Cebini 28/3, 10000 Zagreb zastupanog po punomoćniku Luka Vuković</derivirana_varijabla>
  </DomainObject.Predmet.ProtustrankaFormatedWithAdressOIB>
  <DomainObject.Predmet.ProtustrankaWithAdress>
    <izvorni_sadrzaj>GRAFO TIM d.o.o. Cebini 28/3, 10000 Zagreb</izvorni_sadrzaj>
    <derivirana_varijabla naziv="DomainObject.Predmet.ProtustrankaWithAdress_1">GRAFO TIM d.o.o. Cebini 28/3, 10000 Zagreb</derivirana_varijabla>
  </DomainObject.Predmet.ProtustrankaWithAdress>
  <DomainObject.Predmet.ProtustrankaWithAdressOIB>
    <izvorni_sadrzaj>GRAFO TIM d.o.o., OIB 43011378732, Cebini 28/3, 10000 Zagreb</izvorni_sadrzaj>
    <derivirana_varijabla naziv="DomainObject.Predmet.ProtustrankaWithAdressOIB_1">GRAFO TIM d.o.o., OIB 43011378732, Cebini 28/3, 10000 Zagreb</derivirana_varijabla>
  </DomainObject.Predmet.ProtustrankaWithAdressOIB>
  <DomainObject.Predmet.ProtustrankaNazivFormated>
    <izvorni_sadrzaj>GRAFO TIM d.o.o.</izvorni_sadrzaj>
    <derivirana_varijabla naziv="DomainObject.Predmet.ProtustrankaNazivFormated_1">GRAFO TIM d.o.o.</derivirana_varijabla>
  </DomainObject.Predmet.ProtustrankaNazivFormated>
  <DomainObject.Predmet.ProtustrankaNazivFormatedOIB>
    <izvorni_sadrzaj>GRAFO TIM d.o.o., OIB 43011378732</izvorni_sadrzaj>
    <derivirana_varijabla naziv="DomainObject.Predmet.ProtustrankaNazivFormatedOIB_1">GRAFO TIM d.o.o., OIB 43011378732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 TIM d.o.o. zastupanog po punomoćniku Luka Vuković</item>
    </izvorni_sadrzaj>
    <derivirana_varijabla naziv="DomainObject.Predmet.ProtuStrankaListFormated_1">
      <item>GRAFO TIM d.o.o. zastupanog po punomoćniku Luka Vuković</item>
    </derivirana_varijabla>
  </DomainObject.Predmet.ProtuStrankaListFormated>
  <DomainObject.Predmet.ProtuStrankaListFormatedOIB>
    <izvorni_sadrzaj>
      <item>GRAFO TIM d.o.o., OIB 43011378732 zastupanog po punomoćniku Luka Vuković</item>
    </izvorni_sadrzaj>
    <derivirana_varijabla naziv="DomainObject.Predmet.ProtuStrankaListFormatedOIB_1">
      <item>GRAFO TIM d.o.o., OIB 43011378732 zastupanog po punomoćniku Luka Vuković</item>
    </derivirana_varijabla>
  </DomainObject.Predmet.ProtuStrankaListFormatedOIB>
  <DomainObject.Predmet.ProtuStrankaListFormatedWithAdress>
    <izvorni_sadrzaj>
      <item>GRAFO TIM d.o.o., Cebini 28/3, 10000 Zagreb zastupanog po punomoćniku Luka Vuković</item>
    </izvorni_sadrzaj>
    <derivirana_varijabla naziv="DomainObject.Predmet.ProtuStrankaListFormatedWithAdress_1">
      <item>GRAFO TIM d.o.o., Cebini 28/3, 10000 Zagreb zastupanog po punomoćniku Luka Vuković</item>
    </derivirana_varijabla>
  </DomainObject.Predmet.ProtuStrankaListFormatedWithAdress>
  <DomainObject.Predmet.ProtuStrankaListFormatedWithAdressOIB>
    <izvorni_sadrzaj>
      <item>GRAFO TIM d.o.o., OIB 43011378732, Cebini 28/3, 10000 Zagreb zastupanog po punomoćniku Luka Vuković</item>
    </izvorni_sadrzaj>
    <derivirana_varijabla naziv="DomainObject.Predmet.ProtuStrankaListFormatedWithAdressOIB_1">
      <item>GRAFO TIM d.o.o., OIB 43011378732, Cebini 28/3, 10000 Zagreb zastupanog po punomoćniku Luka Vuković</item>
    </derivirana_varijabla>
  </DomainObject.Predmet.ProtuStrankaListFormatedWithAdressOIB>
  <DomainObject.Predmet.ProtuStrankaListNazivFormated>
    <izvorni_sadrzaj>
      <item>GRAFO TIM d.o.o.</item>
    </izvorni_sadrzaj>
    <derivirana_varijabla naziv="DomainObject.Predmet.ProtuStrankaListNazivFormated_1">
      <item>GRAFO TIM d.o.o.</item>
    </derivirana_varijabla>
  </DomainObject.Predmet.ProtuStrankaListNazivFormated>
  <DomainObject.Predmet.ProtuStrankaListNazivFormatedOIB>
    <izvorni_sadrzaj>
      <item>GRAFO TIM d.o.o., OIB 43011378732</item>
    </izvorni_sadrzaj>
    <derivirana_varijabla naziv="DomainObject.Predmet.ProtuStrankaListNazivFormatedOIB_1">
      <item>GRAFO TIM d.o.o., OIB 43011378732</item>
    </derivirana_varijabla>
  </DomainObject.Predmet.ProtuStrankaListNazivFormatedOIB>
  <DomainObject.Predmet.OstaliListFormated>
    <izvorni_sadrzaj>
      <item>Luka Vuković punomoćnik sudionika u postupku GRAFO TIM d.o.o.</item>
    </izvorni_sadrzaj>
    <derivirana_varijabla naziv="DomainObject.Predmet.OstaliListFormated_1">
      <item>Luka Vuković punomoćnik sudionika u postupku GRAFO TIM d.o.o.</item>
    </derivirana_varijabla>
  </DomainObject.Predmet.OstaliListFormated>
  <DomainObject.Predmet.OstaliListFormatedOIB>
    <izvorni_sadrzaj>
      <item>Luka Vuković punomoćnik sudionika u postupku GRAFO TIM d.o.o.</item>
    </izvorni_sadrzaj>
    <derivirana_varijabla naziv="DomainObject.Predmet.OstaliListFormatedOIB_1">
      <item>Luka Vuković punomoćnik sudionika u postupku GRAFO TIM d.o.o.</item>
    </derivirana_varijabla>
  </DomainObject.Predmet.OstaliListFormatedOIB>
  <DomainObject.Predmet.OstaliListFormatedWithAdress>
    <izvorni_sadrzaj>
      <item>Luka Vuković, Kneza Branimira 39, 10000 Zagreb punomoćnik sudionika u postupku GRAFO TIM d.o.o.</item>
    </izvorni_sadrzaj>
    <derivirana_varijabla naziv="DomainObject.Predmet.OstaliListFormatedWithAdress_1">
      <item>Luka Vuković, Kneza Branimira 39, 10000 Zagreb punomoćnik sudionika u postupku GRAFO TIM d.o.o.</item>
    </derivirana_varijabla>
  </DomainObject.Predmet.OstaliListFormatedWithAdress>
  <DomainObject.Predmet.OstaliListFormatedWithAdressOIB>
    <izvorni_sadrzaj>
      <item>Luka Vuković, Kneza Branimira 39, 10000 Zagreb punomoćnik sudionika u postupku GRAFO TIM d.o.o.</item>
    </izvorni_sadrzaj>
    <derivirana_varijabla naziv="DomainObject.Predmet.OstaliListFormatedWithAdressOIB_1">
      <item>Luka Vuković, Kneza Branimira 39, 10000 Zagreb punomoćnik sudionika u postupku GRAFO TIM d.o.o.</item>
    </derivirana_varijabla>
  </DomainObject.Predmet.OstaliListFormatedWithAdressOIB>
  <DomainObject.Predmet.OstaliListNazivFormated>
    <izvorni_sadrzaj>
      <item>Luka Vuković</item>
    </izvorni_sadrzaj>
    <derivirana_varijabla naziv="DomainObject.Predmet.OstaliListNazivFormated_1">
      <item>Luka Vuković</item>
    </derivirana_varijabla>
  </DomainObject.Predmet.OstaliListNazivFormated>
  <DomainObject.Predmet.OstaliListNazivFormatedOIB>
    <izvorni_sadrzaj>
      <item>Luka Vuković</item>
    </izvorni_sadrzaj>
    <derivirana_varijabla naziv="DomainObject.Predmet.OstaliListNazivFormatedOIB_1">
      <item>Luka Vuković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 TIM d.o.o.</izvorni_sadrzaj>
    <derivirana_varijabla naziv="DomainObject.Predmet.ProtustrankaIDrugi_1">GRAFO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 TIM d.o.o., OIB 43011378732, Cebini 28/3, 10000 Zagreb</izvorni_sadrzaj>
    <derivirana_varijabla naziv="DomainObject.Predmet.ProtustrankaIDrugiAdressOIB_1">GRAFO TIM d.o.o., OIB 43011378732, Cebini 28/3,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 TIM d.o.o.</item>
      <item>FINA Regionalni centar Zagreb</item>
      <item>Luka Vuković</item>
    </izvorni_sadrzaj>
    <derivirana_varijabla naziv="DomainObject.Predmet.SudioniciListNaziv_1">
      <item>GRAFO TIM d.o.o.</item>
      <item>FINA Regionalni centar Zagreb</item>
      <item>Luka Vuković</item>
    </derivirana_varijabla>
  </DomainObject.Predmet.SudioniciListNaziv>
  <DomainObject.Predmet.SudioniciListAdressOIB>
    <izvorni_sadrzaj>
      <item>GRAFO TIM d.o.o., OIB 43011378732, Cebini 28/3,10000 Zagreb</item>
      <item>FINA Regionalni centar Zagreb, OIB 85821130368, Trg svibanjskih žrtava 1995. br. 1,10000 Zagreb</item>
      <item>Luka Vuković, Kneza Branimira 39,10000 Zagreb</item>
    </izvorni_sadrzaj>
    <derivirana_varijabla naziv="DomainObject.Predmet.SudioniciListAdressOIB_1">
      <item>GRAFO TIM d.o.o., OIB 43011378732, Cebini 28/3,10000 Zagreb</item>
      <item>FINA Regionalni centar Zagreb, OIB 85821130368, Trg svibanjskih žrtava 1995. br. 1,10000 Zagreb</item>
      <item>Luka Vuković, Kneza Branimira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43011378732</item>
      <item>, OIB 85821130368</item>
      <item>, OIB null</item>
    </izvorni_sadrzaj>
    <derivirana_varijabla naziv="DomainObject.Predmet.SudioniciListNazivOIB_1">
      <item>, OIB 43011378732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F73AC-AF1D-4C95-9D25-C247764D2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384</properties:Words>
  <properties:Characters>1999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2016-07-20T06:43:00Z</dcterms:created>
  <dc:creator>wsadmin</dc:creator>
  <cp:lastModifiedBy>Sanda Gučić</cp:lastModifiedBy>
  <cp:lastPrinted>2016-07-20T06:44:00Z</cp:lastPrinted>
  <dcterms:modified xmlns:xsi="http://www.w3.org/2001/XMLSchema-instance" xsi:type="dcterms:W3CDTF">2016-07-20T10:11:00Z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