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370d" w14:paraId="e46370d" w:rsidRDefault="00AE649C" w:rsidP="00DB40F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B40FC" w:rsidP="00DB40F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B40FC" w:rsidP="00DB40FC" w:rsidR="00AE649C" w:rsidRPr="00B76F3C">
      <w:pPr>
        <w:pStyle w:val="SudSjedite"/>
      </w:pPr>
      <w:r>
        <w:t xml:space="preserve">                                                                                                     Poslovni broj: 4 St-1155/15-4</w:t>
      </w:r>
      <w:r w:rsidR="00EA1C6D">
        <w:tab/>
      </w:r>
    </w:p>
    <w:p w:rsidRDefault="00DB40FC" w:rsidP="00DB40FC" w:rsidR="00DB40FC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B40FC" w:rsidP="00DB40FC" w:rsidR="00DB40F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B40FC" w:rsidP="00DB40FC" w:rsidR="00DB40F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B40FC" w:rsidP="00DB40FC" w:rsidR="00DB40F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B40FC" w:rsidP="00DB40FC" w:rsidR="00DB40FC">
      <w:pPr>
        <w:spacing w:after="0"/>
        <w:jc w:val="right"/>
        <w:rPr>
          <w:lang w:eastAsia="hr-HR"/>
        </w:rPr>
      </w:pPr>
    </w:p>
    <w:p w:rsidRDefault="00DB40FC" w:rsidP="00DB40FC" w:rsidR="00DB40FC">
      <w:pPr>
        <w:spacing w:after="0"/>
        <w:jc w:val="right"/>
      </w:pPr>
    </w:p>
    <w:p w:rsidRDefault="00DB40FC" w:rsidP="00DB40FC" w:rsidR="00DB40FC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SAVORA PROMO j.d.o.o., Varaždin, Ratimira Hercega 1, OIB: 91387749424,  14. siječnja 2016. temeljem čl. 430. Stečajnog zakona („NN“ 71/15, u daljnjem tekstu SZ) objavljuje sljedeći</w:t>
      </w:r>
    </w:p>
    <w:p w:rsidRDefault="00DB40FC" w:rsidP="00DB40FC" w:rsidR="00DB40FC">
      <w:pPr>
        <w:spacing w:after="0"/>
        <w:jc w:val="center"/>
      </w:pPr>
    </w:p>
    <w:p w:rsidRDefault="00DB40FC" w:rsidP="00DB40FC" w:rsidR="00DB40FC">
      <w:pPr>
        <w:spacing w:after="0"/>
        <w:jc w:val="center"/>
      </w:pPr>
      <w:r>
        <w:t>OGLAS</w:t>
      </w:r>
    </w:p>
    <w:p w:rsidRDefault="00DB40FC" w:rsidP="00DB40FC" w:rsidR="00DB40FC">
      <w:pPr>
        <w:spacing w:after="0"/>
      </w:pPr>
    </w:p>
    <w:p w:rsidRDefault="00DB40FC" w:rsidP="00DB40FC" w:rsidR="00DB40FC">
      <w:pPr>
        <w:spacing w:after="0"/>
        <w:jc w:val="both"/>
      </w:pPr>
      <w:r>
        <w:t>1/</w:t>
      </w:r>
      <w:r>
        <w:tab/>
        <w:t>Utvrđuje se da ukupni iznos evidentiranog duga dužnika SAVORA PROMO j.d.o.o., Varaždin, Ratimira Hercega 1, OIB: 91387749424 iznosi 183.763,88 kn.</w:t>
      </w:r>
    </w:p>
    <w:p w:rsidRDefault="00DB40FC" w:rsidP="00DB40FC" w:rsidR="00DB40FC">
      <w:pPr>
        <w:spacing w:after="0"/>
        <w:jc w:val="both"/>
      </w:pPr>
    </w:p>
    <w:p w:rsidRDefault="00DB40FC" w:rsidP="00DB40FC" w:rsidR="00DB40FC">
      <w:pPr>
        <w:spacing w:after="0"/>
        <w:jc w:val="both"/>
      </w:pPr>
      <w:r>
        <w:t>2/</w:t>
      </w:r>
      <w:r>
        <w:tab/>
        <w:t xml:space="preserve"> Poziva se direktor dužnika Saša Šavora iz Goričana, Prvomajska 6, OIB: 14079955357 da u roku od 15 dana od dana objave ovog oglasa na e-oglasnoj ploči suda podnese ovome sudu, pozivom na gornji broj spisa, javnobilježnički ovjerovljeni prokazni popis imovine i obveza dužnika na propisanom obrascu.</w:t>
      </w:r>
    </w:p>
    <w:p w:rsidRDefault="00DB40FC" w:rsidP="00DB40FC" w:rsidR="00DB40FC">
      <w:pPr>
        <w:spacing w:after="0"/>
        <w:jc w:val="both"/>
      </w:pPr>
    </w:p>
    <w:p w:rsidRDefault="00DB40FC" w:rsidP="00DB40FC" w:rsidR="00DB40FC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B40FC" w:rsidP="00DB40FC" w:rsidR="00DB40FC">
      <w:pPr>
        <w:spacing w:after="0"/>
      </w:pPr>
    </w:p>
    <w:p w:rsidRDefault="00DB40FC" w:rsidP="00DB40FC" w:rsidR="00DB40F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DB40FC" w:rsidP="00DB40FC" w:rsidR="00DB40FC">
      <w:pPr>
        <w:spacing w:after="0"/>
        <w:jc w:val="both"/>
        <w:rPr>
          <w:color w:val="000000"/>
        </w:rPr>
      </w:pPr>
      <w:r>
        <w:tab/>
      </w:r>
    </w:p>
    <w:p w:rsidRDefault="00DB40FC" w:rsidP="00DB40FC" w:rsidR="00DB40F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220115515 otvoren kod Hrvatske poštanske banke. </w:t>
      </w:r>
    </w:p>
    <w:p w:rsidRDefault="00DB40FC" w:rsidP="00DB40FC" w:rsidR="00DB40F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DB40FC" w:rsidP="00DB40FC" w:rsidR="00DB40FC">
      <w:pPr>
        <w:spacing w:after="0"/>
        <w:jc w:val="both"/>
      </w:pPr>
    </w:p>
    <w:p w:rsidRDefault="00DB40FC" w:rsidP="00DB40FC" w:rsidR="00DB40FC">
      <w:pPr>
        <w:spacing w:after="0"/>
        <w:jc w:val="center"/>
      </w:pPr>
      <w:r>
        <w:t>U Varaždinu, 14. siječnja 2016.</w:t>
      </w:r>
    </w:p>
    <w:p w:rsidRDefault="00DB40FC" w:rsidP="00DB40FC" w:rsidR="00DB40FC">
      <w:pPr>
        <w:spacing w:after="0"/>
        <w:jc w:val="both"/>
      </w:pPr>
    </w:p>
    <w:p w:rsidRDefault="00DB40FC" w:rsidP="00DB40FC" w:rsidR="00DB40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B40FC" w:rsidP="00DB40FC" w:rsidR="00DB40FC">
      <w:pPr>
        <w:spacing w:after="0"/>
      </w:pPr>
    </w:p>
    <w:p w:rsidRDefault="00DB40FC" w:rsidP="00DB40FC" w:rsidR="00DB40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DB40FC" w:rsidR="00CB0EA4">
      <w:pPr>
        <w:pStyle w:val="Naslovdokumenta"/>
        <w:spacing w:after="0"/>
      </w:pPr>
    </w:p>
    <w:p w:rsidRDefault="0071688E" w:rsidP="00DB40FC" w:rsidR="0071688E">
      <w:pPr>
        <w:pStyle w:val="Poetniodjeljak"/>
        <w:spacing w:after="0"/>
      </w:pPr>
    </w:p>
    <w:p w:rsidRDefault="00A21F0D" w:rsidP="00DB40FC" w:rsidR="00A21F0D">
      <w:pPr>
        <w:pStyle w:val="NormaleSPIS"/>
        <w:spacing w:after="0"/>
        <w:rPr>
          <w:noProof/>
        </w:rPr>
      </w:pPr>
    </w:p>
    <w:p w:rsidRDefault="00DA0242" w:rsidP="00DB40F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0F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07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St-1155/2015-4</izvorni_sadrzaj>
    <derivirana_varijabla naziv="DomainObject.Oznaka_1">St-1155/2015-4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SAVORA PROMO jednostavno društvo s ograničenom odgovornošću za trgovinu i usluge</izvorni_sadrzaj>
    <derivirana_varijabla naziv="DomainObject.Predmet.ProtustrankaFormated_1">  SAVORA PROMO jednostavno društvo s ograničenom odgovornošću za trgovinu i usluge</derivirana_varijabla>
  </DomainObject.Predmet.ProtustrankaFormated>
  <DomainObject.Predmet.ProtustrankaFormatedOIB>
    <izvorni_sadrzaj>  SAVORA PROMO jednostavno društvo s ograničenom odgovornošću za trgovinu i usluge, OIB 91387749424</izvorni_sadrzaj>
    <derivirana_varijabla naziv="DomainObject.Predmet.ProtustrankaFormatedOIB_1">  SAVORA PROMO jednostavno društvo s ograničenom odgovornošću za trgovinu i usluge, OIB 91387749424</derivirana_varijabla>
  </DomainObject.Predmet.ProtustrankaFormatedOIB>
  <DomainObject.Predmet.ProtustrankaFormatedWithAdress>
    <izvorni_sadrzaj> SAVORA PROMO jednostavno društvo s ograničenom odgovornošću za trgovinu i usluge, Ratimira Hercega 1, 42000 Varaždin</izvorni_sadrzaj>
    <derivirana_varijabla naziv="DomainObject.Predmet.ProtustrankaFormatedWithAdress_1"> SAVORA PROMO jednostavno društvo s ograničenom odgovornošću za trgovinu i usluge, Ratimira Hercega 1, 42000 Varaždin</derivirana_varijabla>
  </DomainObject.Predmet.ProtustrankaFormatedWithAdress>
  <DomainObject.Predmet.ProtustrankaFormatedWithAdressOIB>
    <izvorni_sadrzaj> SAVORA PROMO jednostavno društvo s ograničenom odgovornošću za trgovinu i usluge, OIB 91387749424, Ratimira Hercega 1, 42000 Varaždin</izvorni_sadrzaj>
    <derivirana_varijabla naziv="DomainObject.Predmet.ProtustrankaFormatedWithAdressOIB_1"> SAVORA PROMO jednostavno društvo s ograničenom odgovornošću za trgovinu i usluge, OIB 91387749424, Ratimira Hercega 1, 42000 Varaždin</derivirana_varijabla>
  </DomainObject.Predmet.ProtustrankaFormatedWithAdressOIB>
  <DomainObject.Predmet.ProtustrankaWithAdress>
    <izvorni_sadrzaj>SAVORA PROMO jednostavno društvo s ograničenom odgovornošću za trgovinu i usluge Ratimira Hercega 1, 42000 Varaždin</izvorni_sadrzaj>
    <derivirana_varijabla naziv="DomainObject.Predmet.ProtustrankaWithAdress_1">SAVORA PROMO jednostavno društvo s ograničenom odgovornošću za trgovinu i usluge Ratimira Hercega 1, 42000 Varaždin</derivirana_varijabla>
  </DomainObject.Predmet.ProtustrankaWithAdress>
  <DomainObject.Predmet.ProtustrankaWithAdressOIB>
    <izvorni_sadrzaj>SAVORA PROMO jednostavno društvo s ograničenom odgovornošću za trgovinu i usluge, OIB 91387749424, Ratimira Hercega 1, 42000 Varaždin</izvorni_sadrzaj>
    <derivirana_varijabla naziv="DomainObject.Predmet.ProtustrankaWithAdressOIB_1">SAVORA PROMO jednostavno društvo s ograničenom odgovornošću za trgovinu i usluge, OIB 91387749424, Ratimira Hercega 1, 42000 Varaždin</derivirana_varijabla>
  </DomainObject.Predmet.ProtustrankaWithAdressOIB>
  <DomainObject.Predmet.ProtustrankaNazivFormated>
    <izvorni_sadrzaj>SAVORA PROMO jednostavno društvo s ograničenom odgovornošću za trgovinu i usluge</izvorni_sadrzaj>
    <derivirana_varijabla naziv="DomainObject.Predmet.ProtustrankaNazivFormated_1">SAVORA PROMO jednostavno društvo s ograničenom odgovornošću za trgovinu i usluge</derivirana_varijabla>
  </DomainObject.Predmet.ProtustrankaNazivFormated>
  <DomainObject.Predmet.ProtustrankaNazivFormatedOIB>
    <izvorni_sadrzaj>SAVORA PROMO jednostavno društvo s ograničenom odgovornošću za trgovinu i usluge, OIB 91387749424</izvorni_sadrzaj>
    <derivirana_varijabla naziv="DomainObject.Predmet.ProtustrankaNazivFormatedOIB_1">SAVORA PROMO jednostavno društvo s ograničenom odgovornošću za trgovinu i usluge, OIB 91387749424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183763.88</izvorni_sadrzaj>
    <derivirana_varijabla naziv="DomainObject.Predmet.TrenutnaVrijednost_1">183763.88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SAVORA PROMO jednostavno društvo s ograničenom odgovornošću za trgovinu i usluge</item>
    </izvorni_sadrzaj>
    <derivirana_varijabla naziv="DomainObject.Predmet.ProtuStrankaListFormated_1">
      <item>SAVORA PROMO jednostavno društvo s ograničenom odgovornošću za trgovinu i usluge</item>
    </derivirana_varijabla>
  </DomainObject.Predmet.ProtuStrankaListFormated>
  <DomainObject.Predmet.ProtuStrankaListFormatedOIB>
    <izvorni_sadrzaj>
      <item>SAVORA PROMO jednostavno društvo s ograničenom odgovornošću za trgovinu i usluge, OIB 91387749424</item>
    </izvorni_sadrzaj>
    <derivirana_varijabla naziv="DomainObject.Predmet.ProtuStrankaListFormatedOIB_1">
      <item>SAVORA PROMO jednostavno društvo s ograničenom odgovornošću za trgovinu i usluge, OIB 91387749424</item>
    </derivirana_varijabla>
  </DomainObject.Predmet.ProtuStrankaListFormatedOIB>
  <DomainObject.Predmet.ProtuStrankaListFormatedWithAdress>
    <izvorni_sadrzaj>
      <item>SAVORA PROMO jednostavno društvo s ograničenom odgovornošću za trgovinu i usluge, Ratimira Hercega 1, 42000 Varaždin</item>
    </izvorni_sadrzaj>
    <derivirana_varijabla naziv="DomainObject.Predmet.ProtuStrankaListFormatedWithAdress_1">
      <item>SAVORA PROMO jednostavno društvo s ograničenom odgovornošću za trgovinu i usluge, Ratimira Hercega 1, 42000 Varaždin</item>
    </derivirana_varijabla>
  </DomainObject.Predmet.ProtuStrankaListFormatedWithAdress>
  <DomainObject.Predmet.ProtuStrankaListFormatedWithAdressOIB>
    <izvorni_sadrzaj>
      <item>SAVORA PROMO jednostavno društvo s ograničenom odgovornošću za trgovinu i usluge, OIB 91387749424, Ratimira Hercega 1, 42000 Varaždin</item>
    </izvorni_sadrzaj>
    <derivirana_varijabla naziv="DomainObject.Predmet.ProtuStrankaListFormatedWithAdressOIB_1">
      <item>SAVORA PROMO jednostavno društvo s ograničenom odgovornošću za trgovinu i usluge, OIB 91387749424, Ratimira Hercega 1, 42000 Varaždin</item>
    </derivirana_varijabla>
  </DomainObject.Predmet.ProtuStrankaListFormatedWithAdressOIB>
  <DomainObject.Predmet.ProtuStrankaListNazivFormated>
    <izvorni_sadrzaj>
      <item>SAVORA PROMO jednostavno društvo s ograničenom odgovornošću za trgovinu i usluge</item>
    </izvorni_sadrzaj>
    <derivirana_varijabla naziv="DomainObject.Predmet.ProtuStrankaListNazivFormated_1">
      <item>SAVORA PROMO jednostavno društvo s ograničenom odgovornošću za trgovinu i usluge</item>
    </derivirana_varijabla>
  </DomainObject.Predmet.ProtuStrankaListNazivFormated>
  <DomainObject.Predmet.ProtuStrankaListNazivFormatedOIB>
    <izvorni_sadrzaj>
      <item>SAVORA PROMO jednostavno društvo s ograničenom odgovornošću za trgovinu i usluge, OIB 91387749424</item>
    </izvorni_sadrzaj>
    <derivirana_varijabla naziv="DomainObject.Predmet.ProtuStrankaListNazivFormatedOIB_1">
      <item>SAVORA PROMO jednostavno društvo s ograničenom odgovornošću za trgovinu i usluge, OIB 91387749424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St-1155/2015-4</izvorni_sadrzaj>
    <derivirana_varijabla naziv="DomainObject.PoslovniBrojDokumenta_1">St-1155/2015-4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SAVORA PROMO jednostavno društvo s ograničenom odgovornošću za trgovinu i usluge</izvorni_sadrzaj>
    <derivirana_varijabla naziv="DomainObject.Predmet.ProtustrankaIDrugi_1">SAVORA PROMO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SAVORA PROMO jednostavno društvo s ograničenom odgovornošću za trgovinu i usluge, OIB 91387749424, Ratimira Hercega 1, 42000 Varaždin</izvorni_sadrzaj>
    <derivirana_varijabla naziv="DomainObject.Predmet.ProtustrankaIDrugiAdressOIB_1">SAVORA PROMO jednostavno društvo s ograničenom odgovornošću za trgovinu i usluge, OIB 91387749424, Ratimira Hercega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SAVORA PROMO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SAVORA PROMO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SAVORA PROMO jednostavno društvo s ograničenom odgovornošću za trgovinu i usluge, OIB 91387749424, Ratimira Hercega 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SAVORA PROMO jednostavno društvo s ograničenom odgovornošću za trgovinu i usluge, OIB 91387749424, Ratimira Hercega 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B7228-9C2E-417B-9048-F5D7C1777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2010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