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5cfe" w14:paraId="25d5cfe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A5589B">
        <w:rPr>
          <w:rFonts w:hAnsi="Times New Roman" w:ascii="Times New Roman"/>
          <w:szCs w:val="24"/>
        </w:rPr>
        <w:t>Dom za starije i teško bolesne odrasle osobe DOM MEDIMAR, Sesvete (Grad Zagreb), Ninska 22/A, OIB 95017680845</w:t>
      </w:r>
      <w:r w:rsidR="00FE5E1F" w:rsidRPr="002C3C91">
        <w:rPr>
          <w:rFonts w:hAnsi="Times New Roman" w:ascii="Times New Roman"/>
          <w:color w:val="FF0000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A873E2">
        <w:rPr>
          <w:rFonts w:hAnsi="Times New Roman" w:ascii="Times New Roman"/>
          <w:szCs w:val="24"/>
          <w:lang w:val="hr-HR"/>
        </w:rPr>
        <w:t>19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A873E2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A5589B">
        <w:rPr>
          <w:rFonts w:hAnsi="Times New Roman" w:ascii="Times New Roman"/>
          <w:szCs w:val="24"/>
        </w:rPr>
        <w:t>Dom za starije i teško bolesne odrasle osobe DOM MEDIMAR, Sesvete (Grad Zagreb), Ninska 22/A, OIB 95017680845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A5589B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A5589B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A5589B">
        <w:rPr>
          <w:rFonts w:hAnsi="Times New Roman" w:ascii="Times New Roman"/>
          <w:b/>
          <w:i/>
          <w:szCs w:val="24"/>
          <w:lang w:val="hr-HR"/>
        </w:rPr>
        <w:t>694116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5589B" w:rsidP="00A5589B" w:rsidR="00A5589B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>
        <w:rPr>
          <w:rFonts w:hAnsi="Times New Roman" w:ascii="Times New Roman"/>
          <w:szCs w:val="24"/>
          <w:lang w:val="hr-HR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  <w:lang w:val="hr-HR"/>
        </w:rPr>
        <w:t>105</w:t>
      </w:r>
      <w:r w:rsidRPr="005122CA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15</w:t>
      </w:r>
      <w:r w:rsidRPr="005122CA">
        <w:rPr>
          <w:rFonts w:hAnsi="Times New Roman" w:ascii="Times New Roman"/>
          <w:szCs w:val="24"/>
          <w:lang w:val="hr-HR"/>
        </w:rPr>
        <w:t>)</w:t>
      </w:r>
      <w:r>
        <w:rPr>
          <w:rFonts w:hAnsi="Times New Roman" w:ascii="Times New Roman"/>
          <w:szCs w:val="24"/>
          <w:lang w:val="hr-HR"/>
        </w:rPr>
        <w:t>, nagrada stečajnom upravitelju 5.000,00 kn  neto odnosno 10.000,00 kn bruto, materijalni troškovi cca 2.000,00 kn , troškovi knjigovodstva za 6 mj. cca 3.500,00 kn.</w:t>
      </w:r>
    </w:p>
    <w:p w:rsidRDefault="00FA3CDE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A873E2">
        <w:rPr>
          <w:rFonts w:hAnsi="Times New Roman" w:ascii="Times New Roman"/>
          <w:szCs w:val="24"/>
          <w:lang w:val="hr-HR"/>
        </w:rPr>
        <w:t>19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A873E2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E335E3" w:rsidR="00E335E3" w:rsidRPr="00E65D88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E65D88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E65D88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  <w:r w:rsidR="00E83B74"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E65D88" w:rsidP="00324504" w:rsidR="00E65D8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65D88" w:rsidP="00324504" w:rsidR="00E65D8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E65D88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A5589B">
      <w:rPr>
        <w:rFonts w:hAnsi="Times New Roman" w:ascii="Times New Roman"/>
        <w:szCs w:val="24"/>
        <w:lang w:val="hr-HR"/>
      </w:rPr>
      <w:t>6941</w:t>
    </w:r>
    <w:r w:rsidR="00A873E2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A5589B">
      <w:rPr>
        <w:rFonts w:hAnsi="Times New Roman" w:ascii="Times New Roman"/>
        <w:szCs w:val="24"/>
        <w:lang w:val="hr-HR"/>
      </w:rPr>
      <w:t>6941</w:t>
    </w:r>
    <w:r w:rsidR="00A873E2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2253F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0D0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5589B"/>
    <w:rsid w:val="00A615C2"/>
    <w:rsid w:val="00A67709"/>
    <w:rsid w:val="00A71300"/>
    <w:rsid w:val="00A71D26"/>
    <w:rsid w:val="00A80FE8"/>
    <w:rsid w:val="00A85943"/>
    <w:rsid w:val="00A873E2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96FAF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5D88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5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D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D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D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D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5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D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D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D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D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6941</izvorni_sadrzaj>
    <derivirana_varijabla naziv="DomainObject.Predmet.Broj_1">6941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St-6941/2016</izvorni_sadrzaj>
    <derivirana_varijabla naziv="DomainObject.Predmet.OznakaBroj_1">St-6941/2016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Dom za starije i teško bolesne odrasle osobe DOM MEDIMAR zastupanog po punomoćniku Martina Hlebec</izvorni_sadrzaj>
    <derivirana_varijabla naziv="DomainObject.Predmet.ProtustrankaFormated_1">  Dom za starije i teško bolesne odrasle osobe DOM MEDIMAR zastupanog po punomoćniku Martina Hlebec</derivirana_varijabla>
  </DomainObject.Predmet.ProtustrankaFormated>
  <DomainObject.Predmet.ProtustrankaFormatedOIB>
    <izvorni_sadrzaj>  Dom za starije i teško bolesne odrasle osobe DOM MEDIMAR, OIB 95017680845 zastupanog po punomoćniku Martina Hlebec</izvorni_sadrzaj>
    <derivirana_varijabla naziv="DomainObject.Predmet.ProtustrankaFormatedOIB_1">  Dom za starije i teško bolesne odrasle osobe DOM MEDIMAR, OIB 95017680845 zastupanog po punomoćniku Martina Hlebec</derivirana_varijabla>
  </DomainObject.Predmet.ProtustrankaFormatedOIB>
  <DomainObject.Predmet.ProtustrankaFormatedWithAdress>
    <izvorni_sadrzaj> Dom za starije i teško bolesne odrasle osobe DOM MEDIMAR, Ninska 22/A, 10360 Sesvete zastupanog po punomoćniku Martina Hlebec</izvorni_sadrzaj>
    <derivirana_varijabla naziv="DomainObject.Predmet.ProtustrankaFormatedWithAdress_1"> Dom za starije i teško bolesne odrasle osobe DOM MEDIMAR, Ninska 22/A, 10360 Sesvete zastupanog po punomoćniku Martina Hlebec</derivirana_varijabla>
  </DomainObject.Predmet.ProtustrankaFormatedWithAdress>
  <DomainObject.Predmet.ProtustrankaFormatedWithAdressOIB>
    <izvorni_sadrzaj> Dom za starije i teško bolesne odrasle osobe DOM MEDIMAR, OIB 95017680845, Ninska 22/A, 10360 Sesvete zastupanog po punomoćniku Martina Hlebec</izvorni_sadrzaj>
    <derivirana_varijabla naziv="DomainObject.Predmet.ProtustrankaFormatedWithAdressOIB_1"> Dom za starije i teško bolesne odrasle osobe DOM MEDIMAR, OIB 95017680845, Ninska 22/A, 10360 Sesvete zastupanog po punomoćniku Martina Hlebec</derivirana_varijabla>
  </DomainObject.Predmet.ProtustrankaFormatedWithAdressOIB>
  <DomainObject.Predmet.ProtustrankaWithAdress>
    <izvorni_sadrzaj>Dom za starije i teško bolesne odrasle osobe DOM MEDIMAR Ninska 22/A, 10360 Sesvete</izvorni_sadrzaj>
    <derivirana_varijabla naziv="DomainObject.Predmet.ProtustrankaWithAdress_1">Dom za starije i teško bolesne odrasle osobe DOM MEDIMAR Ninska 22/A, 10360 Sesvete</derivirana_varijabla>
  </DomainObject.Predmet.ProtustrankaWithAdress>
  <DomainObject.Predmet.ProtustrankaWithAdressOIB>
    <izvorni_sadrzaj>Dom za starije i teško bolesne odrasle osobe DOM MEDIMAR, OIB 95017680845, Ninska 22/A, 10360 Sesvete</izvorni_sadrzaj>
    <derivirana_varijabla naziv="DomainObject.Predmet.ProtustrankaWithAdressOIB_1">Dom za starije i teško bolesne odrasle osobe DOM MEDIMAR, OIB 95017680845, Ninska 22/A, 10360 Sesvete</derivirana_varijabla>
  </DomainObject.Predmet.ProtustrankaWithAdressOIB>
  <DomainObject.Predmet.ProtustrankaNazivFormated>
    <izvorni_sadrzaj>Dom za starije i teško bolesne odrasle osobe DOM MEDIMAR</izvorni_sadrzaj>
    <derivirana_varijabla naziv="DomainObject.Predmet.ProtustrankaNazivFormated_1">Dom za starije i teško bolesne odrasle osobe DOM MEDIMAR</derivirana_varijabla>
  </DomainObject.Predmet.ProtustrankaNazivFormated>
  <DomainObject.Predmet.ProtustrankaNazivFormatedOIB>
    <izvorni_sadrzaj>Dom za starije i teško bolesne odrasle osobe DOM MEDIMAR, OIB 95017680845</izvorni_sadrzaj>
    <derivirana_varijabla naziv="DomainObject.Predmet.ProtustrankaNazivFormatedOIB_1">Dom za starije i teško bolesne odrasle osobe DOM MEDIMAR, OIB 95017680845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teško bolesne odrasle osobe DOM MEDIMAR zastupanog po punomoćniku Martina Hlebec</item>
    </izvorni_sadrzaj>
    <derivirana_varijabla naziv="DomainObject.Predmet.ProtuStrankaListFormated_1">
      <item>Dom za starije i teško bolesne odrasle osobe DOM MEDIMAR zastupanog po punomoćniku Martina Hlebec</item>
    </derivirana_varijabla>
  </DomainObject.Predmet.ProtuStrankaListFormated>
  <DomainObject.Predmet.ProtuStrankaListFormatedOIB>
    <izvorni_sadrzaj>
      <item>Dom za starije i teško bolesne odrasle osobe DOM MEDIMAR, OIB 95017680845 zastupanog po punomoćniku Martina Hlebec</item>
    </izvorni_sadrzaj>
    <derivirana_varijabla naziv="DomainObject.Predmet.ProtuStrankaListFormatedOIB_1">
      <item>Dom za starije i teško bolesne odrasle osobe DOM MEDIMAR, OIB 95017680845 zastupanog po punomoćniku Martina Hlebec</item>
    </derivirana_varijabla>
  </DomainObject.Predmet.ProtuStrankaListFormatedOIB>
  <DomainObject.Predmet.ProtuStrankaListFormatedWithAdress>
    <izvorni_sadrzaj>
      <item>Dom za starije i teško bolesne odrasle osobe DOM MEDIMAR, Ninska 22/A, 10360 Sesvete zastupanog po punomoćniku Martina Hlebec</item>
    </izvorni_sadrzaj>
    <derivirana_varijabla naziv="DomainObject.Predmet.ProtuStrankaListFormatedWithAdress_1">
      <item>Dom za starije i teško bolesne odrasle osobe DOM MEDIMAR, Ninska 22/A, 10360 Sesvete zastupanog po punomoćniku Martina Hlebec</item>
    </derivirana_varijabla>
  </DomainObject.Predmet.ProtuStrankaListFormatedWithAdress>
  <DomainObject.Predmet.ProtuStrankaListFormatedWithAdressOIB>
    <izvorni_sadrzaj>
      <item>Dom za starije i teško bolesne odrasle osobe DOM MEDIMAR, OIB 95017680845, Ninska 22/A, 10360 Sesvete zastupanog po punomoćniku Martina Hlebec</item>
    </izvorni_sadrzaj>
    <derivirana_varijabla naziv="DomainObject.Predmet.ProtuStrankaListFormatedWithAdressOIB_1">
      <item>Dom za starije i teško bolesne odrasle osobe DOM MEDIMAR, OIB 95017680845, Ninska 22/A, 10360 Sesvete zastupanog po punomoćniku Martina Hlebec</item>
    </derivirana_varijabla>
  </DomainObject.Predmet.ProtuStrankaListFormatedWithAdressOIB>
  <DomainObject.Predmet.ProtuStrankaListNazivFormated>
    <izvorni_sadrzaj>
      <item>Dom za starije i teško bolesne odrasle osobe DOM MEDIMAR</item>
    </izvorni_sadrzaj>
    <derivirana_varijabla naziv="DomainObject.Predmet.ProtuStrankaListNazivFormated_1">
      <item>Dom za starije i teško bolesne odrasle osobe DOM MEDIMAR</item>
    </derivirana_varijabla>
  </DomainObject.Predmet.ProtuStrankaListNazivFormated>
  <DomainObject.Predmet.ProtuStrankaListNazivFormatedOIB>
    <izvorni_sadrzaj>
      <item>Dom za starije i teško bolesne odrasle osobe DOM MEDIMAR, OIB 95017680845</item>
    </izvorni_sadrzaj>
    <derivirana_varijabla naziv="DomainObject.Predmet.ProtuStrankaListNazivFormatedOIB_1">
      <item>Dom za starije i teško bolesne odrasle osobe DOM MEDIMAR, OIB 95017680845</item>
    </derivirana_varijabla>
  </DomainObject.Predmet.ProtuStrankaListNazivFormatedOIB>
  <DomainObject.Predmet.OstaliListFormated>
    <izvorni_sadrzaj>
      <item>Martina Hlebec punomoćnik sudionika u postupku Dom za starije i teško bolesne odrasle osobe DOM MEDIMAR</item>
    </izvorni_sadrzaj>
    <derivirana_varijabla naziv="DomainObject.Predmet.OstaliListFormated_1">
      <item>Martina Hlebec punomoćnik sudionika u postupku Dom za starije i teško bolesne odrasle osobe DOM MEDIMAR</item>
    </derivirana_varijabla>
  </DomainObject.Predmet.OstaliListFormated>
  <DomainObject.Predmet.OstaliListFormatedOIB>
    <izvorni_sadrzaj>
      <item>Martina Hlebec, OIB 19000340278 punomoćnik sudionika u postupku Dom za starije i teško bolesne odrasle osobe DOM MEDIMAR</item>
    </izvorni_sadrzaj>
    <derivirana_varijabla naziv="DomainObject.Predmet.OstaliListFormatedOIB_1">
      <item>Martina Hlebec, OIB 19000340278 punomoćnik sudionika u postupku Dom za starije i teško bolesne odrasle osobe DOM MEDIMAR</item>
    </derivirana_varijabla>
  </DomainObject.Predmet.OstaliListFormatedOIB>
  <DomainObject.Predmet.OstaliListFormatedWithAdress>
    <izvorni_sadrzaj>
      <item>Martina Hlebec, Hitrecova 4, 10000 Zagreb punomoćnik sudionika u postupku Dom za starije i teško bolesne odrasle osobe DOM MEDIMAR</item>
    </izvorni_sadrzaj>
    <derivirana_varijabla naziv="DomainObject.Predmet.OstaliListFormatedWithAdress_1">
      <item>Martina Hlebec, Hitrecova 4, 10000 Zagreb punomoćnik sudionika u postupku Dom za starije i teško bolesne odrasle osobe DOM MEDIMAR</item>
    </derivirana_varijabla>
  </DomainObject.Predmet.OstaliListFormatedWithAdress>
  <DomainObject.Predmet.OstaliListFormatedWithAdressOIB>
    <izvorni_sadrzaj>
      <item>Martina Hlebec, OIB 19000340278, Hitrecova 4, 10000 Zagreb punomoćnik sudionika u postupku Dom za starije i teško bolesne odrasle osobe DOM MEDIMAR</item>
    </izvorni_sadrzaj>
    <derivirana_varijabla naziv="DomainObject.Predmet.OstaliListFormatedWithAdressOIB_1">
      <item>Martina Hlebec, OIB 19000340278, Hitrecova 4, 10000 Zagreb punomoćnik sudionika u postupku Dom za starije i teško bolesne odrasle osobe DOM MEDIMAR</item>
    </derivirana_varijabla>
  </DomainObject.Predmet.OstaliListFormatedWithAdressOIB>
  <DomainObject.Predmet.OstaliListNazivFormated>
    <izvorni_sadrzaj>
      <item>Martina Hlebec</item>
    </izvorni_sadrzaj>
    <derivirana_varijabla naziv="DomainObject.Predmet.OstaliListNazivFormated_1">
      <item>Martina Hlebec</item>
    </derivirana_varijabla>
  </DomainObject.Predmet.OstaliListNazivFormated>
  <DomainObject.Predmet.OstaliListNazivFormatedOIB>
    <izvorni_sadrzaj>
      <item>Martina Hlebec, OIB 19000340278</item>
    </izvorni_sadrzaj>
    <derivirana_varijabla naziv="DomainObject.Predmet.OstaliListNazivFormatedOIB_1">
      <item>Martina Hlebec, OIB 19000340278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teško bolesne odrasle osobe DOM MEDIMAR</izvorni_sadrzaj>
    <derivirana_varijabla naziv="DomainObject.Predmet.ProtustrankaIDrugi_1">Dom za starije i teško bolesne odrasle osobe DOM MEDIMAR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teško bolesne odrasle osobe DOM MEDIMAR, OIB 95017680845, Ninska 22/A, 10360 Sesvete</izvorni_sadrzaj>
    <derivirana_varijabla naziv="DomainObject.Predmet.ProtustrankaIDrugiAdressOIB_1">Dom za starije i teško bolesne odrasle osobe DOM MEDIMAR, OIB 95017680845, Ninska 22/A,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teško bolesne odrasle osobe DOM MEDIMAR</item>
      <item>Martina Hlebec</item>
    </izvorni_sadrzaj>
    <derivirana_varijabla naziv="DomainObject.Predmet.SudioniciListNaziv_1">
      <item>FINA Regionalni centar Zagreb</item>
      <item>Dom za starije i teško bolesne odrasle osobe DOM MEDIMAR</item>
      <item>Martina Hlebec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teško bolesne odrasle osobe DOM MEDIMAR, OIB 95017680845, Ninska 22/A,10360 Sesvete</item>
      <item>Martina Hlebec, OIB 19000340278, Hitrecova 4,10000 Zagreb</item>
    </izvorni_sadrzaj>
    <derivirana_varijabla naziv="DomainObject.Predmet.SudioniciListAdressOIB_1">
      <item>FINA Regionalni centar Zagreb, OIB 85821130368, Trg svibanjskih žrtava 1995. 1,10000 Zagreb</item>
      <item>Dom za starije i teško bolesne odrasle osobe DOM MEDIMAR, OIB 95017680845, Ninska 22/A,10360 Sesvete</item>
      <item>Martina Hlebec, OIB 19000340278, Hitrecova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95017680845</item>
      <item>, OIB 19000340278</item>
    </izvorni_sadrzaj>
    <derivirana_varijabla naziv="DomainObject.Predmet.SudioniciListNazivOIB_1">
      <item>, OIB 85821130368</item>
      <item>, OIB 95017680845</item>
      <item>, OIB 19000340278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2929</properties:Characters>
  <properties:Lines>76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2017-10-19T09:04:00Z</dcterms:created>
  <dc:creator>rsticn</dc:creator>
  <cp:lastModifiedBy>Monika Grbac</cp:lastModifiedBy>
  <cp:lastPrinted>2017-01-24T09:27:00Z</cp:lastPrinted>
  <dcterms:modified xmlns:xsi="http://www.w3.org/2001/XMLSchema-instance" xsi:type="dcterms:W3CDTF">2017-10-19T09:07:00Z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