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d390" w14:paraId="bf8d390" w:rsidRDefault="009B1713" w:rsidP="009B1713" w:rsidR="009B1713">
      <w:pPr>
        <w:jc w:val="center"/>
        <w15:collapsed w:val="false"/>
        <w:rPr>
          <w:rFonts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bCs/>
          <w:sz w:val="24"/>
          <w:szCs w:val="24"/>
        </w:rPr>
        <w:t>ZAHTJEV ZA PRODAJU IMOVINE STEČAJNOG DUŽNIKA KOJA SE PRODAJE KAO CJELINA ILI DIO CJELINE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color w:val="000000"/>
        </w:rPr>
        <w:t>NAZIV I ADRESA NADLEŽNOG TIJELA __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b/>
          <w:bCs/>
          <w:color w:val="000000"/>
        </w:rPr>
        <w:t>TRGOVAČKI SUD U OSIJEKU, STALNA SLUŽBA U SLAVONSKOM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BRODU_</w:t>
      </w:r>
      <w:r>
        <w:rPr>
          <w:color w:val="000000"/>
        </w:rPr>
        <w:t>_____________________________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</w:p>
    <w:p w:rsidRDefault="002C3AE5" w:rsidP="009B1713" w:rsidR="009B1713" w:rsidRPr="001338E5">
      <w:pPr>
        <w:pStyle w:val="t-9-8-bez-uvl"/>
        <w:rPr>
          <w:color w:val="000000"/>
          <w:u w:val="single"/>
        </w:rPr>
      </w:pPr>
      <w:r w:rsidRPr="001338E5">
        <w:rPr>
          <w:b/>
          <w:color w:val="000000"/>
          <w:u w:val="single"/>
        </w:rPr>
        <w:t>1/St-</w:t>
      </w:r>
      <w:r w:rsidR="00773338">
        <w:rPr>
          <w:b/>
          <w:color w:val="000000"/>
          <w:u w:val="single"/>
        </w:rPr>
        <w:t>549/2016</w:t>
      </w:r>
    </w:p>
    <w:p w:rsidRDefault="009B1713" w:rsidP="009B1713" w:rsidR="001338E5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</w:p>
    <w:p w:rsidRDefault="00773338" w:rsidP="009B1713" w:rsidR="009B1713" w:rsidRPr="001338E5">
      <w:pPr>
        <w:pStyle w:val="t-9-8-bez-uvl"/>
        <w:rPr>
          <w:color w:val="000000"/>
          <w:u w:val="single"/>
        </w:rPr>
      </w:pPr>
      <w:r>
        <w:rPr>
          <w:color w:val="000000"/>
          <w:u w:val="single"/>
        </w:rPr>
        <w:t>17.studenog</w:t>
      </w:r>
      <w:r w:rsidR="002C3AE5" w:rsidRPr="001338E5">
        <w:rPr>
          <w:color w:val="000000"/>
          <w:u w:val="single"/>
        </w:rPr>
        <w:t xml:space="preserve"> 2017</w:t>
      </w:r>
      <w:r w:rsidR="009B1713" w:rsidRPr="001338E5">
        <w:rPr>
          <w:color w:val="000000"/>
          <w:u w:val="single"/>
        </w:rPr>
        <w:t>.g.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9B1713" w:rsidP="002C3AE5" w:rsidR="002C3AE5" w:rsidRPr="00773338">
      <w:pPr>
        <w:pStyle w:val="t-9-8-bez-uvl"/>
        <w:jc w:val="both"/>
        <w:rPr>
          <w:b/>
          <w:u w:val="single"/>
        </w:rPr>
      </w:pPr>
      <w:r>
        <w:rPr>
          <w:color w:val="000000"/>
        </w:rPr>
        <w:t xml:space="preserve">STEČAJNI VJEROVNIK (ime i prezime/naziv, adresa, OIB) </w:t>
      </w:r>
      <w:r w:rsidR="00773338" w:rsidRPr="00773338">
        <w:rPr>
          <w:b/>
          <w:color w:val="000000"/>
          <w:u w:val="single"/>
        </w:rPr>
        <w:t>ERSTE</w:t>
      </w:r>
      <w:r w:rsidR="00773338">
        <w:rPr>
          <w:b/>
          <w:color w:val="000000"/>
          <w:u w:val="single"/>
        </w:rPr>
        <w:t xml:space="preserve"> </w:t>
      </w:r>
      <w:r w:rsidR="00773338" w:rsidRPr="00773338">
        <w:rPr>
          <w:b/>
          <w:color w:val="000000"/>
          <w:u w:val="single"/>
        </w:rPr>
        <w:t>&amp;</w:t>
      </w:r>
      <w:r w:rsidR="00773338">
        <w:rPr>
          <w:b/>
          <w:color w:val="000000"/>
          <w:u w:val="single"/>
        </w:rPr>
        <w:t xml:space="preserve"> </w:t>
      </w:r>
      <w:r w:rsidR="00773338" w:rsidRPr="00773338">
        <w:rPr>
          <w:b/>
          <w:color w:val="000000"/>
          <w:u w:val="single"/>
        </w:rPr>
        <w:t>STEIERMARKISCHE BANK d.d. Rijeka, Jadranski trg 3A, OIB 23057039320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color w:val="000000"/>
        </w:rPr>
        <w:t xml:space="preserve">OPUNOMOĆENIK/ZAKONSKI ZASTUPNIK STEČAJNOG VJEROVNIKA (ime i prezime/naziv, adresa) </w:t>
      </w:r>
      <w:r w:rsidR="00773338">
        <w:rPr>
          <w:b/>
          <w:color w:val="000000"/>
          <w:u w:val="single"/>
        </w:rPr>
        <w:t xml:space="preserve">ANITA KRIZMANIĆ, </w:t>
      </w:r>
      <w:proofErr w:type="spellStart"/>
      <w:r w:rsidR="00773338">
        <w:rPr>
          <w:b/>
          <w:color w:val="000000"/>
          <w:u w:val="single"/>
        </w:rPr>
        <w:t>odvj</w:t>
      </w:r>
      <w:proofErr w:type="spellEnd"/>
      <w:r w:rsidR="00773338">
        <w:rPr>
          <w:b/>
          <w:color w:val="000000"/>
          <w:u w:val="single"/>
        </w:rPr>
        <w:t xml:space="preserve">. iz OD </w:t>
      </w:r>
      <w:proofErr w:type="spellStart"/>
      <w:r w:rsidR="00773338">
        <w:rPr>
          <w:b/>
          <w:color w:val="000000"/>
          <w:u w:val="single"/>
        </w:rPr>
        <w:t>Mačešić</w:t>
      </w:r>
      <w:proofErr w:type="spellEnd"/>
      <w:r w:rsidR="00773338">
        <w:rPr>
          <w:b/>
          <w:color w:val="000000"/>
          <w:u w:val="single"/>
        </w:rPr>
        <w:t xml:space="preserve"> i partneri d.o.o., Rijeka, Pod kaštelom 4</w:t>
      </w:r>
    </w:p>
    <w:p w:rsidRDefault="009B1713" w:rsidP="00773338" w:rsidR="00773338" w:rsidRPr="00AC2268">
      <w:pPr>
        <w:pStyle w:val="t-9-8-bez-uvl"/>
        <w:jc w:val="both"/>
        <w:rPr>
          <w:b/>
          <w:u w:val="single"/>
        </w:rPr>
      </w:pPr>
      <w:r>
        <w:rPr>
          <w:color w:val="000000"/>
        </w:rPr>
        <w:t xml:space="preserve">STEČAJNI DUŽNIK (ime i prezime/naziv, adresa, OIB) </w:t>
      </w:r>
      <w:r w:rsidR="00773338">
        <w:rPr>
          <w:color w:val="000000"/>
        </w:rPr>
        <w:t>_</w:t>
      </w:r>
      <w:r w:rsidR="00773338" w:rsidRPr="002C3AE5">
        <w:rPr>
          <w:b/>
          <w:color w:val="000000"/>
          <w:u w:val="single"/>
        </w:rPr>
        <w:t xml:space="preserve"> </w:t>
      </w:r>
      <w:r w:rsidR="00773338">
        <w:rPr>
          <w:b/>
          <w:color w:val="000000"/>
          <w:u w:val="single"/>
        </w:rPr>
        <w:t>BRAMAN USLUGE d.o.o. u stečaju Pleternica, Bana Josipa Jelačića 11, OIB 74199793045</w:t>
      </w:r>
    </w:p>
    <w:p w:rsidRDefault="009B1713" w:rsidP="00773338" w:rsidR="009B1713">
      <w:pPr>
        <w:pStyle w:val="t-9-8-bez-uvl"/>
        <w:jc w:val="both"/>
        <w:rPr>
          <w:color w:val="000000"/>
        </w:rPr>
      </w:pPr>
      <w:r>
        <w:rPr>
          <w:color w:val="000000"/>
        </w:rPr>
        <w:t>_________________________________________________________________</w:t>
      </w:r>
    </w:p>
    <w:p w:rsidRDefault="00773338" w:rsidP="002C3AE5" w:rsidR="002C3AE5" w:rsidRPr="001338E5">
      <w:pPr>
        <w:pStyle w:val="t-9-8-bez-uvl"/>
        <w:jc w:val="both"/>
        <w:rPr>
          <w:b/>
          <w:color w:val="000000"/>
          <w:u w:val="single"/>
        </w:rPr>
      </w:pPr>
      <w:r>
        <w:rPr>
          <w:color w:val="000000"/>
        </w:rPr>
        <w:t>STEČAJNI</w:t>
      </w:r>
      <w:r w:rsidR="009B1713">
        <w:rPr>
          <w:color w:val="000000"/>
        </w:rPr>
        <w:t xml:space="preserve"> UPRAVITELJ (ime i prezime/naziv, adresa, OIB) </w:t>
      </w:r>
      <w:r>
        <w:rPr>
          <w:b/>
          <w:color w:val="000000"/>
          <w:u w:val="single"/>
        </w:rPr>
        <w:t xml:space="preserve">VINKA IVANKOVIĆ, VINKOVCI, </w:t>
      </w:r>
      <w:proofErr w:type="spellStart"/>
      <w:r>
        <w:rPr>
          <w:b/>
          <w:color w:val="000000"/>
          <w:u w:val="single"/>
        </w:rPr>
        <w:t>SV.ANTUNA</w:t>
      </w:r>
      <w:proofErr w:type="spellEnd"/>
      <w:r>
        <w:rPr>
          <w:b/>
          <w:color w:val="000000"/>
          <w:u w:val="single"/>
        </w:rPr>
        <w:t xml:space="preserve"> PADOVANSKOG 5A, OIB </w:t>
      </w:r>
      <w:r w:rsidRPr="00773338">
        <w:rPr>
          <w:b/>
          <w:color w:val="000000"/>
          <w:u w:val="single"/>
        </w:rPr>
        <w:t>75124619693</w:t>
      </w:r>
    </w:p>
    <w:p w:rsidRDefault="009B1713" w:rsidP="009B1713" w:rsidR="009B1713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Default="009B1713" w:rsidP="00577A79" w:rsidR="00577A79" w:rsidRPr="001338E5">
      <w:pPr>
        <w:pStyle w:val="t-9-8-bez-uvl"/>
        <w:jc w:val="both"/>
        <w:rPr>
          <w:b/>
          <w:color w:val="000000"/>
          <w:u w:val="single"/>
        </w:rPr>
      </w:pPr>
      <w:r>
        <w:rPr>
          <w:color w:val="000000"/>
        </w:rPr>
        <w:t>OPUNOMOĆENIK/ZAKONSKI ZASTUPNIK STEČAJNOG DUŽNIKA</w:t>
      </w:r>
      <w:r w:rsidR="002C3AE5">
        <w:rPr>
          <w:color w:val="000000"/>
        </w:rPr>
        <w:t xml:space="preserve"> (ime i prezime/naziv, adresa) </w:t>
      </w:r>
      <w:r>
        <w:rPr>
          <w:color w:val="000000"/>
        </w:rPr>
        <w:t xml:space="preserve"> </w:t>
      </w:r>
      <w:r w:rsidR="00577A79">
        <w:rPr>
          <w:b/>
          <w:color w:val="000000"/>
          <w:u w:val="single"/>
        </w:rPr>
        <w:t xml:space="preserve">VINKA IVANKOVIĆ, VINKOVCI, </w:t>
      </w:r>
      <w:proofErr w:type="spellStart"/>
      <w:r w:rsidR="00577A79">
        <w:rPr>
          <w:b/>
          <w:color w:val="000000"/>
          <w:u w:val="single"/>
        </w:rPr>
        <w:t>SV.ANTUNA</w:t>
      </w:r>
      <w:proofErr w:type="spellEnd"/>
      <w:r w:rsidR="00577A79">
        <w:rPr>
          <w:b/>
          <w:color w:val="000000"/>
          <w:u w:val="single"/>
        </w:rPr>
        <w:t xml:space="preserve"> PADOVANSKOG 5A, OIB </w:t>
      </w:r>
      <w:r w:rsidR="00577A79" w:rsidRPr="00773338">
        <w:rPr>
          <w:b/>
          <w:color w:val="000000"/>
          <w:u w:val="single"/>
        </w:rPr>
        <w:t>75124619693</w:t>
      </w:r>
    </w:p>
    <w:p w:rsidRDefault="009B1713" w:rsidP="00577A79" w:rsidR="009B1713">
      <w:pPr>
        <w:pStyle w:val="t-9-8-bez-uvl"/>
        <w:jc w:val="both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Default="009B1713" w:rsidP="009B1713" w:rsidR="009B1713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PODACI O IMOVINI:</w:t>
      </w:r>
    </w:p>
    <w:tbl>
      <w:tblPr>
        <w:tblW w:type="dxa" w:w="11882"/>
        <w:tblCellSpacing w:type="dxa" w:w="37"/>
        <w:tblInd w:type="dxa" w:w="-33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663"/>
        <w:gridCol w:w="5219"/>
      </w:tblGrid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 z.k.ul./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podul</w:t>
            </w:r>
            <w:proofErr w:type="spellEnd"/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C0685D" w:rsidP="00577A79" w:rsidR="009B1713">
            <w:pPr>
              <w:spacing w:lineRule="auto" w:line="240" w:after="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z</w:t>
            </w:r>
            <w:r w:rsidR="009B171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k.ul</w:t>
            </w:r>
            <w:proofErr w:type="spellEnd"/>
            <w:r w:rsidR="009B171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  <w:p w:rsidRDefault="00577A79" w:rsidP="00577A79" w:rsidR="00577A79" w:rsidRPr="00577A79">
            <w:pPr>
              <w:spacing w:lineRule="auto" w:line="240" w:after="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zk.ul</w:t>
            </w:r>
            <w:proofErr w:type="spellEnd"/>
            <w:r w:rsidRP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1097</w:t>
            </w: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 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Katastarska čestica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P="00577A79" w:rsidR="009B1713">
            <w:pPr>
              <w:spacing w:lineRule="auto" w:line="240" w:after="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kč.br. 5387/4, upisana u zk.ul.1001</w:t>
            </w:r>
          </w:p>
          <w:p w:rsidRDefault="00B34D77" w:rsidP="00577A79" w:rsidR="00577A79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-kč.b</w:t>
            </w:r>
            <w:r w:rsid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577A7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5387/2, upisana u zk.ul.1097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P="00577A79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k.o. </w:t>
            </w:r>
            <w:r w:rsidR="00577A79">
              <w:rPr>
                <w:rFonts w:hAnsi="Times New Roman" w:ascii="Times New Roman"/>
                <w:sz w:val="24"/>
                <w:szCs w:val="24"/>
              </w:rPr>
              <w:t xml:space="preserve">Cerovac </w:t>
            </w:r>
            <w:proofErr w:type="spellStart"/>
            <w:r w:rsidR="00577A79">
              <w:rPr>
                <w:rFonts w:hAnsi="Times New Roman" w:ascii="Times New Roman"/>
                <w:sz w:val="24"/>
                <w:szCs w:val="24"/>
              </w:rPr>
              <w:t>Barilovački</w:t>
            </w:r>
            <w:proofErr w:type="spellEnd"/>
            <w:r w:rsidR="00577A7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D6917" w:rsidR="009B1713">
        <w:trPr>
          <w:cantSplit/>
          <w:trHeight w:val="1803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77A79" w:rsidP="00577A79" w:rsidR="00577A79" w:rsidRPr="00C80FDF">
            <w:pPr>
              <w:tabs>
                <w:tab w:pos="3576" w:val="left"/>
              </w:tabs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površine 262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C80FDF" w:rsidP="00C80FDF" w:rsidR="00C80FDF" w:rsidRPr="00C80FDF">
            <w:pPr>
              <w:tabs>
                <w:tab w:pos="3576" w:val="left"/>
              </w:tabs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6917" w:rsidR="009B1713">
        <w:trPr>
          <w:cantSplit/>
          <w:trHeight w:val="1165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77A79" w:rsidR="00C80FDF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Barilovići</w:t>
            </w:r>
            <w:proofErr w:type="spellEnd"/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Opis nekretnine s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pripadcima</w:t>
            </w:r>
            <w:proofErr w:type="spellEnd"/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P="0002684E" w:rsidR="009B1713">
            <w:pPr>
              <w:spacing w:lineRule="auto" w:line="240" w:after="0"/>
              <w:jc w:val="both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02684E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nekretnine u naravi čine zemljište </w:t>
            </w:r>
          </w:p>
          <w:p w:rsidRDefault="0002684E" w:rsidP="0002684E" w:rsidR="0002684E">
            <w:pPr>
              <w:spacing w:lineRule="auto" w:line="240" w:after="0"/>
              <w:jc w:val="both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sa 2 nadstrešnice koje su izgrađene</w:t>
            </w:r>
          </w:p>
          <w:p w:rsidRDefault="0002684E" w:rsidP="0002684E" w:rsidR="0002684E">
            <w:pPr>
              <w:spacing w:lineRule="auto" w:line="240" w:after="0"/>
              <w:jc w:val="both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bez građevinske dozvole</w:t>
            </w:r>
            <w:r w:rsidR="00EF434D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 sa </w:t>
            </w:r>
          </w:p>
          <w:p w:rsidRDefault="00EF434D" w:rsidP="0002684E" w:rsidR="00EF434D">
            <w:pPr>
              <w:spacing w:lineRule="auto" w:line="240" w:after="0"/>
              <w:jc w:val="both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indirektnim pristupom na javnu </w:t>
            </w:r>
          </w:p>
          <w:p w:rsidRDefault="00EF434D" w:rsidP="0002684E" w:rsidR="00EF434D" w:rsidRPr="0002684E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površinu preko kč.br.5387/3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0E1AE2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nema ih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Naznaka je</w:t>
            </w:r>
            <w:r w:rsidR="00B34D77">
              <w:rPr>
                <w:rFonts w:hAnsi="Times New Roman" w:ascii="Times New Roman"/>
                <w:sz w:val="24"/>
                <w:szCs w:val="24"/>
              </w:rPr>
              <w:t xml:space="preserve"> li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nekretnina slobodna od osoba i  stvari, odnosno stanuje li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ovršenik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s članovima svoje obitelji u nekretnini ili je nekretnina dana u najam ili zakup</w:t>
            </w: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E30B16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Slobodne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 od osoba i stvari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B63A6B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146.084,37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Opis pokretnine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031883" w:rsidP="00031883" w:rsidR="009B17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Naznaka prava koja ne prestaju prodajom pokretnine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P="00031883" w:rsidR="009B17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031883" w:rsidP="00031883" w:rsidR="009B17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Utvrđena vrijednost pokretnine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031883" w:rsidP="00031883" w:rsidR="009B17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Utvrđena vrijednost im</w:t>
            </w:r>
            <w:r w:rsidR="00B63A6B">
              <w:rPr>
                <w:rFonts w:hAnsi="Times New Roman" w:ascii="Times New Roman"/>
                <w:sz w:val="24"/>
                <w:szCs w:val="24"/>
              </w:rPr>
              <w:t xml:space="preserve">ovine stečajnog dužnika koja  </w:t>
            </w:r>
            <w:r>
              <w:rPr>
                <w:rFonts w:hAnsi="Times New Roman" w:ascii="Times New Roman"/>
                <w:sz w:val="24"/>
                <w:szCs w:val="24"/>
              </w:rPr>
              <w:t>se prodaje kao cjelina ili dio cjeline</w:t>
            </w: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B63A6B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146.084,37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Minimalna zakonska cijena ispod koje se imovina stečajnog dužnika koja se prodaje kao cjelina ili dio cjeline ne može prodati</w:t>
            </w: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-na prvoj dražbi ¾ utvrđene</w:t>
            </w: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vri</w:t>
            </w:r>
            <w:r w:rsidR="00031883">
              <w:rPr>
                <w:rFonts w:hAnsi="Times New Roman" w:ascii="Times New Roman"/>
                <w:sz w:val="24"/>
                <w:szCs w:val="24"/>
              </w:rPr>
              <w:t>jednosti imovine-</w:t>
            </w:r>
            <w:r w:rsidR="00B63A6B">
              <w:rPr>
                <w:rFonts w:hAnsi="Times New Roman" w:ascii="Times New Roman"/>
                <w:sz w:val="24"/>
                <w:szCs w:val="24"/>
              </w:rPr>
              <w:t>109.563,27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kn,</w:t>
            </w:r>
          </w:p>
          <w:p w:rsidRDefault="009B1713" w:rsid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drugoj dražbi ½ utvrđene </w:t>
            </w:r>
          </w:p>
          <w:p w:rsidRDefault="0003188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vrijednosti imovine-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  </w:t>
            </w:r>
            <w:r w:rsidR="00B63A6B">
              <w:rPr>
                <w:rFonts w:hAnsi="Times New Roman" w:ascii="Times New Roman"/>
                <w:sz w:val="24"/>
                <w:szCs w:val="24"/>
              </w:rPr>
              <w:t>73.042,18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 kn,</w:t>
            </w:r>
          </w:p>
          <w:p w:rsidRDefault="009B1713" w:rsid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trećoj dražbi ¼ utvrđene </w:t>
            </w:r>
          </w:p>
          <w:p w:rsidRDefault="009B1713" w:rsidP="00031883" w:rsid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vrijednosti imovine </w:t>
            </w:r>
            <w:r w:rsidR="00B63A6B">
              <w:rPr>
                <w:rFonts w:hAnsi="Times New Roman" w:ascii="Times New Roman"/>
                <w:sz w:val="24"/>
                <w:szCs w:val="24"/>
              </w:rPr>
              <w:t xml:space="preserve">36.521,09 </w:t>
            </w:r>
            <w:r w:rsidR="00031883">
              <w:rPr>
                <w:rFonts w:hAnsi="Times New Roman" w:ascii="Times New Roman"/>
                <w:sz w:val="24"/>
                <w:szCs w:val="24"/>
              </w:rPr>
              <w:t>kn</w:t>
            </w:r>
          </w:p>
          <w:p w:rsidRDefault="00031883" w:rsidP="00031883" w:rsidR="00031883" w:rsidRP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-na četvrtoj dražbi 1,00 kn</w:t>
            </w: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12AF5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B63A6B">
              <w:rPr>
                <w:rFonts w:hAnsi="Times New Roman" w:ascii="Times New Roman"/>
                <w:sz w:val="24"/>
                <w:szCs w:val="24"/>
              </w:rPr>
              <w:t xml:space="preserve"> na prvoj dražbi ¾ utvrđene</w:t>
            </w:r>
          </w:p>
          <w:p w:rsidRDefault="00B63A6B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vrijednosti imovine-109.563,27 kn,</w:t>
            </w:r>
          </w:p>
          <w:p w:rsidRDefault="00B63A6B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drugoj dražbi ½ utvrđene </w:t>
            </w:r>
          </w:p>
          <w:p w:rsidRDefault="00B63A6B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vrijednosti imovine-  73.042,18 kn,</w:t>
            </w:r>
          </w:p>
          <w:p w:rsidRDefault="00B63A6B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trećoj dražbi ¼ utvrđene </w:t>
            </w:r>
          </w:p>
          <w:p w:rsidRDefault="00B63A6B" w:rsidP="00B63A6B" w:rsidR="00B63A6B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vrijednosti imovine 36.521,09 kn</w:t>
            </w:r>
          </w:p>
          <w:p w:rsidRDefault="00B63A6B" w:rsidP="00B63A6B" w:rsidR="00B63A6B" w:rsidRPr="0003188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-na četvrtoj dražbi 1,00 kn</w:t>
            </w:r>
          </w:p>
          <w:p w:rsidRDefault="009B1713" w:rsidR="009B1713">
            <w:pPr>
              <w:spacing w:lineRule="auto" w:line="240" w:after="0"/>
              <w:ind w:left="708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74118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9B1713">
              <w:rPr>
                <w:rFonts w:hAnsi="Times New Roman" w:ascii="Times New Roman"/>
                <w:sz w:val="24"/>
                <w:szCs w:val="24"/>
              </w:rPr>
              <w:t>.000,00 Kn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12AF5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Prva, druga, treća i četvrta elektronička</w:t>
            </w:r>
          </w:p>
          <w:p w:rsidRDefault="00912AF5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dražba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održavanja elektroničke javne dražbe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12AF5" w:rsidP="00912AF5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10% utvrđene vrijednost</w:t>
            </w:r>
            <w:r w:rsidR="00B63A6B">
              <w:rPr>
                <w:rFonts w:hAnsi="Times New Roman" w:ascii="Times New Roman"/>
                <w:sz w:val="24"/>
                <w:szCs w:val="24"/>
              </w:rPr>
              <w:t>i</w:t>
            </w:r>
            <w:r>
              <w:rPr>
                <w:rFonts w:hAnsi="Times New Roman" w:ascii="Times New Roman"/>
                <w:sz w:val="24"/>
                <w:szCs w:val="24"/>
              </w:rPr>
              <w:t>, odnosno</w:t>
            </w:r>
          </w:p>
          <w:p w:rsidRDefault="00B63A6B" w:rsidP="00912AF5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14.608,44</w:t>
            </w:r>
            <w:r w:rsidR="00912AF5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kupovninu</w:t>
            </w:r>
            <w:proofErr w:type="spellEnd"/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12AF5" w:rsidP="00912AF5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 dana od dana završetka elektroničke</w:t>
            </w:r>
          </w:p>
          <w:p w:rsidRDefault="00912AF5" w:rsidP="00912AF5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javne dražbe, a valjanom uplatom </w:t>
            </w:r>
          </w:p>
          <w:p w:rsidRDefault="00912AF5" w:rsidP="00912AF5" w:rsidR="003D6917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smatrat će se i uplata izvršena u roku</w:t>
            </w:r>
          </w:p>
          <w:p w:rsidRDefault="00912AF5" w:rsidP="00912AF5" w:rsidR="003D6917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i</w:t>
            </w:r>
            <w:r w:rsidR="003D691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evidentirana na račun FINE u roku</w:t>
            </w:r>
          </w:p>
          <w:p w:rsidRDefault="00912AF5" w:rsidP="003D6917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od 8</w:t>
            </w:r>
            <w:r w:rsidR="003D691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dana od isteka roka za uplatu</w:t>
            </w:r>
          </w:p>
        </w:tc>
      </w:tr>
      <w:tr w:rsidTr="003D6917" w:rsidR="009B1713">
        <w:trPr>
          <w:cantSplit/>
          <w:trHeight w:val="2283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Podaci o mjestu i vremenu razgledavanja te osobi zaduženoj za kontakt</w:t>
            </w:r>
          </w:p>
          <w:p w:rsidRDefault="009B1713" w:rsidR="009B171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</w:tcPr>
          <w:p w:rsidRDefault="009B1713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Razgledavanje nekretnine te uvid u</w:t>
            </w:r>
          </w:p>
          <w:p w:rsidRDefault="009B1713" w:rsidR="003D6917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procjene vrijednosti iste može se </w:t>
            </w:r>
          </w:p>
          <w:p w:rsidRDefault="009B1713" w:rsidR="003D6917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obaviti uz prethodni dogovor sa </w:t>
            </w:r>
          </w:p>
          <w:p w:rsidRDefault="00B63A6B" w:rsidP="00B63A6B" w:rsidR="00912AF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stečajno</w:t>
            </w:r>
            <w:r w:rsidR="009B1713">
              <w:rPr>
                <w:rFonts w:hAnsi="Times New Roman" w:ascii="Times New Roman"/>
                <w:sz w:val="24"/>
                <w:szCs w:val="24"/>
              </w:rPr>
              <w:t>m</w:t>
            </w:r>
            <w:r w:rsidR="003D691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upraviteljico</w:t>
            </w:r>
            <w:r w:rsidR="009B1713">
              <w:rPr>
                <w:rFonts w:hAnsi="Times New Roman" w:ascii="Times New Roman"/>
                <w:sz w:val="24"/>
                <w:szCs w:val="24"/>
              </w:rPr>
              <w:t xml:space="preserve">m 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Vinkom </w:t>
            </w:r>
          </w:p>
          <w:p w:rsidRDefault="00B63A6B" w:rsidP="00B63A6B" w:rsidR="00BC32A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Ivanković,</w:t>
            </w:r>
            <w:proofErr w:type="spellStart"/>
            <w:r w:rsidR="00BC32A1">
              <w:rPr>
                <w:rFonts w:hAnsi="Times New Roman" w:ascii="Times New Roman"/>
                <w:sz w:val="24"/>
                <w:szCs w:val="24"/>
              </w:rPr>
              <w:t>dipl.oec</w:t>
            </w:r>
            <w:proofErr w:type="spellEnd"/>
            <w:r w:rsidR="00BC32A1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Vinkovci, </w:t>
            </w:r>
          </w:p>
          <w:p w:rsidRDefault="00B63A6B" w:rsidP="00B63A6B" w:rsidR="00BC32A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Sv.Antuna</w:t>
            </w:r>
            <w:proofErr w:type="spellEnd"/>
            <w:r w:rsidR="00BC32A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Padovanskog 5A,</w:t>
            </w:r>
          </w:p>
          <w:p w:rsidRDefault="00B63A6B" w:rsidP="00B63A6B" w:rsidR="00B63A6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mob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:098/</w:t>
            </w:r>
            <w:r w:rsidR="00BC32A1">
              <w:rPr>
                <w:rFonts w:hAnsi="Times New Roman" w:ascii="Times New Roman"/>
                <w:sz w:val="24"/>
                <w:szCs w:val="24"/>
              </w:rPr>
              <w:t>270-141</w:t>
            </w:r>
          </w:p>
          <w:p w:rsidRDefault="009C7997" w:rsidR="00E30B16">
            <w:pPr>
              <w:spacing w:lineRule="auto" w:line="240" w:after="0"/>
            </w:pPr>
            <w:hyperlink r:id="rId8" w:history="true">
              <w:r w:rsidR="00BC32A1">
                <w:rPr>
                  <w:rStyle w:val="Hiperveza"/>
                </w:rPr>
                <w:t>e-mail:</w:t>
              </w:r>
            </w:hyperlink>
            <w:r w:rsidR="00BC32A1">
              <w:rPr>
                <w:rStyle w:val="Hiperveza"/>
              </w:rPr>
              <w:t xml:space="preserve">vinka.ivankovic@gmail.com </w:t>
            </w:r>
          </w:p>
          <w:p w:rsidRDefault="00E30B16" w:rsidR="00E30B1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30B16" w:rsidR="00E30B1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852B1" w:rsidR="00E852B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B1713" w:rsidP="00912AF5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6917" w:rsidR="009B1713">
        <w:trPr>
          <w:cantSplit/>
          <w:trHeight w:val="851"/>
          <w:tblCellSpacing w:type="dxa" w:w="37"/>
        </w:trPr>
        <w:tc>
          <w:tcPr>
            <w:tcW w:type="dxa" w:w="65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51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B1713" w:rsidR="009B171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B1713" w:rsidP="009B1713" w:rsidR="009B1713">
      <w:pPr>
        <w:rPr>
          <w:rFonts w:hAnsi="Times New Roman" w:ascii="Times New Roman"/>
          <w:sz w:val="24"/>
          <w:szCs w:val="24"/>
        </w:rPr>
      </w:pPr>
    </w:p>
    <w:p w:rsidRDefault="00E852B1" w:rsidP="009B1713" w:rsidR="009B1713">
      <w:r>
        <w:t>TRGOVAČKI SUD U OSIJEKU</w:t>
      </w:r>
    </w:p>
    <w:p w:rsidRDefault="00E852B1" w:rsidP="009B1713" w:rsidR="00E852B1">
      <w:r>
        <w:t>STALNA SLUŽBA U SLAVONSKOM BRODU</w:t>
      </w:r>
    </w:p>
    <w:p w:rsidRDefault="009B1713" w:rsidP="009B1713" w:rsidR="009B1713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A6475"/>
    <w:multiLevelType w:val="hybridMultilevel"/>
    <w:tmpl w:val="6862107A"/>
    <w:lvl w:tplc="9C8E9AA6" w:ilvl="0">
      <w:start w:val="1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04D25EB"/>
    <w:multiLevelType w:val="hybridMultilevel"/>
    <w:tmpl w:val="9CBC4C16"/>
    <w:lvl w:tplc="DAB02F1C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E10F2A"/>
    <w:multiLevelType w:val="hybridMultilevel"/>
    <w:tmpl w:val="D5383D56"/>
    <w:lvl w:tplc="B3020658" w:ilvl="0">
      <w:start w:val="70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F44073"/>
    <w:multiLevelType w:val="hybridMultilevel"/>
    <w:tmpl w:val="A9DE4130"/>
    <w:lvl w:tplc="F71A669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713"/>
    <w:rsid w:val="0002684E"/>
    <w:rsid w:val="00031883"/>
    <w:rsid w:val="000E1AE2"/>
    <w:rsid w:val="001338E5"/>
    <w:rsid w:val="002C3AE5"/>
    <w:rsid w:val="003D6917"/>
    <w:rsid w:val="00465C72"/>
    <w:rsid w:val="005066D0"/>
    <w:rsid w:val="00574118"/>
    <w:rsid w:val="00577A79"/>
    <w:rsid w:val="00695B29"/>
    <w:rsid w:val="00704D59"/>
    <w:rsid w:val="00773338"/>
    <w:rsid w:val="00790602"/>
    <w:rsid w:val="00807711"/>
    <w:rsid w:val="00912AF5"/>
    <w:rsid w:val="009B1713"/>
    <w:rsid w:val="009C7997"/>
    <w:rsid w:val="00B34D77"/>
    <w:rsid w:val="00B63A6B"/>
    <w:rsid w:val="00BC32A1"/>
    <w:rsid w:val="00C0685D"/>
    <w:rsid w:val="00C80FDF"/>
    <w:rsid w:val="00DB052E"/>
    <w:rsid w:val="00E30B16"/>
    <w:rsid w:val="00E852B1"/>
    <w:rsid w:val="00EF434D"/>
    <w:rsid w:val="00FC28BE"/>
    <w:rsid w:val="00FD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713"/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9B1713"/>
    <w:rPr>
      <w:color w:val="0000FF"/>
      <w:u w:val="single"/>
    </w:rPr>
  </w:style>
  <w:style w:customStyle="true" w:styleId="t-9-8-bez-uvl" w:type="paragraph">
    <w:name w:val="t-9-8-bez-uvl"/>
    <w:basedOn w:val="Normal"/>
    <w:rsid w:val="009B1713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9B1713"/>
    <w:rPr>
      <w:b/>
      <w:bCs/>
    </w:rPr>
  </w:style>
  <w:style w:styleId="Odlomakpopisa" w:type="paragraph">
    <w:name w:val="List Paragraph"/>
    <w:basedOn w:val="Normal"/>
    <w:uiPriority w:val="34"/>
    <w:qFormat/>
    <w:rsid w:val="00465C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0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B1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60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60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60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60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713"/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9B1713"/>
    <w:rPr>
      <w:color w:val="0000FF"/>
      <w:u w:val="single"/>
    </w:rPr>
  </w:style>
  <w:style w:customStyle="1" w:styleId="t-9-8-bez-uvl" w:type="paragraph">
    <w:name w:val="t-9-8-bez-uvl"/>
    <w:basedOn w:val="Normal"/>
    <w:rsid w:val="009B1713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9B1713"/>
    <w:rPr>
      <w:b/>
      <w:bCs/>
    </w:rPr>
  </w:style>
  <w:style w:styleId="Odlomakpopisa" w:type="paragraph">
    <w:name w:val="List Paragraph"/>
    <w:basedOn w:val="Normal"/>
    <w:uiPriority w:val="34"/>
    <w:qFormat/>
    <w:rsid w:val="00465C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0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B1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60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60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60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60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ssmarinac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F5606-C440-426E-B50F-DF2148A11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483</properties:Words>
  <properties:Characters>3139</properties:Characters>
  <properties:Lines>131</properties:Lines>
  <properties:Paragraphs>96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2017-10-05T08:53:00Z</dcterms:created>
  <dc:creator>wsadmin</dc:creator>
  <cp:lastModifiedBy>wsadmin</cp:lastModifiedBy>
  <cp:lastPrinted>2017-10-05T11:13:00Z</cp:lastPrinted>
  <dcterms:modified xmlns:xsi="http://www.w3.org/2001/XMLSchema-instance" xsi:type="dcterms:W3CDTF">2017-11-20T10:29:00Z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