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e0ac" w14:paraId="56ce0ac" w:rsidRDefault="008764E8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545BF1">
        <w:rPr>
          <w:rFonts w:hAnsi="Times New Roman" w:ascii="Times New Roman"/>
          <w:szCs w:val="24"/>
          <w:lang w:val="pl-PL"/>
        </w:rPr>
        <w:t>515/15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545BF1">
        <w:rPr>
          <w:rFonts w:hAnsi="Times New Roman" w:ascii="Times New Roman"/>
          <w:szCs w:val="24"/>
          <w:lang w:val="pl-PL"/>
        </w:rPr>
        <w:t>dužnikom</w:t>
      </w:r>
      <w:r w:rsidR="00252914">
        <w:rPr>
          <w:rFonts w:hAnsi="Times New Roman" w:ascii="Times New Roman"/>
          <w:szCs w:val="24"/>
          <w:lang w:val="pl-PL"/>
        </w:rPr>
        <w:t xml:space="preserve"> </w:t>
      </w:r>
      <w:r w:rsidR="00252914">
        <w:rPr>
          <w:rFonts w:hAnsi="Times New Roman" w:ascii="Times New Roman"/>
          <w:szCs w:val="24"/>
        </w:rPr>
        <w:t>AUSTER d. o. o., Zagreb, Črnomerečki potok 14, OIB 65100228109</w:t>
      </w:r>
      <w:r w:rsidR="008764E8">
        <w:rPr>
          <w:rFonts w:hAnsi="Times New Roman" w:ascii="Times New Roman"/>
          <w:szCs w:val="24"/>
        </w:rPr>
        <w:t>, 18. siječnja 2016</w:t>
      </w:r>
      <w:r w:rsidR="00382599">
        <w:rPr>
          <w:rFonts w:hAnsi="Times New Roman" w:ascii="Times New Roman"/>
          <w:szCs w:val="24"/>
        </w:rPr>
        <w:t>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252914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252914" w:rsidRPr="00D45E23">
        <w:rPr>
          <w:rFonts w:hAnsi="Times New Roman" w:ascii="Times New Roman"/>
        </w:rPr>
        <w:t xml:space="preserve">Milan Kanjer, Zagreb, </w:t>
      </w:r>
      <w:r w:rsidR="00252914">
        <w:rPr>
          <w:rFonts w:hAnsi="Times New Roman" w:ascii="Times New Roman"/>
        </w:rPr>
        <w:t xml:space="preserve">2. </w:t>
      </w:r>
      <w:r w:rsidR="00252914" w:rsidRPr="00D45E23">
        <w:rPr>
          <w:rFonts w:hAnsi="Times New Roman" w:ascii="Times New Roman"/>
        </w:rPr>
        <w:t>Praćanska 6</w:t>
      </w:r>
      <w:r w:rsidR="00252914">
        <w:rPr>
          <w:rFonts w:hAnsi="Times New Roman" w:ascii="Times New Roman"/>
        </w:rPr>
        <w:t>a</w:t>
      </w:r>
      <w:r w:rsidR="00252914" w:rsidRPr="00D45E23">
        <w:rPr>
          <w:rFonts w:hAnsi="Times New Roman" w:ascii="Times New Roman"/>
        </w:rPr>
        <w:t>, OIB 19841318135</w:t>
      </w:r>
      <w:r w:rsidR="00252914">
        <w:rPr>
          <w:rFonts w:hAnsi="Times New Roman" w:ascii="Times New Roman"/>
        </w:rPr>
        <w:t>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252914">
        <w:rPr>
          <w:rFonts w:hAnsi="Times New Roman" w:ascii="Times New Roman"/>
          <w:szCs w:val="24"/>
          <w:lang w:val="hr-HR"/>
        </w:rPr>
        <w:t>21. ožujak 2016. u 10,3</w:t>
      </w:r>
      <w:r w:rsidR="00382599">
        <w:rPr>
          <w:rFonts w:hAnsi="Times New Roman" w:ascii="Times New Roman"/>
          <w:szCs w:val="24"/>
          <w:lang w:val="hr-HR"/>
        </w:rPr>
        <w:t>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7F131A" w:rsidRPr="00246AF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>
        <w:rPr>
          <w:rFonts w:hAnsi="Times New Roman" w:ascii="Times New Roman"/>
          <w:szCs w:val="24"/>
          <w:lang w:val="sv-SE"/>
        </w:rPr>
        <w:t>Financijska agencija</w:t>
      </w:r>
    </w:p>
    <w:p w:rsidRDefault="00382599" w:rsidP="00252914" w:rsidR="0025291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</w:t>
      </w:r>
      <w:r w:rsidR="00252914">
        <w:rPr>
          <w:rFonts w:hAnsi="Times New Roman" w:ascii="Times New Roman"/>
          <w:szCs w:val="24"/>
        </w:rPr>
        <w:t>zakonski zastupnik Vesna Čačić</w:t>
      </w:r>
    </w:p>
    <w:p w:rsidRDefault="00252914" w:rsidP="00252914" w:rsidR="002529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zastupnik Mario Filko</w:t>
      </w:r>
    </w:p>
    <w:p w:rsidRDefault="00252914" w:rsidP="00252914" w:rsidR="002529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zastupnik Davorin Bodiš</w:t>
      </w:r>
    </w:p>
    <w:p w:rsidRDefault="00382599" w:rsidP="008764E8" w:rsidR="008764E8">
      <w:pPr>
        <w:ind w:right="-1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252914">
        <w:rPr>
          <w:rFonts w:hAnsi="Times New Roman" w:ascii="Times New Roman"/>
          <w:lang w:val="pl-PL"/>
        </w:rPr>
        <w:t>Milan Kanjer</w:t>
      </w:r>
    </w:p>
    <w:p w:rsidRDefault="00BE1823" w:rsidP="008764E8" w:rsidR="00BE1823" w:rsidRPr="008F2FB9">
      <w:pPr>
        <w:ind w:right="-1"/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8764E8">
        <w:rPr>
          <w:rFonts w:hAnsi="Times New Roman" w:ascii="Times New Roman"/>
          <w:szCs w:val="24"/>
          <w:lang w:val="hr-HR"/>
        </w:rPr>
        <w:t>18. siječanj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2E1647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8764E8">
      <w:pPr>
        <w:rPr>
          <w:rFonts w:hAnsi="Times New Roman" w:ascii="Times New Roman"/>
          <w:szCs w:val="24"/>
        </w:rPr>
      </w:pPr>
      <w:r w:rsidRPr="008764E8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2E1647" w:rsidP="00AB7A2F" w:rsidR="002E164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E1647" w:rsidP="00995CE9" w:rsidR="002E164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6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0818CE"/>
    <w:rsid w:val="001B56D7"/>
    <w:rsid w:val="0022399F"/>
    <w:rsid w:val="00246AF6"/>
    <w:rsid w:val="00252914"/>
    <w:rsid w:val="002D0CCE"/>
    <w:rsid w:val="002E1647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45BF1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764E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C4B67"/>
    <w:rsid w:val="00E13A05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18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18C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1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6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6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6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6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18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18C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1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6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6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6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6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AUSTER d.o.o.</izvorni_sadrzaj>
    <derivirana_varijabla naziv="DomainObject.Predmet.ProtustrankaFormated_1">  AUSTER d.o.o.</derivirana_varijabla>
  </DomainObject.Predmet.ProtustrankaFormated>
  <DomainObject.Predmet.ProtustrankaFormatedOIB>
    <izvorni_sadrzaj>  AUSTER d.o.o., OIB 65100228109</izvorni_sadrzaj>
    <derivirana_varijabla naziv="DomainObject.Predmet.ProtustrankaFormatedOIB_1">  AUSTER d.o.o., OIB 65100228109</derivirana_varijabla>
  </DomainObject.Predmet.ProtustrankaFormatedOIB>
  <DomainObject.Predmet.ProtustrankaFormatedWithAdress>
    <izvorni_sadrzaj> AUSTER d.o.o., Črnomerečki potok 14, 10000 Zagreb</izvorni_sadrzaj>
    <derivirana_varijabla naziv="DomainObject.Predmet.ProtustrankaFormatedWithAdress_1"> AUSTER d.o.o., Črnomerečki potok 14, 10000 Zagreb</derivirana_varijabla>
  </DomainObject.Predmet.ProtustrankaFormatedWithAdress>
  <DomainObject.Predmet.ProtustrankaFormatedWithAdressOIB>
    <izvorni_sadrzaj> AUSTER d.o.o., OIB 65100228109, Črnomerečki potok 14, 10000 Zagreb</izvorni_sadrzaj>
    <derivirana_varijabla naziv="DomainObject.Predmet.ProtustrankaFormatedWithAdressOIB_1"> AUSTER d.o.o., OIB 65100228109, Črnomerečki potok 14, 10000 Zagreb</derivirana_varijabla>
  </DomainObject.Predmet.ProtustrankaFormatedWithAdressOIB>
  <DomainObject.Predmet.ProtustrankaWithAdress>
    <izvorni_sadrzaj>AUSTER d.o.o. Črnomerečki potok 14, 10000 Zagreb</izvorni_sadrzaj>
    <derivirana_varijabla naziv="DomainObject.Predmet.ProtustrankaWithAdress_1">AUSTER d.o.o. Črnomerečki potok 14, 10000 Zagreb</derivirana_varijabla>
  </DomainObject.Predmet.ProtustrankaWithAdress>
  <DomainObject.Predmet.ProtustrankaWithAdressOIB>
    <izvorni_sadrzaj>AUSTER d.o.o., OIB 65100228109, Črnomerečki potok 14, 10000 Zagreb</izvorni_sadrzaj>
    <derivirana_varijabla naziv="DomainObject.Predmet.ProtustrankaWithAdressOIB_1">AUSTER d.o.o., OIB 65100228109, Črnomerečki potok 14, 10000 Zagreb</derivirana_varijabla>
  </DomainObject.Predmet.ProtustrankaWithAdressOIB>
  <DomainObject.Predmet.ProtustrankaNazivFormated>
    <izvorni_sadrzaj>AUSTER d.o.o.</izvorni_sadrzaj>
    <derivirana_varijabla naziv="DomainObject.Predmet.ProtustrankaNazivFormated_1">AUSTER d.o.o.</derivirana_varijabla>
  </DomainObject.Predmet.ProtustrankaNazivFormated>
  <DomainObject.Predmet.ProtustrankaNazivFormatedOIB>
    <izvorni_sadrzaj>AUSTER d.o.o., OIB 65100228109</izvorni_sadrzaj>
    <derivirana_varijabla naziv="DomainObject.Predmet.ProtustrankaNazivFormatedOIB_1">AUSTER d.o.o., OIB 65100228109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Vukovaru 70, 10000 Zagreb</izvorni_sadrzaj>
    <derivirana_varijabla naziv="DomainObject.Predmet.StrankaFormatedWithAdress_1"> FINA REGIONALNI CENTAR ZAGREB, Ulica grada Vukovaru 70, 10000 Zagreb</derivirana_varijabla>
  </DomainObject.Predmet.StrankaFormatedWithAdress>
  <DomainObject.Predmet.StrankaFormatedWithAdressOIB>
    <izvorni_sadrzaj> FINA REGIONALNI CENTAR ZAGREB, OIB 85821130368, Ulica grada Vukovaru 70, 10000 Zagreb</izvorni_sadrzaj>
    <derivirana_varijabla naziv="DomainObject.Predmet.StrankaFormatedWithAdressOIB_1"> FINA REGIONALNI CENTAR ZAGREB, OIB 85821130368, Ulica grada Vukovaru 70, 10000 Zagreb</derivirana_varijabla>
  </DomainObject.Predmet.StrankaFormatedWithAdressOIB>
  <DomainObject.Predmet.StrankaWithAdress>
    <izvorni_sadrzaj>FINA REGIONALNI CENTAR ZAGREB Ulica grada Vukovaru 70,10000 Zagreb</izvorni_sadrzaj>
    <derivirana_varijabla naziv="DomainObject.Predmet.StrankaWithAdress_1">FINA REGIONALNI CENTAR ZAGREB Ulica grada Vukovaru 70,10000 Zagreb</derivirana_varijabla>
  </DomainObject.Predmet.StrankaWithAdress>
  <DomainObject.Predmet.StrankaWithAdressOIB>
    <izvorni_sadrzaj>FINA REGIONALNI CENTAR ZAGREB, OIB 85821130368, Ulica grada Vukovaru 70,10000 Zagreb</izvorni_sadrzaj>
    <derivirana_varijabla naziv="DomainObject.Predmet.StrankaWithAdressOIB_1">FINA REGIONALNI CENTAR ZAGREB, OIB 85821130368, Ulica grada Vukovaru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Vukovaru 70, 10000 Zagreb</item>
    </izvorni_sadrzaj>
    <derivirana_varijabla naziv="DomainObject.Predmet.StrankaListFormatedWithAdress_1">
      <item>FINA REGIONALNI CENTAR ZAGREB, Ulica grada Vukovaru 70, 10000 Zagreb</item>
    </derivirana_varijabla>
  </DomainObject.Predmet.StrankaListFormatedWithAdress>
  <DomainObject.Predmet.StrankaListFormatedWithAdressOIB>
    <izvorni_sadrzaj>
      <item>FINA REGIONALNI CENTAR ZAGREB, OIB 85821130368, Ulica grada Vukovaru 70, 10000 Zagreb</item>
    </izvorni_sadrzaj>
    <derivirana_varijabla naziv="DomainObject.Predmet.StrankaListFormatedWithAdressOIB_1">
      <item>FINA REGIONALNI CENTAR ZAGREB, OIB 85821130368, Ulica grada Vukovaru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AUSTER d.o.o.</item>
    </izvorni_sadrzaj>
    <derivirana_varijabla naziv="DomainObject.Predmet.ProtuStrankaListFormated_1">
      <item>AUSTER d.o.o.</item>
    </derivirana_varijabla>
  </DomainObject.Predmet.ProtuStrankaListFormated>
  <DomainObject.Predmet.ProtuStrankaListFormatedOIB>
    <izvorni_sadrzaj>
      <item>AUSTER d.o.o., OIB 65100228109</item>
    </izvorni_sadrzaj>
    <derivirana_varijabla naziv="DomainObject.Predmet.ProtuStrankaListFormatedOIB_1">
      <item>AUSTER d.o.o., OIB 65100228109</item>
    </derivirana_varijabla>
  </DomainObject.Predmet.ProtuStrankaListFormatedOIB>
  <DomainObject.Predmet.ProtuStrankaListFormatedWithAdress>
    <izvorni_sadrzaj>
      <item>AUSTER d.o.o., Črnomerečki potok 14, 10000 Zagreb</item>
    </izvorni_sadrzaj>
    <derivirana_varijabla naziv="DomainObject.Predmet.ProtuStrankaListFormatedWithAdress_1">
      <item>AUSTER d.o.o., Črnomerečki potok 14, 10000 Zagreb</item>
    </derivirana_varijabla>
  </DomainObject.Predmet.ProtuStrankaListFormatedWithAdress>
  <DomainObject.Predmet.ProtuStrankaListFormatedWithAdressOIB>
    <izvorni_sadrzaj>
      <item>AUSTER d.o.o., OIB 65100228109, Črnomerečki potok 14, 10000 Zagreb</item>
    </izvorni_sadrzaj>
    <derivirana_varijabla naziv="DomainObject.Predmet.ProtuStrankaListFormatedWithAdressOIB_1">
      <item>AUSTER d.o.o., OIB 65100228109, Črnomerečki potok 14, 10000 Zagreb</item>
    </derivirana_varijabla>
  </DomainObject.Predmet.ProtuStrankaListFormatedWithAdressOIB>
  <DomainObject.Predmet.ProtuStrankaListNazivFormated>
    <izvorni_sadrzaj>
      <item>AUSTER d.o.o.</item>
    </izvorni_sadrzaj>
    <derivirana_varijabla naziv="DomainObject.Predmet.ProtuStrankaListNazivFormated_1">
      <item>AUSTER d.o.o.</item>
    </derivirana_varijabla>
  </DomainObject.Predmet.ProtuStrankaListNazivFormated>
  <DomainObject.Predmet.ProtuStrankaListNazivFormatedOIB>
    <izvorni_sadrzaj>
      <item>AUSTER d.o.o., OIB 65100228109</item>
    </izvorni_sadrzaj>
    <derivirana_varijabla naziv="DomainObject.Predmet.ProtuStrankaListNazivFormatedOIB_1">
      <item>AUSTER d.o.o., OIB 65100228109</item>
    </derivirana_varijabla>
  </DomainObject.Predmet.ProtuStrankaListNazivFormatedOIB>
  <DomainObject.Predmet.OstaliListFormated>
    <izvorni_sadrzaj>
      <item>Vesna Čačić</item>
      <item>Mario Filko</item>
      <item>Davorin Bodiš</item>
      <item>Milan Kanjer</item>
    </izvorni_sadrzaj>
    <derivirana_varijabla naziv="DomainObject.Predmet.OstaliListFormated_1">
      <item>Vesna Čačić</item>
      <item>Mario Filko</item>
      <item>Davorin Bodiš</item>
      <item>Milan Kanjer</item>
    </derivirana_varijabla>
  </DomainObject.Predmet.OstaliListFormated>
  <DomainObject.Predmet.OstaliListFormatedOIB>
    <izvorni_sadrzaj>
      <item>Vesna Čačić, OIB 33331187744</item>
      <item>Mario Filko, OIB 84433595840</item>
      <item>Davorin Bodiš, OIB 85639644001</item>
      <item>Milan Kanjer, OIB 19841318135</item>
    </izvorni_sadrzaj>
    <derivirana_varijabla naziv="DomainObject.Predmet.OstaliListFormatedOIB_1">
      <item>Vesna Čačić, OIB 33331187744</item>
      <item>Mario Filko, OIB 84433595840</item>
      <item>Davorin Bodiš, OIB 85639644001</item>
      <item>Milan Kanjer, OIB 19841318135</item>
    </derivirana_varijabla>
  </DomainObject.Predmet.OstaliListFormatedOIB>
  <DomainObject.Predmet.OstaliListFormatedWithAdress>
    <izvorni_sadrzaj>
      <item>Vesna Čačić, Franje Milićevića 4, 10000 Zagreb</item>
      <item>Mario Filko, Jarnovićeva 1, 10000 Zagreb</item>
      <item>Davorin Bodiš, Črnomerečki Potok 14, 10000 Zagreb</item>
      <item>Milan Kanjer, II. Praćanska  6a, 10000 Zagreb</item>
    </izvorni_sadrzaj>
    <derivirana_varijabla naziv="DomainObject.Predmet.OstaliListFormatedWithAdress_1">
      <item>Vesna Čačić, Franje Milićevića 4, 10000 Zagreb</item>
      <item>Mario Filko, Jarnovićeva 1, 10000 Zagreb</item>
      <item>Davorin Bodiš, Črnomerečki Potok 14, 10000 Zagreb</item>
      <item>Milan Kanjer, II. Praćanska  6a, 10000 Zagreb</item>
    </derivirana_varijabla>
  </DomainObject.Predmet.OstaliListFormatedWithAdress>
  <DomainObject.Predmet.OstaliListFormatedWithAdressOIB>
    <izvorni_sadrzaj>
      <item>Vesna Čačić, OIB 33331187744, Franje Milićevića 4, 10000 Zagreb</item>
      <item>Mario Filko, OIB 84433595840, Jarnovićeva 1, 10000 Zagreb</item>
      <item>Davorin Bodiš, OIB 85639644001, Črnomerečki Potok 14, 10000 Zagreb</item>
      <item>Milan Kanjer, OIB 19841318135, II. Praćanska  6a, 10000 Zagreb</item>
    </izvorni_sadrzaj>
    <derivirana_varijabla naziv="DomainObject.Predmet.OstaliListFormatedWithAdressOIB_1">
      <item>Vesna Čačić, OIB 33331187744, Franje Milićevića 4, 10000 Zagreb</item>
      <item>Mario Filko, OIB 84433595840, Jarnovićeva 1, 10000 Zagreb</item>
      <item>Davorin Bodiš, OIB 85639644001, Črnomerečki Potok 14, 10000 Zagreb</item>
      <item>Milan Kanjer, OIB 19841318135, II. Praćanska  6a, 10000 Zagreb</item>
    </derivirana_varijabla>
  </DomainObject.Predmet.OstaliListFormatedWithAdressOIB>
  <DomainObject.Predmet.OstaliListNazivFormated>
    <izvorni_sadrzaj>
      <item>Vesna Čačić</item>
      <item>Mario Filko</item>
      <item>Davorin Bodiš</item>
      <item>Milan Kanjer</item>
    </izvorni_sadrzaj>
    <derivirana_varijabla naziv="DomainObject.Predmet.OstaliListNazivFormated_1">
      <item>Vesna Čačić</item>
      <item>Mario Filko</item>
      <item>Davorin Bodiš</item>
      <item>Milan Kanjer</item>
    </derivirana_varijabla>
  </DomainObject.Predmet.OstaliListNazivFormated>
  <DomainObject.Predmet.OstaliListNazivFormatedOIB>
    <izvorni_sadrzaj>
      <item>Vesna Čačić, OIB 33331187744</item>
      <item>Mario Filko, OIB 84433595840</item>
      <item>Davorin Bodiš, OIB 85639644001</item>
      <item>Milan Kanjer, OIB 19841318135</item>
    </izvorni_sadrzaj>
    <derivirana_varijabla naziv="DomainObject.Predmet.OstaliListNazivFormatedOIB_1">
      <item>Vesna Čačić, OIB 33331187744</item>
      <item>Mario Filko, OIB 84433595840</item>
      <item>Davorin Bodiš, OIB 85639644001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AUSTER d.o.o.</izvorni_sadrzaj>
    <derivirana_varijabla naziv="DomainObject.Predmet.ProtustrankaIDrugi_1">AUSTER d.o.o.</derivirana_varijabla>
  </DomainObject.Predmet.ProtustrankaIDrugi>
  <DomainObject.Predmet.StrankaIDrugiAdressOIB>
    <izvorni_sadrzaj>FINA REGIONALNI CENTAR ZAGREB, OIB 85821130368, Ulica grada Vukovaru 70, 10000 Zagreb</izvorni_sadrzaj>
    <derivirana_varijabla naziv="DomainObject.Predmet.StrankaIDrugiAdressOIB_1">FINA REGIONALNI CENTAR ZAGREB, OIB 85821130368, Ulica grada Vukovaru 70, 10000 Zagreb</derivirana_varijabla>
  </DomainObject.Predmet.StrankaIDrugiAdressOIB>
  <DomainObject.Predmet.ProtustrankaIDrugiAdressOIB>
    <izvorni_sadrzaj>AUSTER d.o.o., OIB 65100228109, Črnomerečki potok 14, 10000 Zagreb</izvorni_sadrzaj>
    <derivirana_varijabla naziv="DomainObject.Predmet.ProtustrankaIDrugiAdressOIB_1">AUSTER d.o.o., OIB 65100228109, Črnomerečki potok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AUSTER d.o.o.</item>
      <item>Vesna Čačić</item>
      <item>Mario Filko</item>
      <item>Davorin Bodiš</item>
      <item>Milan Kanjer</item>
    </izvorni_sadrzaj>
    <derivirana_varijabla naziv="DomainObject.Predmet.SudioniciListNaziv_1">
      <item>FINA REGIONALNI CENTAR ZAGREB</item>
      <item>AUSTER d.o.o.</item>
      <item>Vesna Čačić</item>
      <item>Mario Filko</item>
      <item>Davorin Bodiš</item>
      <item>Milan Kanjer</item>
    </derivirana_varijabla>
  </DomainObject.Predmet.SudioniciListNaziv>
  <DomainObject.Predmet.SudioniciListAdressOIB>
    <izvorni_sadrzaj>
      <item>FINA REGIONALNI CENTAR ZAGREB, OIB 85821130368, Ulica grada Vukovaru 70,10000 Zagreb</item>
      <item>AUSTER d.o.o., OIB 65100228109, Črnomerečki potok 14,10000 Zagreb</item>
      <item>Vesna Čačić, OIB 33331187744, Franje Milićevića 4,10000 Zagreb</item>
      <item>Mario Filko, OIB 84433595840, Jarnovićeva 1,10000 Zagreb</item>
      <item>Davorin Bodiš, OIB 85639644001, Črnomerečki Potok 14,10000 Zagreb</item>
      <item>Milan Kanjer, OIB 19841318135, II. Praćanska  6a,10000 Zagreb</item>
    </izvorni_sadrzaj>
    <derivirana_varijabla naziv="DomainObject.Predmet.SudioniciListAdressOIB_1">
      <item>FINA REGIONALNI CENTAR ZAGREB, OIB 85821130368, Ulica grada Vukovaru 70,10000 Zagreb</item>
      <item>AUSTER d.o.o., OIB 65100228109, Črnomerečki potok 14,10000 Zagreb</item>
      <item>Vesna Čačić, OIB 33331187744, Franje Milićevića 4,10000 Zagreb</item>
      <item>Mario Filko, OIB 84433595840, Jarnovićeva 1,10000 Zagreb</item>
      <item>Davorin Bodiš, OIB 85639644001, Črnomerečki Potok 14,10000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65100228109</item>
      <item>, OIB 33331187744</item>
      <item>, OIB 84433595840</item>
      <item>, OIB 85639644001</item>
      <item>, OIB 19841318135</item>
    </izvorni_sadrzaj>
    <derivirana_varijabla naziv="DomainObject.Predmet.SudioniciListNazivOIB_1">
      <item>, OIB 85821130368</item>
      <item>, OIB 65100228109</item>
      <item>, OIB 33331187744</item>
      <item>, OIB 84433595840</item>
      <item>, OIB 85639644001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303</properties:Words>
  <properties:Characters>1516</properties:Characters>
  <properties:Lines>85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2016-01-18T13:20:00Z</dcterms:created>
  <dc:creator>Sudsko vijeće</dc:creator>
  <cp:lastModifiedBy>Kristina Švajger</cp:lastModifiedBy>
  <cp:lastPrinted>2016-01-18T13:28:00Z</cp:lastPrinted>
  <dcterms:modified xmlns:xsi="http://www.w3.org/2001/XMLSchema-instance" xsi:type="dcterms:W3CDTF">2016-01-18T13:28:00Z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