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554c" w14:paraId="910554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8020A9" w:rsidRPr="008020A9">
        <w:t>MALONOGOMETNI KLUB "SVETI MIHOVIL GALOVAC", Galovac, Galovac ulica I. 113 A, OIB: 18542324718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8020A9">
        <w:t>1</w:t>
      </w:r>
      <w:r>
        <w:t>.</w:t>
      </w:r>
      <w:r w:rsidR="00B51EA5">
        <w:t xml:space="preserve"> </w:t>
      </w:r>
      <w:r w:rsidR="008020A9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8020A9">
        <w:t>13</w:t>
      </w:r>
      <w:r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8020A9" w:rsidRPr="008020A9">
        <w:t>MALONOGOMETNI KLUB "SVETI MIHOVIL GALOVAC", Galovac, Galovac ulica I. 113 A, OIB: 18542324718</w:t>
      </w:r>
      <w:r w:rsidR="00990573">
        <w:t xml:space="preserve">, </w:t>
      </w:r>
      <w:r>
        <w:t xml:space="preserve">na temelju neizvršenih osnova za plaćanje iznosi </w:t>
      </w:r>
      <w:r w:rsidR="008020A9">
        <w:t>5</w:t>
      </w:r>
      <w:r w:rsidR="00990573">
        <w:t>.</w:t>
      </w:r>
      <w:r w:rsidR="008020A9">
        <w:t>751</w:t>
      </w:r>
      <w:r w:rsidR="008F2806">
        <w:t>,</w:t>
      </w:r>
      <w:r w:rsidR="008020A9">
        <w:t>37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8020A9">
        <w:t>Hrvoj Jovančević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1A4D13">
        <w:t>13</w:t>
      </w:r>
      <w:r w:rsidR="00814E35"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78395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8020A9">
      <w:t>385/17-5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8020A9">
      <w:t>385</w:t>
    </w:r>
    <w:r w:rsidR="0076513B">
      <w:t>/1</w:t>
    </w:r>
    <w:r w:rsidR="00FF274E">
      <w:t>7</w:t>
    </w:r>
    <w:r w:rsidR="0076513B">
      <w:t>-</w:t>
    </w:r>
    <w:r w:rsidR="008020A9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E678F"/>
    <w:rsid w:val="001028FB"/>
    <w:rsid w:val="001660B0"/>
    <w:rsid w:val="00176D97"/>
    <w:rsid w:val="0019042D"/>
    <w:rsid w:val="001A4D13"/>
    <w:rsid w:val="00284EA7"/>
    <w:rsid w:val="002D6E29"/>
    <w:rsid w:val="002F1F17"/>
    <w:rsid w:val="002F6CBF"/>
    <w:rsid w:val="00325DFC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C3F99"/>
    <w:rsid w:val="005D6212"/>
    <w:rsid w:val="005F67DA"/>
    <w:rsid w:val="00611283"/>
    <w:rsid w:val="0063348D"/>
    <w:rsid w:val="006444A6"/>
    <w:rsid w:val="00672A02"/>
    <w:rsid w:val="00672C9C"/>
    <w:rsid w:val="006A66B9"/>
    <w:rsid w:val="006E6B12"/>
    <w:rsid w:val="006F6C7A"/>
    <w:rsid w:val="0071080F"/>
    <w:rsid w:val="00734C78"/>
    <w:rsid w:val="0076513B"/>
    <w:rsid w:val="0078395C"/>
    <w:rsid w:val="00792826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B2836"/>
    <w:rsid w:val="008F2806"/>
    <w:rsid w:val="0090702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204A"/>
    <w:rsid w:val="00AC25A0"/>
    <w:rsid w:val="00B27462"/>
    <w:rsid w:val="00B51EA5"/>
    <w:rsid w:val="00B6399C"/>
    <w:rsid w:val="00B94422"/>
    <w:rsid w:val="00B97C5C"/>
    <w:rsid w:val="00BA4D2C"/>
    <w:rsid w:val="00BD7E97"/>
    <w:rsid w:val="00C601BA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A0574"/>
    <w:rsid w:val="00EA56D2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3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3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9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"SVETI MIHOVIL GALOVAC"</izvorni_sadrzaj>
    <derivirana_varijabla naziv="DomainObject.Predmet.ProtustrankaFormated_1">  MALONOGOMETNI KLUB "SVETI MIHOVIL GALOVAC"</derivirana_varijabla>
  </DomainObject.Predmet.ProtustrankaFormated>
  <DomainObject.Predmet.ProtustrankaFormatedOIB>
    <izvorni_sadrzaj>  MALONOGOMETNI KLUB "SVETI MIHOVIL GALOVAC", OIB 18542324718</izvorni_sadrzaj>
    <derivirana_varijabla naziv="DomainObject.Predmet.ProtustrankaFormatedOIB_1">  MALONOGOMETNI KLUB "SVETI MIHOVIL GALOVAC", OIB 18542324718</derivirana_varijabla>
  </DomainObject.Predmet.ProtustrankaFormatedOIB>
  <DomainObject.Predmet.ProtustrankaFormatedWithAdress>
    <izvorni_sadrzaj> MALONOGOMETNI KLUB "SVETI MIHOVIL GALOVAC", Galovac Ulica I. 113a, 23222 Galovac</izvorni_sadrzaj>
    <derivirana_varijabla naziv="DomainObject.Predmet.ProtustrankaFormatedWithAdress_1"> MALONOGOMETNI KLUB "SVETI MIHOVIL GALOVAC", Galovac Ulica I. 113a, 23222 Galovac</derivirana_varijabla>
  </DomainObject.Predmet.ProtustrankaFormatedWithAdress>
  <DomainObject.Predmet.ProtustrankaFormatedWithAdressOIB>
    <izvorni_sadrzaj> MALONOGOMETNI KLUB "SVETI MIHOVIL GALOVAC", OIB 18542324718, Galovac Ulica I. 113a, 23222 Galovac</izvorni_sadrzaj>
    <derivirana_varijabla naziv="DomainObject.Predmet.ProtustrankaFormatedWithAdressOIB_1"> MALONOGOMETNI KLUB "SVETI MIHOVIL GALOVAC", OIB 18542324718, Galovac Ulica I. 113a, 23222 Galovac</derivirana_varijabla>
  </DomainObject.Predmet.ProtustrankaFormatedWithAdressOIB>
  <DomainObject.Predmet.ProtustrankaWithAdress>
    <izvorni_sadrzaj>MALONOGOMETNI KLUB "SVETI MIHOVIL GALOVAC" Galovac Ulica I. 113a, 23222 Galovac</izvorni_sadrzaj>
    <derivirana_varijabla naziv="DomainObject.Predmet.ProtustrankaWithAdress_1">MALONOGOMETNI KLUB "SVETI MIHOVIL GALOVAC" Galovac Ulica I. 113a, 23222 Galovac</derivirana_varijabla>
  </DomainObject.Predmet.ProtustrankaWithAdress>
  <DomainObject.Predmet.ProtustrankaWithAdressOIB>
    <izvorni_sadrzaj>MALONOGOMETNI KLUB "SVETI MIHOVIL GALOVAC", OIB 18542324718, Galovac Ulica I. 113a, 23222 Galovac</izvorni_sadrzaj>
    <derivirana_varijabla naziv="DomainObject.Predmet.ProtustrankaWithAdressOIB_1">MALONOGOMETNI KLUB "SVETI MIHOVIL GALOVAC", OIB 18542324718, Galovac Ulica I. 113a, 23222 Galovac</derivirana_varijabla>
  </DomainObject.Predmet.ProtustrankaWithAdressOIB>
  <DomainObject.Predmet.ProtustrankaNazivFormated>
    <izvorni_sadrzaj>MALONOGOMETNI KLUB "SVETI MIHOVIL GALOVAC"</izvorni_sadrzaj>
    <derivirana_varijabla naziv="DomainObject.Predmet.ProtustrankaNazivFormated_1">MALONOGOMETNI KLUB "SVETI MIHOVIL GALOVAC"</derivirana_varijabla>
  </DomainObject.Predmet.ProtustrankaNazivFormated>
  <DomainObject.Predmet.ProtustrankaNazivFormatedOIB>
    <izvorni_sadrzaj>MALONOGOMETNI KLUB "SVETI MIHOVIL GALOVAC", OIB 18542324718</izvorni_sadrzaj>
    <derivirana_varijabla naziv="DomainObject.Predmet.ProtustrankaNazivFormatedOIB_1">MALONOGOMETNI KLUB "SVETI MIHOVIL GALOVAC", OIB 18542324718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MALONOGOMETNI KLUB "SVETI MIHOVIL GALOVAC"</item>
    </izvorni_sadrzaj>
    <derivirana_varijabla naziv="DomainObject.Predmet.ProtuStrankaListFormated_1">
      <item>MALONOGOMETNI KLUB "SVETI MIHOVIL GALOVAC"</item>
    </derivirana_varijabla>
  </DomainObject.Predmet.ProtuStrankaListFormated>
  <DomainObject.Predmet.ProtuStrankaListFormatedOIB>
    <izvorni_sadrzaj>
      <item>MALONOGOMETNI KLUB "SVETI MIHOVIL GALOVAC", OIB 18542324718</item>
    </izvorni_sadrzaj>
    <derivirana_varijabla naziv="DomainObject.Predmet.ProtuStrankaListFormatedOIB_1">
      <item>MALONOGOMETNI KLUB "SVETI MIHOVIL GALOVAC", OIB 18542324718</item>
    </derivirana_varijabla>
  </DomainObject.Predmet.ProtuStrankaListFormatedOIB>
  <DomainObject.Predmet.ProtuStrankaListFormatedWithAdress>
    <izvorni_sadrzaj>
      <item>MALONOGOMETNI KLUB "SVETI MIHOVIL GALOVAC", Galovac Ulica I. 113a, 23222 Galovac</item>
    </izvorni_sadrzaj>
    <derivirana_varijabla naziv="DomainObject.Predmet.ProtuStrankaListFormatedWithAdress_1">
      <item>MALONOGOMETNI KLUB "SVETI MIHOVIL GALOVAC", Galovac Ulica I. 113a, 23222 Galovac</item>
    </derivirana_varijabla>
  </DomainObject.Predmet.ProtuStrankaListFormatedWithAdress>
  <DomainObject.Predmet.ProtuStrankaListFormatedWithAdressOIB>
    <izvorni_sadrzaj>
      <item>MALONOGOMETNI KLUB "SVETI MIHOVIL GALOVAC", OIB 18542324718, Galovac Ulica I. 113a, 23222 Galovac</item>
    </izvorni_sadrzaj>
    <derivirana_varijabla naziv="DomainObject.Predmet.ProtuStrankaListFormatedWithAdressOIB_1">
      <item>MALONOGOMETNI KLUB "SVETI MIHOVIL GALOVAC", OIB 18542324718, Galovac Ulica I. 113a, 23222 Galovac</item>
    </derivirana_varijabla>
  </DomainObject.Predmet.ProtuStrankaListFormatedWithAdressOIB>
  <DomainObject.Predmet.ProtuStrankaListNazivFormated>
    <izvorni_sadrzaj>
      <item>MALONOGOMETNI KLUB "SVETI MIHOVIL GALOVAC"</item>
    </izvorni_sadrzaj>
    <derivirana_varijabla naziv="DomainObject.Predmet.ProtuStrankaListNazivFormated_1">
      <item>MALONOGOMETNI KLUB "SVETI MIHOVIL GALOVAC"</item>
    </derivirana_varijabla>
  </DomainObject.Predmet.ProtuStrankaListNazivFormated>
  <DomainObject.Predmet.ProtuStrankaListNazivFormatedOIB>
    <izvorni_sadrzaj>
      <item>MALONOGOMETNI KLUB "SVETI MIHOVIL GALOVAC", OIB 18542324718</item>
    </izvorni_sadrzaj>
    <derivirana_varijabla naziv="DomainObject.Predmet.ProtuStrankaListNazivFormatedOIB_1">
      <item>MALONOGOMETNI KLUB "SVETI MIHOVIL GALOVAC", OIB 18542324718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MALONOGOMETNI KLUB "SVETI MIHOVIL GALOVAC"</izvorni_sadrzaj>
    <derivirana_varijabla naziv="DomainObject.Predmet.ProtustrankaIDrugi_1">MALONOGOMETNI KLUB "SVETI MIHOVIL GALOVAC"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MALONOGOMETNI KLUB "SVETI MIHOVIL GALOVAC", OIB 18542324718, Galovac Ulica I. 113a, 23222 Galovac</izvorni_sadrzaj>
    <derivirana_varijabla naziv="DomainObject.Predmet.ProtustrankaIDrugiAdressOIB_1">MALONOGOMETNI KLUB "SVETI MIHOVIL GALOVAC", OIB 18542324718, Galovac Ulica I. 113a,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MALONOGOMETNI KLUB "SVETI MIHOVIL GALOVAC"</item>
    </izvorni_sadrzaj>
    <derivirana_varijabla naziv="DomainObject.Predmet.SudioniciListNaziv_1">
      <item>FINA</item>
      <item>MALONOGOMETNI KLUB "SVETI MIHOVIL GALOVAC"</item>
    </derivirana_varijabla>
  </DomainObject.Predmet.SudioniciListNaziv>
  <DomainObject.Predmet.SudioniciListAdressOIB>
    <izvorni_sadrzaj>
      <item>FINA, OIB 85821130368</item>
      <item>MALONOGOMETNI KLUB "SVETI MIHOVIL GALOVAC", OIB 18542324718, Galovac Ulica I. 113a,23222 Galovac</item>
    </izvorni_sadrzaj>
    <derivirana_varijabla naziv="DomainObject.Predmet.SudioniciListAdressOIB_1">
      <item>FINA, OIB 85821130368</item>
      <item>MALONOGOMETNI KLUB "SVETI MIHOVIL GALOVAC", OIB 18542324718, Galovac Ulica I. 113a,23222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18542324718</item>
    </izvorni_sadrzaj>
    <derivirana_varijabla naziv="DomainObject.Predmet.SudioniciListNazivOIB_1">
      <item>, OIB 85821130368</item>
      <item>, OIB 18542324718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735EC7-5BEB-48C8-A55D-817B80D7B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2021</properties:Characters>
  <properties:Lines>64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2017-09-13T07:51:00Z</dcterms:created>
  <dc:creator>Tina Grgas</dc:creator>
  <cp:lastModifiedBy>wsadmin</cp:lastModifiedBy>
  <cp:lastPrinted>2017-09-13T12:47:00Z</cp:lastPrinted>
  <dcterms:modified xmlns:xsi="http://www.w3.org/2001/XMLSchema-instance" xsi:type="dcterms:W3CDTF">2017-09-13T12:49:00Z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