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56b5" w14:paraId="d2256b5" w:rsidRDefault="00E8119A" w:rsidP="00E8119A" w:rsidR="00E8119A" w:rsidRPr="00156FA9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56FA9">
        <w:rPr>
          <w:b/>
          <w:bCs/>
          <w:lang w:val="hr-HR"/>
        </w:rPr>
        <w:t xml:space="preserve">   </w:t>
      </w:r>
    </w:p>
    <w:p w:rsidRDefault="00E8119A" w:rsidP="00E8119A" w:rsidR="00E8119A" w:rsidRPr="00156FA9">
      <w:pPr>
        <w:rPr>
          <w:b/>
          <w:bCs/>
          <w:lang w:val="hr-HR"/>
        </w:rPr>
      </w:pP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</w:p>
    <w:p w:rsidRDefault="00AF4983" w:rsidP="006C4C3A" w:rsidR="006C4C3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E8119A" w:rsidRPr="00156FA9">
        <w:rPr>
          <w:bCs/>
          <w:lang w:val="hr-HR"/>
        </w:rPr>
        <w:t xml:space="preserve"> St-</w:t>
      </w:r>
      <w:r w:rsidR="00C55F27">
        <w:rPr>
          <w:bCs/>
          <w:lang w:val="hr-HR"/>
        </w:rPr>
        <w:t>155/13</w:t>
      </w:r>
      <w:r w:rsidR="000957EF">
        <w:rPr>
          <w:bCs/>
          <w:lang w:val="hr-HR"/>
        </w:rPr>
        <w:t>-81</w:t>
      </w:r>
    </w:p>
    <w:p w:rsidRDefault="00A17656" w:rsidP="006C4C3A" w:rsidR="00E8119A" w:rsidRPr="00156FA9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E8119A" w:rsidR="006C4C3A" w:rsidRPr="00C55F27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="00B617DE" w:rsidRPr="00C55F27">
        <w:rPr>
          <w:color w:val="000000"/>
          <w:lang w:val="hr-HR"/>
        </w:rPr>
        <w:t xml:space="preserve">Trgovački sud u Zagrebu po sucu pojedincu Luciji Butigan, </w:t>
      </w:r>
      <w:r w:rsidR="00156FA9" w:rsidRPr="00C55F27">
        <w:rPr>
          <w:color w:val="000000"/>
          <w:lang w:val="hr-HR"/>
        </w:rPr>
        <w:t>u stečajnom postupku</w:t>
      </w:r>
      <w:r w:rsidR="00B617DE" w:rsidRPr="00C55F27">
        <w:rPr>
          <w:color w:val="000000"/>
          <w:lang w:val="hr-HR"/>
        </w:rPr>
        <w:t xml:space="preserve"> nad </w:t>
      </w:r>
      <w:r w:rsidR="00156FA9" w:rsidRPr="00C55F27">
        <w:rPr>
          <w:color w:val="000000"/>
          <w:lang w:val="hr-HR"/>
        </w:rPr>
        <w:t xml:space="preserve">stečajnim </w:t>
      </w:r>
      <w:r w:rsidR="00B617DE" w:rsidRPr="00C55F27">
        <w:rPr>
          <w:color w:val="000000"/>
          <w:lang w:val="hr-HR"/>
        </w:rPr>
        <w:t xml:space="preserve">dužnikom </w:t>
      </w:r>
      <w:r w:rsidR="00C55F27" w:rsidRPr="00C55F27">
        <w:rPr>
          <w:color w:val="000000"/>
          <w:lang w:val="hr-HR"/>
        </w:rPr>
        <w:t>PROTOMA društvo s ograničenom odgovornošću za trgovinu i usluge, u stečaju, Zagreb, Jelenovac 38/B, MBS: 080482676, OIB: 70913134930</w:t>
      </w:r>
      <w:r w:rsidR="00B617DE" w:rsidRPr="00C55F27">
        <w:rPr>
          <w:color w:val="000000"/>
          <w:lang w:val="hr-HR"/>
        </w:rPr>
        <w:t xml:space="preserve">, </w:t>
      </w:r>
      <w:r w:rsidR="00156FA9" w:rsidRPr="00C55F27">
        <w:rPr>
          <w:color w:val="000000"/>
          <w:lang w:val="hr-HR"/>
        </w:rPr>
        <w:t xml:space="preserve">dana </w:t>
      </w:r>
      <w:r w:rsidR="00C55F27" w:rsidRPr="00C55F27">
        <w:rPr>
          <w:color w:val="000000"/>
          <w:lang w:val="hr-HR"/>
        </w:rPr>
        <w:t>12</w:t>
      </w:r>
      <w:r w:rsidR="00B617DE" w:rsidRPr="00C55F27">
        <w:rPr>
          <w:color w:val="000000"/>
          <w:lang w:val="hr-HR"/>
        </w:rPr>
        <w:t xml:space="preserve">. </w:t>
      </w:r>
      <w:r w:rsidR="00C55F27" w:rsidRPr="00C55F27">
        <w:rPr>
          <w:color w:val="000000"/>
          <w:lang w:val="hr-HR"/>
        </w:rPr>
        <w:t>srpnja</w:t>
      </w:r>
      <w:r w:rsidR="00124416" w:rsidRPr="00C55F27">
        <w:rPr>
          <w:color w:val="000000"/>
          <w:lang w:val="hr-HR"/>
        </w:rPr>
        <w:t xml:space="preserve"> 2018</w:t>
      </w:r>
      <w:r w:rsidR="00B617DE" w:rsidRPr="00C55F27">
        <w:rPr>
          <w:color w:val="000000"/>
          <w:lang w:val="hr-HR"/>
        </w:rPr>
        <w:t>.</w:t>
      </w:r>
    </w:p>
    <w:p w:rsidRDefault="00B617DE" w:rsidP="00E8119A" w:rsidR="00B617DE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="00F30852" w:rsidRPr="00156FA9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Default="006C4C3A" w:rsidP="00E8119A" w:rsidR="006C4C3A" w:rsidRPr="00156FA9">
      <w:pPr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I.</w:t>
      </w:r>
      <w:r w:rsidRPr="00156FA9">
        <w:rPr>
          <w:bCs/>
          <w:lang w:val="hr-HR"/>
        </w:rPr>
        <w:tab/>
        <w:t xml:space="preserve">Određuje se prodaja u stečajnom postupku nekretnina u vlasništvu stečajnog dužnika </w:t>
      </w:r>
      <w:r w:rsidR="00C55F27" w:rsidRPr="00C55F27">
        <w:t>PROTOMA društvo s ograničenom odgovornošću za trgovinu i usluge, u stečaju, Zagreb, Jelenovac 38/B, MBS: 080482676, OIB: 70913134930</w:t>
      </w:r>
      <w:r w:rsidRPr="00156FA9">
        <w:rPr>
          <w:bCs/>
          <w:lang w:val="hr-HR"/>
        </w:rPr>
        <w:t>,</w:t>
      </w:r>
      <w:r w:rsidR="00C55F27">
        <w:rPr>
          <w:bCs/>
          <w:lang w:val="hr-HR"/>
        </w:rPr>
        <w:t xml:space="preserve"> upisane u Općinski građanski sud u Zagrebu, zemljišnoknjižni odjel Zagreb,</w:t>
      </w:r>
      <w:r w:rsidRPr="00156FA9">
        <w:rPr>
          <w:bCs/>
          <w:lang w:val="hr-HR"/>
        </w:rPr>
        <w:t xml:space="preserve"> uz odgovarajuću primjenu pravila o ovrsi na nekretninama, i to: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156FA9" w:rsidP="007F72BC" w:rsidR="00C55F27" w:rsidRPr="007F72BC">
      <w:pPr>
        <w:pStyle w:val="Odlomakpopisa"/>
        <w:numPr>
          <w:ilvl w:val="0"/>
          <w:numId w:val="15"/>
        </w:numPr>
        <w:jc w:val="both"/>
        <w:rPr>
          <w:lang w:val="hr-HR"/>
        </w:rPr>
      </w:pPr>
      <w:r w:rsidRPr="007F72BC">
        <w:rPr>
          <w:lang w:val="hr-HR"/>
        </w:rPr>
        <w:t>nekretnina upisana u</w:t>
      </w:r>
      <w:r w:rsidR="00C55F27" w:rsidRPr="007F72BC">
        <w:rPr>
          <w:b/>
          <w:u w:val="single"/>
          <w:lang w:val="hr-HR"/>
        </w:rPr>
        <w:t xml:space="preserve"> zk.ul.br. 12013</w:t>
      </w:r>
      <w:r w:rsidR="00C24798" w:rsidRPr="007F72BC">
        <w:rPr>
          <w:b/>
          <w:u w:val="single"/>
          <w:lang w:val="hr-HR"/>
        </w:rPr>
        <w:t>,</w:t>
      </w:r>
      <w:r w:rsidR="00C55F27" w:rsidRPr="007F72BC">
        <w:rPr>
          <w:b/>
          <w:u w:val="single"/>
          <w:lang w:val="hr-HR"/>
        </w:rPr>
        <w:t xml:space="preserve"> k.o Grad Zagreb</w:t>
      </w:r>
      <w:r w:rsidR="00C24798" w:rsidRPr="007F72BC">
        <w:rPr>
          <w:b/>
          <w:u w:val="single"/>
          <w:lang w:val="hr-HR"/>
        </w:rPr>
        <w:t>,</w:t>
      </w:r>
      <w:r w:rsidR="00C55F27" w:rsidRPr="007F72BC">
        <w:rPr>
          <w:b/>
          <w:u w:val="single"/>
          <w:lang w:val="hr-HR"/>
        </w:rPr>
        <w:t xml:space="preserve"> </w:t>
      </w:r>
      <w:r w:rsidR="00C55F27" w:rsidRPr="007F72BC">
        <w:rPr>
          <w:lang w:val="hr-HR"/>
        </w:rPr>
        <w:t>kao kč.br. 8613/71 – Kuća br. 38/C u Zagrebu, Jelenovac i dvorište, ukupne površine 1056 m2 ili 293,6 čhv, i to PODULOŠCI slijedećih brojeva i oznaka:</w:t>
      </w:r>
    </w:p>
    <w:p w:rsidRDefault="00C55F27" w:rsidP="00830D53" w:rsidR="00C55F27">
      <w:pPr>
        <w:ind w:left="360"/>
        <w:jc w:val="both"/>
        <w:rPr>
          <w:lang w:val="hr-HR"/>
        </w:rPr>
      </w:pPr>
    </w:p>
    <w:p w:rsidRDefault="00C55F27" w:rsidP="00A1167B" w:rsidR="00C55F27" w:rsidRPr="00C24798">
      <w:pPr>
        <w:numPr>
          <w:ilvl w:val="0"/>
          <w:numId w:val="10"/>
        </w:numPr>
        <w:ind w:left="1800"/>
        <w:jc w:val="both"/>
        <w:rPr>
          <w:lang w:val="hr-HR"/>
        </w:rPr>
      </w:pPr>
      <w:r w:rsidRPr="00C24798">
        <w:rPr>
          <w:lang w:val="hr-HR"/>
        </w:rPr>
        <w:t xml:space="preserve">suvlasnički dio: 12/100 ETAŽNO VLASNIŠTVO (E-1) – Trosobni stan sa terasom u etaži suterena površine 105,39 čm, </w:t>
      </w:r>
      <w:r w:rsidRPr="00C24798">
        <w:rPr>
          <w:b/>
          <w:lang w:val="hr-HR"/>
        </w:rPr>
        <w:t>procijenjene vrijednosti 1.383.000,00 kuna</w:t>
      </w:r>
    </w:p>
    <w:p w:rsidRDefault="00C55F27" w:rsidP="00A1167B" w:rsidR="00C55F27" w:rsidRPr="00C24798">
      <w:pPr>
        <w:ind w:left="1800"/>
        <w:jc w:val="both"/>
        <w:rPr>
          <w:lang w:val="hr-HR"/>
        </w:rPr>
      </w:pPr>
    </w:p>
    <w:p w:rsidRDefault="00C55F27" w:rsidP="00A1167B" w:rsidR="00C55F27" w:rsidRPr="00C24798">
      <w:pPr>
        <w:numPr>
          <w:ilvl w:val="0"/>
          <w:numId w:val="10"/>
        </w:numPr>
        <w:ind w:left="1800"/>
        <w:jc w:val="both"/>
        <w:rPr>
          <w:b/>
          <w:lang w:val="hr-HR"/>
        </w:rPr>
      </w:pPr>
      <w:r w:rsidRPr="00C24798">
        <w:rPr>
          <w:lang w:val="hr-HR"/>
        </w:rPr>
        <w:t xml:space="preserve">suvlasnički dio: 12/100 ETAŽNO VLASNIŠTVO (E-2) – Trosobni stan sa terasom u etaži suterena površine 107,17 čm, </w:t>
      </w:r>
      <w:r w:rsidRPr="00C24798">
        <w:rPr>
          <w:b/>
          <w:lang w:val="hr-HR"/>
        </w:rPr>
        <w:t>procijenjene</w:t>
      </w:r>
      <w:r w:rsidRPr="00C24798">
        <w:rPr>
          <w:lang w:val="hr-HR"/>
        </w:rPr>
        <w:t xml:space="preserve"> </w:t>
      </w:r>
      <w:r w:rsidRPr="00C24798">
        <w:rPr>
          <w:b/>
          <w:lang w:val="hr-HR"/>
        </w:rPr>
        <w:t>vrijednosti 1.752.800,00 kuna</w:t>
      </w:r>
    </w:p>
    <w:p w:rsidRDefault="00C55F27" w:rsidP="00A1167B" w:rsidR="00C55F27" w:rsidRPr="00C24798">
      <w:pPr>
        <w:ind w:left="1080"/>
        <w:jc w:val="both"/>
        <w:rPr>
          <w:lang w:val="hr-HR"/>
        </w:rPr>
      </w:pPr>
    </w:p>
    <w:p w:rsidRDefault="00C55F27" w:rsidP="00A1167B" w:rsidR="00C55F27" w:rsidRPr="00C24798">
      <w:pPr>
        <w:numPr>
          <w:ilvl w:val="0"/>
          <w:numId w:val="10"/>
        </w:numPr>
        <w:ind w:left="1800"/>
        <w:jc w:val="both"/>
        <w:rPr>
          <w:b/>
          <w:lang w:val="hr-HR"/>
        </w:rPr>
      </w:pPr>
      <w:r w:rsidRPr="00C24798">
        <w:rPr>
          <w:lang w:val="hr-HR"/>
        </w:rPr>
        <w:t xml:space="preserve">suvlasnički dio: 1/100 ETAŽNO VLASNIŠTVO (E-3) – Spremište 1 u etaži suterena površine 2,15 čm, </w:t>
      </w:r>
      <w:r w:rsidRPr="00C24798">
        <w:rPr>
          <w:b/>
          <w:lang w:val="hr-HR"/>
        </w:rPr>
        <w:t>procijenjene vrijednosti 22.100,00 kuna</w:t>
      </w:r>
    </w:p>
    <w:p w:rsidRDefault="00C55F27" w:rsidP="00A1167B" w:rsidR="00C55F27" w:rsidRPr="00C24798">
      <w:pPr>
        <w:pStyle w:val="Odlomakpopisa"/>
        <w:ind w:left="1800"/>
        <w:rPr>
          <w:lang w:val="hr-HR"/>
        </w:rPr>
      </w:pPr>
    </w:p>
    <w:p w:rsidRDefault="00C55F27" w:rsidP="00A1167B" w:rsidR="00C55F27" w:rsidRPr="00C24798">
      <w:pPr>
        <w:numPr>
          <w:ilvl w:val="0"/>
          <w:numId w:val="10"/>
        </w:numPr>
        <w:ind w:left="1800"/>
        <w:jc w:val="both"/>
        <w:rPr>
          <w:b/>
          <w:lang w:val="hr-HR"/>
        </w:rPr>
      </w:pPr>
      <w:r w:rsidRPr="00C24798">
        <w:rPr>
          <w:lang w:val="hr-HR"/>
        </w:rPr>
        <w:t xml:space="preserve">suvlasnički dio: 1/100 ETAŽNO VLASNIŠTVO (E-4) – Spremište 2 u etaži suterena površine 2,15 čm, </w:t>
      </w:r>
      <w:r w:rsidRPr="00C24798">
        <w:rPr>
          <w:b/>
          <w:lang w:val="hr-HR"/>
        </w:rPr>
        <w:t>procijenjene vrijednosti 22.100,00 kuna</w:t>
      </w:r>
    </w:p>
    <w:p w:rsidRDefault="00C55F27" w:rsidP="00A1167B" w:rsidR="00C55F27" w:rsidRPr="00C24798">
      <w:pPr>
        <w:pStyle w:val="Odlomakpopisa"/>
        <w:ind w:left="1800"/>
        <w:rPr>
          <w:b/>
          <w:lang w:val="hr-HR"/>
        </w:rPr>
      </w:pPr>
    </w:p>
    <w:p w:rsidRDefault="00C55F27" w:rsidP="00A1167B" w:rsidR="00C55F27" w:rsidRPr="00C24798">
      <w:pPr>
        <w:numPr>
          <w:ilvl w:val="0"/>
          <w:numId w:val="11"/>
        </w:numPr>
        <w:ind w:left="1800"/>
        <w:jc w:val="both"/>
        <w:rPr>
          <w:b/>
          <w:lang w:val="hr-HR"/>
        </w:rPr>
      </w:pPr>
      <w:r w:rsidRPr="00C24798">
        <w:rPr>
          <w:lang w:val="hr-HR"/>
        </w:rPr>
        <w:t>suvlasnički dio:</w:t>
      </w:r>
      <w:r w:rsidRPr="00C24798">
        <w:rPr>
          <w:b/>
          <w:lang w:val="hr-HR"/>
        </w:rPr>
        <w:t xml:space="preserve"> </w:t>
      </w:r>
      <w:r w:rsidRPr="00C24798">
        <w:rPr>
          <w:lang w:val="hr-HR"/>
        </w:rPr>
        <w:t xml:space="preserve">2/100 ETAŽNO VLASNIŠTVO (E-8) – Garaža 2 u etaži prizemlja površine 20,40 čm, </w:t>
      </w:r>
      <w:r w:rsidRPr="00C24798">
        <w:rPr>
          <w:b/>
          <w:lang w:val="hr-HR"/>
        </w:rPr>
        <w:t>procijenjene vrijednosti 263.500,00 kuna</w:t>
      </w:r>
    </w:p>
    <w:p w:rsidRDefault="00C55F27" w:rsidP="00A1167B" w:rsidR="00C55F27" w:rsidRPr="00C24798">
      <w:pPr>
        <w:ind w:left="1080"/>
        <w:jc w:val="both"/>
        <w:rPr>
          <w:b/>
          <w:lang w:val="hr-HR"/>
        </w:rPr>
      </w:pPr>
    </w:p>
    <w:p w:rsidRDefault="00C55F27" w:rsidP="007B7C93" w:rsidR="00C55F27" w:rsidRPr="007B7C93">
      <w:pPr>
        <w:numPr>
          <w:ilvl w:val="0"/>
          <w:numId w:val="11"/>
        </w:numPr>
        <w:ind w:left="1800"/>
        <w:jc w:val="both"/>
        <w:rPr>
          <w:lang w:val="hr-HR"/>
        </w:rPr>
      </w:pPr>
      <w:r w:rsidRPr="00C24798">
        <w:rPr>
          <w:lang w:val="hr-HR"/>
        </w:rPr>
        <w:t>suvlasnički dio: 2/100 ETAŽNO VLASNIŠTVO (E-9)</w:t>
      </w:r>
      <w:r w:rsidRPr="00C24798">
        <w:rPr>
          <w:b/>
          <w:lang w:val="hr-HR"/>
        </w:rPr>
        <w:t xml:space="preserve"> – </w:t>
      </w:r>
      <w:r w:rsidRPr="00C24798">
        <w:rPr>
          <w:lang w:val="hr-HR"/>
        </w:rPr>
        <w:t>Garaža 3 u etaži prizemlja</w:t>
      </w:r>
      <w:r w:rsidR="007B7C93">
        <w:rPr>
          <w:lang w:val="hr-HR"/>
        </w:rPr>
        <w:t xml:space="preserve"> </w:t>
      </w:r>
      <w:r w:rsidRPr="007B7C93">
        <w:rPr>
          <w:lang w:val="hr-HR"/>
        </w:rPr>
        <w:t xml:space="preserve">površine 20,26 čm, </w:t>
      </w:r>
      <w:r w:rsidRPr="007B7C93">
        <w:rPr>
          <w:b/>
          <w:lang w:val="hr-HR"/>
        </w:rPr>
        <w:t>procijenjene vrijednosti 263.500,00 kuna</w:t>
      </w:r>
    </w:p>
    <w:p w:rsidRDefault="00C55F27" w:rsidP="00A1167B" w:rsidR="00C55F27" w:rsidRPr="00C24798">
      <w:pPr>
        <w:ind w:left="1080"/>
        <w:jc w:val="both"/>
        <w:rPr>
          <w:lang w:val="hr-HR"/>
        </w:rPr>
      </w:pPr>
    </w:p>
    <w:p w:rsidRDefault="00C55F27" w:rsidP="00A1167B" w:rsidR="00C55F27" w:rsidRPr="00C24798">
      <w:pPr>
        <w:ind w:left="1440"/>
        <w:jc w:val="both"/>
        <w:rPr>
          <w:lang w:val="hr-HR"/>
        </w:rPr>
      </w:pPr>
      <w:r w:rsidRPr="00C24798">
        <w:rPr>
          <w:b/>
          <w:lang w:val="hr-HR"/>
        </w:rPr>
        <w:lastRenderedPageBreak/>
        <w:t xml:space="preserve">13.  </w:t>
      </w:r>
      <w:r w:rsidRPr="00C24798">
        <w:rPr>
          <w:lang w:val="hr-HR"/>
        </w:rPr>
        <w:t>suvlasnički dio</w:t>
      </w:r>
      <w:r w:rsidRPr="00C24798">
        <w:rPr>
          <w:b/>
          <w:lang w:val="hr-HR"/>
        </w:rPr>
        <w:t xml:space="preserve">: </w:t>
      </w:r>
      <w:r w:rsidRPr="00C24798">
        <w:rPr>
          <w:lang w:val="hr-HR"/>
        </w:rPr>
        <w:t>9/100</w:t>
      </w:r>
      <w:r w:rsidRPr="00C24798">
        <w:rPr>
          <w:b/>
          <w:lang w:val="hr-HR"/>
        </w:rPr>
        <w:t xml:space="preserve"> </w:t>
      </w:r>
      <w:r w:rsidRPr="00C24798">
        <w:rPr>
          <w:lang w:val="hr-HR"/>
        </w:rPr>
        <w:t>ETAŽNO VLASNIŠTVO (E-13)</w:t>
      </w:r>
      <w:r w:rsidRPr="00C24798">
        <w:rPr>
          <w:b/>
          <w:lang w:val="hr-HR"/>
        </w:rPr>
        <w:t xml:space="preserve"> – </w:t>
      </w:r>
      <w:r w:rsidRPr="00C24798">
        <w:rPr>
          <w:lang w:val="hr-HR"/>
        </w:rPr>
        <w:t xml:space="preserve">Dvoetažni trosobni stan sa terasom u etaži potkrovlja 1 i 2 površine 80,15 čm, </w:t>
      </w:r>
      <w:r w:rsidRPr="00C24798">
        <w:rPr>
          <w:b/>
          <w:lang w:val="hr-HR"/>
        </w:rPr>
        <w:t>procijenjene vrijednosti</w:t>
      </w:r>
      <w:r w:rsidR="00A1167B">
        <w:rPr>
          <w:lang w:val="hr-HR"/>
        </w:rPr>
        <w:t xml:space="preserve"> </w:t>
      </w:r>
      <w:r w:rsidRPr="00C24798">
        <w:rPr>
          <w:b/>
          <w:lang w:val="hr-HR"/>
        </w:rPr>
        <w:t xml:space="preserve"> 1.181.500,00 kuna</w:t>
      </w:r>
    </w:p>
    <w:p w:rsidRDefault="00C55F27" w:rsidP="00C55F27" w:rsidR="00C55F27" w:rsidRPr="00C24798">
      <w:pPr>
        <w:jc w:val="both"/>
        <w:rPr>
          <w:lang w:val="hr-HR"/>
        </w:rPr>
      </w:pPr>
    </w:p>
    <w:p w:rsidRDefault="00C55F27" w:rsidP="00A1167B" w:rsidR="00C55F27" w:rsidRPr="00A1167B">
      <w:pPr>
        <w:ind w:left="1440"/>
        <w:jc w:val="both"/>
        <w:rPr>
          <w:lang w:val="hr-HR"/>
        </w:rPr>
      </w:pPr>
      <w:r w:rsidRPr="007F2CDF">
        <w:rPr>
          <w:b/>
          <w:u w:val="single"/>
          <w:lang w:val="hr-HR"/>
        </w:rPr>
        <w:t>14.</w:t>
      </w:r>
      <w:r w:rsidRPr="00C24798">
        <w:rPr>
          <w:lang w:val="hr-HR"/>
        </w:rPr>
        <w:t xml:space="preserve">  suvlasnički dio: 5/100 ETAŽNO VLASNIŠTVO (E-14) – Dvosobni stan u etaži  potkrovlja 1 površine 44,79 čm, </w:t>
      </w:r>
      <w:r w:rsidRPr="00C24798">
        <w:rPr>
          <w:b/>
          <w:lang w:val="hr-HR"/>
        </w:rPr>
        <w:t>procijenjene vrijednosti 686.300,00 kuna</w:t>
      </w:r>
    </w:p>
    <w:p w:rsidRDefault="00C55F27" w:rsidP="00C55F27" w:rsidR="00C55F27" w:rsidRPr="00C24798">
      <w:pPr>
        <w:jc w:val="both"/>
        <w:rPr>
          <w:lang w:val="hr-HR"/>
        </w:rPr>
      </w:pPr>
    </w:p>
    <w:p w:rsidRDefault="00C55F27" w:rsidP="00A1167B" w:rsidR="00C55F27" w:rsidRPr="00C24798">
      <w:pPr>
        <w:ind w:left="1440"/>
        <w:jc w:val="both"/>
        <w:rPr>
          <w:lang w:val="hr-HR"/>
        </w:rPr>
      </w:pPr>
      <w:r w:rsidRPr="007F2CDF">
        <w:rPr>
          <w:b/>
          <w:u w:val="single"/>
          <w:lang w:val="hr-HR"/>
        </w:rPr>
        <w:t>16.</w:t>
      </w:r>
      <w:r w:rsidRPr="00C24798">
        <w:rPr>
          <w:lang w:val="hr-HR"/>
        </w:rPr>
        <w:t xml:space="preserve">  suvlasnički dio: 8/100 ETAŽNO VLASNIŠTVO (E-16) – Dvoetažni trosobni stan sa</w:t>
      </w:r>
      <w:r w:rsidR="00A1167B">
        <w:rPr>
          <w:lang w:val="hr-HR"/>
        </w:rPr>
        <w:t xml:space="preserve"> </w:t>
      </w:r>
      <w:r w:rsidRPr="00C24798">
        <w:rPr>
          <w:lang w:val="hr-HR"/>
        </w:rPr>
        <w:t xml:space="preserve">terasom u etaži potkrovlja 1 i 2 površine 77,42 čm, </w:t>
      </w:r>
      <w:r w:rsidRPr="00C24798">
        <w:rPr>
          <w:b/>
          <w:lang w:val="hr-HR"/>
        </w:rPr>
        <w:t>procijenjene vrijednosti</w:t>
      </w:r>
      <w:r w:rsidR="00A1167B">
        <w:rPr>
          <w:b/>
          <w:lang w:val="hr-HR"/>
        </w:rPr>
        <w:t xml:space="preserve"> </w:t>
      </w:r>
      <w:r w:rsidRPr="00C24798">
        <w:rPr>
          <w:b/>
          <w:lang w:val="hr-HR"/>
        </w:rPr>
        <w:t>1.140.900,00 kuna</w:t>
      </w:r>
      <w:r w:rsidRPr="00C24798">
        <w:rPr>
          <w:lang w:val="hr-HR"/>
        </w:rPr>
        <w:t xml:space="preserve"> </w:t>
      </w:r>
    </w:p>
    <w:p w:rsidRDefault="00C55F27" w:rsidP="00C55F27" w:rsidR="00C55F27" w:rsidRPr="00C24798">
      <w:pPr>
        <w:jc w:val="both"/>
        <w:rPr>
          <w:b/>
          <w:lang w:val="hr-HR"/>
        </w:rPr>
      </w:pPr>
    </w:p>
    <w:p w:rsidRDefault="00C24798" w:rsidP="007F72BC" w:rsidR="00C55F27" w:rsidRPr="007F72BC">
      <w:pPr>
        <w:pStyle w:val="Odlomakpopisa"/>
        <w:numPr>
          <w:ilvl w:val="0"/>
          <w:numId w:val="15"/>
        </w:numPr>
        <w:jc w:val="both"/>
        <w:rPr>
          <w:lang w:val="hr-HR"/>
        </w:rPr>
      </w:pPr>
      <w:r w:rsidRPr="007F72BC">
        <w:rPr>
          <w:lang w:val="hr-HR"/>
        </w:rPr>
        <w:t xml:space="preserve">nekretnina upisana u </w:t>
      </w:r>
      <w:r w:rsidR="00C55F27" w:rsidRPr="007F72BC">
        <w:rPr>
          <w:b/>
          <w:u w:val="single"/>
          <w:lang w:val="hr-HR"/>
        </w:rPr>
        <w:t>zk.ul.br. 12038 k.o. Grad Zagreb</w:t>
      </w:r>
      <w:r w:rsidR="00C55F27" w:rsidRPr="007F72BC">
        <w:rPr>
          <w:lang w:val="hr-HR"/>
        </w:rPr>
        <w:t xml:space="preserve"> kao kč.br. 8613/73 – Kuća br. 38/A u Zagrebu, Jelenovac i dvorište, ukupne površine 1173 m2 ili 326,2 čhv, i to PODULOŠCI slijedećih brojeva i oznaka:</w:t>
      </w:r>
    </w:p>
    <w:p w:rsidRDefault="00C55F27" w:rsidP="00C55F27" w:rsidR="00C55F27" w:rsidRPr="00C24798">
      <w:pPr>
        <w:jc w:val="both"/>
        <w:rPr>
          <w:lang w:val="hr-HR"/>
        </w:rPr>
      </w:pPr>
    </w:p>
    <w:p w:rsidRDefault="00C55F27" w:rsidP="0068484F" w:rsidR="00C55F27" w:rsidRPr="00C24798">
      <w:pPr>
        <w:ind w:left="1440"/>
        <w:jc w:val="both"/>
        <w:rPr>
          <w:b/>
          <w:lang w:val="hr-HR"/>
        </w:rPr>
      </w:pPr>
      <w:r w:rsidRPr="007F2CDF">
        <w:rPr>
          <w:b/>
          <w:u w:val="single"/>
          <w:lang w:val="hr-HR"/>
        </w:rPr>
        <w:t>2</w:t>
      </w:r>
      <w:r w:rsidRPr="00C24798">
        <w:rPr>
          <w:b/>
          <w:lang w:val="hr-HR"/>
        </w:rPr>
        <w:t>.</w:t>
      </w:r>
      <w:r w:rsidRPr="00C24798">
        <w:rPr>
          <w:lang w:val="hr-HR"/>
        </w:rPr>
        <w:t xml:space="preserve">  suvlasnički dio 12/100 ETAŽNO VLASNIŠTVO (E-2) – Trosobni stan sa terasom u etaži</w:t>
      </w:r>
      <w:r w:rsidR="0068484F">
        <w:rPr>
          <w:lang w:val="hr-HR"/>
        </w:rPr>
        <w:t xml:space="preserve"> </w:t>
      </w:r>
      <w:r w:rsidRPr="00C24798">
        <w:rPr>
          <w:lang w:val="hr-HR"/>
        </w:rPr>
        <w:t xml:space="preserve">suterena površine 107,17 čm, </w:t>
      </w:r>
      <w:r w:rsidRPr="00C24798">
        <w:rPr>
          <w:b/>
          <w:lang w:val="hr-HR"/>
        </w:rPr>
        <w:t>procijenjene vrijednosti 1.752.800,00 kuna</w:t>
      </w:r>
    </w:p>
    <w:p w:rsidRDefault="00C55F27" w:rsidP="00A1167B" w:rsidR="00C55F27" w:rsidRPr="00C24798">
      <w:pPr>
        <w:ind w:firstLine="360" w:left="1080"/>
        <w:jc w:val="both"/>
        <w:rPr>
          <w:lang w:val="hr-HR"/>
        </w:rPr>
      </w:pPr>
    </w:p>
    <w:p w:rsidRDefault="00C55F27" w:rsidP="0068484F" w:rsidR="00C55F27" w:rsidRPr="00C24798">
      <w:pPr>
        <w:ind w:left="1440"/>
        <w:jc w:val="both"/>
        <w:rPr>
          <w:b/>
          <w:lang w:val="hr-HR"/>
        </w:rPr>
      </w:pPr>
      <w:r w:rsidRPr="007F2CDF">
        <w:rPr>
          <w:b/>
          <w:u w:val="single"/>
          <w:lang w:val="hr-HR"/>
        </w:rPr>
        <w:t>3</w:t>
      </w:r>
      <w:r w:rsidRPr="00C24798">
        <w:rPr>
          <w:b/>
          <w:lang w:val="hr-HR"/>
        </w:rPr>
        <w:t>.</w:t>
      </w:r>
      <w:r w:rsidRPr="00C24798">
        <w:rPr>
          <w:lang w:val="hr-HR"/>
        </w:rPr>
        <w:t xml:space="preserve">  suvlasnički dio 1/100 ETAŽNO VLASNIŠTVO (E-3) – Spremište 1 u etaži suterena</w:t>
      </w:r>
      <w:r w:rsidR="0068484F">
        <w:rPr>
          <w:lang w:val="hr-HR"/>
        </w:rPr>
        <w:t xml:space="preserve"> </w:t>
      </w:r>
      <w:r w:rsidRPr="00C24798">
        <w:rPr>
          <w:lang w:val="hr-HR"/>
        </w:rPr>
        <w:t xml:space="preserve">površine 2,15 čm, </w:t>
      </w:r>
      <w:r w:rsidRPr="00C24798">
        <w:rPr>
          <w:b/>
          <w:lang w:val="hr-HR"/>
        </w:rPr>
        <w:t>procijenene vrijednosti 22.100,00 kuna</w:t>
      </w:r>
    </w:p>
    <w:p w:rsidRDefault="00C55F27" w:rsidP="00A1167B" w:rsidR="00C55F27" w:rsidRPr="00C24798">
      <w:pPr>
        <w:ind w:left="1080"/>
        <w:jc w:val="both"/>
        <w:rPr>
          <w:b/>
          <w:lang w:val="hr-HR"/>
        </w:rPr>
      </w:pPr>
      <w:r w:rsidRPr="00C24798">
        <w:rPr>
          <w:b/>
          <w:lang w:val="hr-HR"/>
        </w:rPr>
        <w:t xml:space="preserve">    </w:t>
      </w:r>
    </w:p>
    <w:p w:rsidRDefault="00C55F27" w:rsidP="00A1167B" w:rsidR="00C55F27" w:rsidRPr="00C24798">
      <w:pPr>
        <w:numPr>
          <w:ilvl w:val="0"/>
          <w:numId w:val="12"/>
        </w:numPr>
        <w:ind w:left="1800"/>
        <w:jc w:val="both"/>
        <w:rPr>
          <w:b/>
          <w:lang w:val="hr-HR"/>
        </w:rPr>
      </w:pPr>
      <w:r w:rsidRPr="00C24798">
        <w:rPr>
          <w:lang w:val="hr-HR"/>
        </w:rPr>
        <w:t>suvlasnički dio: 1/100 ETAŽNO VLASNIŠTVO (E-4)</w:t>
      </w:r>
      <w:r w:rsidRPr="00C24798">
        <w:rPr>
          <w:b/>
          <w:lang w:val="hr-HR"/>
        </w:rPr>
        <w:t xml:space="preserve"> – </w:t>
      </w:r>
      <w:r w:rsidR="0068484F">
        <w:rPr>
          <w:lang w:val="hr-HR"/>
        </w:rPr>
        <w:t>Spremište 2 u etaži</w:t>
      </w:r>
      <w:r w:rsidR="007B7C93">
        <w:rPr>
          <w:lang w:val="hr-HR"/>
        </w:rPr>
        <w:t xml:space="preserve"> </w:t>
      </w:r>
      <w:r w:rsidRPr="00C24798">
        <w:rPr>
          <w:lang w:val="hr-HR"/>
        </w:rPr>
        <w:t xml:space="preserve">suterena površine 2,15 čm, </w:t>
      </w:r>
      <w:r w:rsidRPr="00C24798">
        <w:rPr>
          <w:b/>
          <w:lang w:val="hr-HR"/>
        </w:rPr>
        <w:t>procijenjene vrijednosti 22.100,00 kuna</w:t>
      </w:r>
    </w:p>
    <w:p w:rsidRDefault="00C55F27" w:rsidP="00C55F27" w:rsidR="00C55F27" w:rsidRPr="00C24798">
      <w:pPr>
        <w:jc w:val="both"/>
        <w:rPr>
          <w:lang w:val="hr-HR"/>
        </w:rPr>
      </w:pPr>
      <w:r w:rsidRPr="00C24798">
        <w:rPr>
          <w:lang w:val="hr-HR"/>
        </w:rPr>
        <w:t xml:space="preserve">   </w:t>
      </w:r>
    </w:p>
    <w:p w:rsidRDefault="00C55F27" w:rsidP="00C55F27" w:rsidR="00C55F27" w:rsidRPr="00C24798">
      <w:pPr>
        <w:jc w:val="both"/>
        <w:rPr>
          <w:lang w:val="hr-HR"/>
        </w:rPr>
      </w:pPr>
    </w:p>
    <w:p w:rsidRDefault="00E04B5A" w:rsidP="007F72BC" w:rsidR="00C55F27" w:rsidRPr="007F72BC">
      <w:pPr>
        <w:pStyle w:val="Odlomakpopisa"/>
        <w:numPr>
          <w:ilvl w:val="0"/>
          <w:numId w:val="15"/>
        </w:numPr>
        <w:jc w:val="both"/>
        <w:rPr>
          <w:lang w:val="hr-HR"/>
        </w:rPr>
      </w:pPr>
      <w:r w:rsidRPr="007F72BC">
        <w:rPr>
          <w:lang w:val="hr-HR"/>
        </w:rPr>
        <w:t>nekretnina upisana u</w:t>
      </w:r>
      <w:r w:rsidR="00C55F27" w:rsidRPr="007F72BC">
        <w:rPr>
          <w:b/>
          <w:lang w:val="hr-HR"/>
        </w:rPr>
        <w:t xml:space="preserve">  </w:t>
      </w:r>
      <w:r w:rsidR="00C55F27" w:rsidRPr="007F72BC">
        <w:rPr>
          <w:b/>
          <w:u w:val="single"/>
          <w:lang w:val="hr-HR"/>
        </w:rPr>
        <w:t>zk.ul.br. 12039 k.o. Grad Zagreb</w:t>
      </w:r>
      <w:r w:rsidR="00C55F27" w:rsidRPr="007F72BC">
        <w:rPr>
          <w:lang w:val="hr-HR"/>
        </w:rPr>
        <w:t xml:space="preserve"> kao kčbr. 8613/72 - Kuća br. 38/B u Zagrebu, Jelenovac i dvorište, ukupne površine 1044 m2 ili 290,3 čhv, i to PODULOŠCI slijedećih brojeva i oznaka:</w:t>
      </w:r>
    </w:p>
    <w:p w:rsidRDefault="00C55F27" w:rsidP="00C55F27" w:rsidR="00C55F27" w:rsidRPr="00C24798">
      <w:pPr>
        <w:jc w:val="both"/>
        <w:rPr>
          <w:lang w:val="hr-HR"/>
        </w:rPr>
      </w:pPr>
    </w:p>
    <w:p w:rsidRDefault="00C55F27" w:rsidP="0068484F" w:rsidR="00C55F27" w:rsidRPr="00C24798">
      <w:pPr>
        <w:ind w:left="1800"/>
        <w:jc w:val="both"/>
        <w:rPr>
          <w:b/>
          <w:lang w:val="hr-HR"/>
        </w:rPr>
      </w:pPr>
      <w:r w:rsidRPr="00C24798">
        <w:rPr>
          <w:b/>
          <w:lang w:val="hr-HR"/>
        </w:rPr>
        <w:t>3.</w:t>
      </w:r>
      <w:r w:rsidRPr="00C24798">
        <w:rPr>
          <w:lang w:val="hr-HR"/>
        </w:rPr>
        <w:t xml:space="preserve">  suvlasnički dio: 1/100 ETAŽNO VLASNIŠTVO (E-3) – Spremište 1 u etaži suterena</w:t>
      </w:r>
      <w:r w:rsidR="0068484F">
        <w:rPr>
          <w:lang w:val="hr-HR"/>
        </w:rPr>
        <w:t xml:space="preserve"> </w:t>
      </w:r>
      <w:r w:rsidRPr="00C24798">
        <w:rPr>
          <w:lang w:val="hr-HR"/>
        </w:rPr>
        <w:t xml:space="preserve"> površine 2,15 čm, </w:t>
      </w:r>
      <w:r w:rsidRPr="00C24798">
        <w:rPr>
          <w:b/>
          <w:lang w:val="hr-HR"/>
        </w:rPr>
        <w:t>procijenjene vrijednosti 22.100,00 kuna</w:t>
      </w:r>
      <w:r w:rsidRPr="00C24798">
        <w:rPr>
          <w:lang w:val="hr-HR"/>
        </w:rPr>
        <w:t xml:space="preserve"> </w:t>
      </w:r>
    </w:p>
    <w:p w:rsidRDefault="00C55F27" w:rsidP="00C55F27" w:rsidR="00C55F27">
      <w:pPr>
        <w:suppressAutoHyphens/>
        <w:autoSpaceDN w:val="false"/>
        <w:spacing w:lineRule="auto" w:line="244" w:after="160"/>
        <w:jc w:val="both"/>
        <w:textAlignment w:val="baseline"/>
        <w:rPr>
          <w:bCs/>
          <w:lang w:val="hr-HR"/>
        </w:rPr>
      </w:pPr>
    </w:p>
    <w:p w:rsidRDefault="007F2CDF" w:rsidP="0075729A" w:rsidR="00156FA9" w:rsidRPr="007F2CDF">
      <w:pPr>
        <w:suppressAutoHyphens/>
        <w:autoSpaceDN w:val="false"/>
        <w:spacing w:lineRule="auto" w:line="244" w:after="160"/>
        <w:ind w:firstLine="720"/>
        <w:jc w:val="both"/>
        <w:textAlignment w:val="baseline"/>
        <w:rPr>
          <w:bCs/>
          <w:lang w:val="hr-HR"/>
        </w:rPr>
      </w:pPr>
      <w:r>
        <w:rPr>
          <w:lang w:val="hr-HR"/>
        </w:rPr>
        <w:t>Na navedenim nekretninama upisan</w:t>
      </w:r>
      <w:r w:rsidR="00830D53">
        <w:rPr>
          <w:lang w:val="hr-HR"/>
        </w:rPr>
        <w:t>o</w:t>
      </w:r>
      <w:r>
        <w:rPr>
          <w:lang w:val="hr-HR"/>
        </w:rPr>
        <w:t xml:space="preserve"> </w:t>
      </w:r>
      <w:r w:rsidR="00830D53">
        <w:rPr>
          <w:lang w:val="hr-HR"/>
        </w:rPr>
        <w:t>je razlučno</w:t>
      </w:r>
      <w:r w:rsidR="00C4668A" w:rsidRPr="007F2CDF">
        <w:rPr>
          <w:lang w:val="hr-HR"/>
        </w:rPr>
        <w:t xml:space="preserve"> pravo u korist razlučnog vjerovnika</w:t>
      </w:r>
      <w:r w:rsidR="00124416" w:rsidRPr="007F2CDF">
        <w:rPr>
          <w:bCs/>
          <w:lang w:val="hr-HR"/>
        </w:rPr>
        <w:t xml:space="preserve"> </w:t>
      </w:r>
      <w:r w:rsidR="00830D53">
        <w:rPr>
          <w:bCs/>
          <w:lang w:val="hr-HR"/>
        </w:rPr>
        <w:t>CREDO BANKA d.d.</w:t>
      </w:r>
      <w:r w:rsidR="00185961">
        <w:rPr>
          <w:bCs/>
          <w:lang w:val="hr-HR"/>
        </w:rPr>
        <w:t xml:space="preserve"> u stečaju</w:t>
      </w:r>
      <w:r w:rsidR="00830D53">
        <w:rPr>
          <w:bCs/>
          <w:lang w:val="hr-HR"/>
        </w:rPr>
        <w:t>,</w:t>
      </w:r>
      <w:r w:rsidR="00185961">
        <w:rPr>
          <w:bCs/>
          <w:lang w:val="hr-HR"/>
        </w:rPr>
        <w:t xml:space="preserve"> </w:t>
      </w:r>
      <w:r w:rsidR="00830D53">
        <w:rPr>
          <w:bCs/>
          <w:lang w:val="hr-HR"/>
        </w:rPr>
        <w:t xml:space="preserve">Split, </w:t>
      </w:r>
      <w:r w:rsidR="0075729A" w:rsidRPr="0075729A">
        <w:rPr>
          <w:bCs/>
          <w:lang w:val="hr-HR"/>
        </w:rPr>
        <w:t>Zrinjsko-Frankopanska 58</w:t>
      </w:r>
      <w:r w:rsidR="00830D53">
        <w:rPr>
          <w:bCs/>
          <w:lang w:val="hr-HR"/>
        </w:rPr>
        <w:t>,</w:t>
      </w:r>
      <w:r w:rsidR="0075729A">
        <w:rPr>
          <w:bCs/>
          <w:lang w:val="hr-HR"/>
        </w:rPr>
        <w:t xml:space="preserve"> OIB 94141384086</w:t>
      </w:r>
      <w:r w:rsidR="007C553C">
        <w:rPr>
          <w:bCs/>
          <w:lang w:val="hr-HR"/>
        </w:rPr>
        <w:t>.</w:t>
      </w:r>
    </w:p>
    <w:p w:rsidRDefault="008C1E5A" w:rsidP="00E95190" w:rsidR="008C1E5A">
      <w:pPr>
        <w:spacing w:lineRule="auto" w:line="244"/>
        <w:ind w:left="720"/>
        <w:jc w:val="both"/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Default="00E8119A" w:rsidP="00E8119A" w:rsidR="00E8119A" w:rsidRPr="00156FA9">
      <w:pPr>
        <w:jc w:val="both"/>
        <w:rPr>
          <w:b/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DF7BA3">
        <w:rPr>
          <w:bCs/>
          <w:lang w:val="hr-HR"/>
        </w:rPr>
        <w:t>Općinskog</w:t>
      </w:r>
      <w:r w:rsidR="001F6B2D">
        <w:rPr>
          <w:bCs/>
          <w:lang w:val="hr-HR"/>
        </w:rPr>
        <w:t xml:space="preserve"> </w:t>
      </w:r>
      <w:r w:rsidR="00DF7BA3">
        <w:rPr>
          <w:bCs/>
          <w:lang w:val="hr-HR"/>
        </w:rPr>
        <w:t>građanskog</w:t>
      </w:r>
      <w:r w:rsidR="00DF7E1A">
        <w:rPr>
          <w:bCs/>
          <w:lang w:val="hr-HR"/>
        </w:rPr>
        <w:t xml:space="preserve"> sud</w:t>
      </w:r>
      <w:r w:rsidR="00DF7BA3">
        <w:rPr>
          <w:bCs/>
          <w:lang w:val="hr-HR"/>
        </w:rPr>
        <w:t>a</w:t>
      </w:r>
      <w:r w:rsidR="00DF7E1A">
        <w:rPr>
          <w:bCs/>
          <w:lang w:val="hr-HR"/>
        </w:rPr>
        <w:t xml:space="preserve"> u Zagrebu</w:t>
      </w:r>
      <w:r w:rsidR="00D132EB" w:rsidRPr="00156FA9">
        <w:rPr>
          <w:bCs/>
          <w:lang w:val="hr-HR"/>
        </w:rPr>
        <w:t>, zemljišnoknjižni odjel</w:t>
      </w:r>
      <w:r w:rsidR="00124416">
        <w:rPr>
          <w:bCs/>
          <w:lang w:val="hr-HR"/>
        </w:rPr>
        <w:t xml:space="preserve"> </w:t>
      </w:r>
      <w:r w:rsidR="00DF7E1A">
        <w:rPr>
          <w:bCs/>
          <w:lang w:val="hr-HR"/>
        </w:rPr>
        <w:t>Zagreb</w:t>
      </w:r>
      <w:r w:rsidR="00124416">
        <w:rPr>
          <w:bCs/>
          <w:lang w:val="hr-HR"/>
        </w:rPr>
        <w:t>.</w:t>
      </w:r>
    </w:p>
    <w:p w:rsidRDefault="00E8119A" w:rsidP="00E8119A" w:rsidR="00E8119A">
      <w:pPr>
        <w:jc w:val="both"/>
        <w:rPr>
          <w:bCs/>
          <w:lang w:val="hr-HR"/>
        </w:rPr>
      </w:pPr>
    </w:p>
    <w:p w:rsidRDefault="007C553C" w:rsidP="00E8119A" w:rsidR="007C553C">
      <w:pPr>
        <w:jc w:val="both"/>
        <w:rPr>
          <w:bCs/>
          <w:lang w:val="hr-HR"/>
        </w:rPr>
      </w:pPr>
    </w:p>
    <w:p w:rsidRDefault="007C553C" w:rsidP="00E8119A" w:rsidR="007C553C">
      <w:pPr>
        <w:jc w:val="both"/>
        <w:rPr>
          <w:bCs/>
          <w:lang w:val="hr-HR"/>
        </w:rPr>
      </w:pPr>
    </w:p>
    <w:p w:rsidRDefault="007C553C" w:rsidP="00E8119A" w:rsidR="007C553C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lastRenderedPageBreak/>
        <w:t>Obrazloženje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124416" w:rsidR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="00124416" w:rsidRPr="00156FA9">
        <w:rPr>
          <w:bCs/>
          <w:lang w:val="hr-HR"/>
        </w:rPr>
        <w:t>Rješenjem ovog suda broj St-</w:t>
      </w:r>
      <w:r w:rsidR="00DF7BA3">
        <w:rPr>
          <w:bCs/>
          <w:lang w:val="hr-HR"/>
        </w:rPr>
        <w:t>155/13</w:t>
      </w:r>
      <w:r w:rsidR="00124416" w:rsidRPr="00156FA9">
        <w:rPr>
          <w:bCs/>
          <w:lang w:val="hr-HR"/>
        </w:rPr>
        <w:t xml:space="preserve"> od </w:t>
      </w:r>
      <w:r w:rsidR="0012749A">
        <w:rPr>
          <w:bCs/>
          <w:lang w:val="hr-HR"/>
        </w:rPr>
        <w:t>10</w:t>
      </w:r>
      <w:r w:rsidR="00124416">
        <w:rPr>
          <w:bCs/>
          <w:lang w:val="hr-HR"/>
        </w:rPr>
        <w:t xml:space="preserve">. </w:t>
      </w:r>
      <w:r w:rsidR="0012749A">
        <w:rPr>
          <w:bCs/>
          <w:lang w:val="hr-HR"/>
        </w:rPr>
        <w:t>svibnja 201</w:t>
      </w:r>
      <w:r w:rsidR="00D460B3">
        <w:rPr>
          <w:bCs/>
          <w:lang w:val="hr-HR"/>
        </w:rPr>
        <w:t>3</w:t>
      </w:r>
      <w:r w:rsidR="00124416" w:rsidRPr="00156FA9">
        <w:rPr>
          <w:bCs/>
          <w:lang w:val="hr-HR"/>
        </w:rPr>
        <w:t>.</w:t>
      </w:r>
      <w:r w:rsidR="00CF6ADA">
        <w:rPr>
          <w:bCs/>
          <w:lang w:val="hr-HR"/>
        </w:rPr>
        <w:t>g.</w:t>
      </w:r>
      <w:r w:rsidR="00124416" w:rsidRPr="00156FA9">
        <w:rPr>
          <w:bCs/>
          <w:lang w:val="hr-HR"/>
        </w:rPr>
        <w:t xml:space="preserve"> otvoren je stečajni postupak nad stečajnim dužnikom </w:t>
      </w:r>
      <w:r w:rsidR="0012749A" w:rsidRPr="00C55F27">
        <w:rPr>
          <w:color w:val="000000"/>
          <w:lang w:val="hr-HR"/>
        </w:rPr>
        <w:t>PROTOMA društvo s ograničenom odgovornošću za trgovinu i usluge, u stečaju, Zagreb, Jelenovac 38/B, MBS: 080482676, OIB: 70913134930</w:t>
      </w:r>
      <w:r w:rsidR="00124416" w:rsidRPr="00156FA9">
        <w:rPr>
          <w:bCs/>
          <w:lang w:val="hr-HR"/>
        </w:rPr>
        <w:t xml:space="preserve">, </w:t>
      </w:r>
      <w:r w:rsidR="00124416">
        <w:rPr>
          <w:bCs/>
          <w:lang w:val="hr-HR"/>
        </w:rPr>
        <w:t>te</w:t>
      </w:r>
      <w:r w:rsidR="00124416" w:rsidRPr="00156FA9">
        <w:rPr>
          <w:bCs/>
          <w:lang w:val="hr-HR"/>
        </w:rPr>
        <w:t xml:space="preserve"> stečajnu masu čin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nekretnin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koj</w:t>
      </w:r>
      <w:r w:rsidR="00124416">
        <w:rPr>
          <w:bCs/>
          <w:lang w:val="hr-HR"/>
        </w:rPr>
        <w:t>e su</w:t>
      </w:r>
      <w:r w:rsidR="00124416" w:rsidRPr="00156FA9">
        <w:rPr>
          <w:bCs/>
          <w:lang w:val="hr-HR"/>
        </w:rPr>
        <w:t xml:space="preserve"> predmet ove prodaje, a kako </w:t>
      </w:r>
      <w:r w:rsidR="00124416">
        <w:rPr>
          <w:bCs/>
          <w:lang w:val="hr-HR"/>
        </w:rPr>
        <w:t>su iste</w:t>
      </w:r>
      <w:r w:rsidR="00124416" w:rsidRPr="00156FA9">
        <w:rPr>
          <w:bCs/>
          <w:lang w:val="hr-HR"/>
        </w:rPr>
        <w:t xml:space="preserve"> naveden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i opisan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u točci I. </w:t>
      </w:r>
      <w:r w:rsidR="00124416">
        <w:rPr>
          <w:bCs/>
          <w:lang w:val="hr-HR"/>
        </w:rPr>
        <w:t xml:space="preserve">izreke </w:t>
      </w:r>
      <w:r w:rsidR="00124416" w:rsidRPr="00156FA9">
        <w:rPr>
          <w:bCs/>
          <w:lang w:val="hr-HR"/>
        </w:rPr>
        <w:t xml:space="preserve">ovog rješenja. </w:t>
      </w:r>
    </w:p>
    <w:p w:rsidRDefault="00124416" w:rsidP="00124416" w:rsidR="00124416" w:rsidRPr="00C40EA8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>Stečajni</w:t>
      </w:r>
      <w:r w:rsidR="00CF6ADA">
        <w:rPr>
          <w:bCs/>
          <w:lang w:val="hr-HR"/>
        </w:rPr>
        <w:t xml:space="preserve"> upravitelj podnio je prijedlog, a nakon  što su u Općinskom građanskom sudu u Zagrebu, ovršni postupci vođeni pod posl. br. Ovr-3615/12 i Ovr-64/14 (prethodno </w:t>
      </w:r>
      <w:r w:rsidR="00C40EA8">
        <w:rPr>
          <w:bCs/>
          <w:lang w:val="hr-HR"/>
        </w:rPr>
        <w:t xml:space="preserve">Ovr-1737/12) obustavljeni, </w:t>
      </w:r>
      <w:r w:rsidR="005A1C8D">
        <w:rPr>
          <w:bCs/>
          <w:lang w:val="hr-HR"/>
        </w:rPr>
        <w:t xml:space="preserve"> </w:t>
      </w:r>
      <w:r w:rsidRPr="00156FA9">
        <w:rPr>
          <w:bCs/>
          <w:lang w:val="hr-HR"/>
        </w:rPr>
        <w:t>da se nekretnin</w:t>
      </w:r>
      <w:r>
        <w:rPr>
          <w:bCs/>
          <w:lang w:val="hr-HR"/>
        </w:rPr>
        <w:t>e</w:t>
      </w:r>
      <w:r w:rsidRPr="00156FA9">
        <w:rPr>
          <w:bCs/>
          <w:lang w:val="hr-HR"/>
        </w:rPr>
        <w:t xml:space="preserve"> opisan</w:t>
      </w:r>
      <w:r>
        <w:rPr>
          <w:bCs/>
          <w:lang w:val="hr-HR"/>
        </w:rPr>
        <w:t>e</w:t>
      </w:r>
      <w:r w:rsidRPr="00156FA9">
        <w:rPr>
          <w:bCs/>
          <w:lang w:val="hr-HR"/>
        </w:rPr>
        <w:t xml:space="preserve"> u točci I. ovog rješenja, a na </w:t>
      </w:r>
      <w:r>
        <w:rPr>
          <w:bCs/>
          <w:lang w:val="hr-HR"/>
        </w:rPr>
        <w:t>kojima</w:t>
      </w:r>
      <w:r w:rsidR="00F73341">
        <w:rPr>
          <w:bCs/>
          <w:lang w:val="hr-HR"/>
        </w:rPr>
        <w:t xml:space="preserve"> je upisano</w:t>
      </w:r>
      <w:r w:rsidR="00B95BB4">
        <w:rPr>
          <w:bCs/>
          <w:lang w:val="hr-HR"/>
        </w:rPr>
        <w:t xml:space="preserve"> </w:t>
      </w:r>
      <w:r w:rsidR="00F73341">
        <w:rPr>
          <w:bCs/>
          <w:lang w:val="hr-HR"/>
        </w:rPr>
        <w:t>razlučno pravo</w:t>
      </w:r>
      <w:r w:rsidRPr="00156FA9">
        <w:rPr>
          <w:bCs/>
          <w:lang w:val="hr-HR"/>
        </w:rPr>
        <w:t xml:space="preserve"> u korist </w:t>
      </w:r>
      <w:r w:rsidR="00F73341">
        <w:rPr>
          <w:bCs/>
          <w:lang w:val="hr-HR"/>
        </w:rPr>
        <w:t>razlučnog</w:t>
      </w:r>
      <w:r w:rsidR="00B95BB4">
        <w:rPr>
          <w:bCs/>
          <w:lang w:val="hr-HR"/>
        </w:rPr>
        <w:t xml:space="preserve"> vjerovnika </w:t>
      </w:r>
      <w:r w:rsidRPr="00156FA9">
        <w:rPr>
          <w:bCs/>
          <w:lang w:val="hr-HR"/>
        </w:rPr>
        <w:t xml:space="preserve"> </w:t>
      </w:r>
      <w:r w:rsidR="00F73341">
        <w:rPr>
          <w:bCs/>
          <w:lang w:val="hr-HR"/>
        </w:rPr>
        <w:t xml:space="preserve">CREDO BANKA d.d. u stečaju, Split, </w:t>
      </w:r>
      <w:r w:rsidR="00F73341" w:rsidRPr="0075729A">
        <w:rPr>
          <w:bCs/>
          <w:lang w:val="hr-HR"/>
        </w:rPr>
        <w:t>Zrinjsko-Frankopanska 58</w:t>
      </w:r>
      <w:r w:rsidR="00F73341">
        <w:rPr>
          <w:bCs/>
          <w:lang w:val="hr-HR"/>
        </w:rPr>
        <w:t>, OIB 94141384086</w:t>
      </w:r>
      <w:r w:rsidR="00FA66FB">
        <w:rPr>
          <w:bCs/>
          <w:lang w:val="hr-HR"/>
        </w:rPr>
        <w:t xml:space="preserve">, </w:t>
      </w:r>
      <w:r w:rsidR="00A20E41">
        <w:rPr>
          <w:bCs/>
          <w:lang w:val="hr-HR"/>
        </w:rPr>
        <w:t>prodaju u stečajnom postupku uz odgovarajuću primjenu pravila o ovrsi na nekretninama.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Stoga je, a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>
        <w:rPr>
          <w:bCs/>
          <w:lang w:val="hr-HR"/>
        </w:rPr>
        <w:t>Stečajnog zakona (NN br. 71/15,104/17, dalje SZ)</w:t>
      </w:r>
      <w:r w:rsidRPr="00156FA9">
        <w:rPr>
          <w:bCs/>
          <w:lang w:val="hr-HR"/>
        </w:rPr>
        <w:t xml:space="preserve"> odlučeno kao u izreci ovog rješenja.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Zaključkom o prodaji odredit će se vrijednost nekretnina, način </w:t>
      </w:r>
      <w:r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Default="006C4C3A" w:rsidP="00124416" w:rsidR="006C4C3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 xml:space="preserve">U Zagrebu </w:t>
      </w:r>
      <w:r w:rsidR="00F73341">
        <w:rPr>
          <w:bCs/>
          <w:lang w:val="hr-HR"/>
        </w:rPr>
        <w:t>12</w:t>
      </w:r>
      <w:r w:rsidR="00904164">
        <w:rPr>
          <w:bCs/>
          <w:lang w:val="hr-HR"/>
        </w:rPr>
        <w:t xml:space="preserve">. </w:t>
      </w:r>
      <w:r w:rsidR="00F73341">
        <w:rPr>
          <w:bCs/>
          <w:lang w:val="hr-HR"/>
        </w:rPr>
        <w:t>srpnja</w:t>
      </w:r>
      <w:r w:rsidR="00124416">
        <w:rPr>
          <w:bCs/>
          <w:lang w:val="hr-HR"/>
        </w:rPr>
        <w:t xml:space="preserve"> 2018</w:t>
      </w:r>
      <w:r w:rsidR="00900F98" w:rsidRPr="00156FA9">
        <w:rPr>
          <w:bCs/>
          <w:lang w:val="hr-HR"/>
        </w:rPr>
        <w:t>.</w:t>
      </w:r>
      <w:r w:rsidR="00F73341">
        <w:rPr>
          <w:bCs/>
          <w:lang w:val="hr-HR"/>
        </w:rPr>
        <w:t>godine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Default="005C199F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="00E8119A" w:rsidRPr="00156FA9">
        <w:rPr>
          <w:bCs/>
          <w:lang w:val="hr-HR"/>
        </w:rPr>
        <w:t>LUCIJA BUTIGAN</w:t>
      </w:r>
      <w:r w:rsidR="000957EF">
        <w:rPr>
          <w:bCs/>
          <w:lang w:val="hr-HR"/>
        </w:rPr>
        <w:t>,v.r.</w:t>
      </w:r>
    </w:p>
    <w:p w:rsidRDefault="005C199F" w:rsidR="005C199F" w:rsidRPr="00156FA9">
      <w:pPr>
        <w:rPr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Default="00904164" w:rsidP="00E8119A" w:rsidR="00904164" w:rsidRPr="00156FA9">
      <w:pPr>
        <w:jc w:val="both"/>
        <w:rPr>
          <w:bCs/>
          <w:lang w:val="hr-HR"/>
        </w:rPr>
      </w:pPr>
    </w:p>
    <w:p w:rsidRDefault="000957EF" w:rsidP="000957EF" w:rsidR="000957EF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0957EF" w:rsidP="000957EF" w:rsidR="000957EF" w:rsidRPr="00A80390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0957EF" w:rsidP="000957EF" w:rsidR="000957EF" w:rsidRPr="00B43733">
      <w:pPr>
        <w:ind w:left="720"/>
        <w:jc w:val="both"/>
        <w:rPr>
          <w:lang w:val="hr-HR"/>
        </w:rPr>
      </w:pPr>
    </w:p>
    <w:sectPr w:rsidSect="006C4C3A" w:rsidR="000957EF" w:rsidRPr="00B43733">
      <w:headerReference w:type="even" r:id="rId10"/>
      <w:headerReference w:type="default" r:id="rId11"/>
      <w:pgSz w:h="15840" w:w="12240"/>
      <w:pgMar w:gutter="0" w:footer="709" w:header="709" w:left="1531" w:bottom="993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57E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C553C" w:rsidP="007C553C" w:rsidR="007C553C">
    <w:pPr>
      <w:pStyle w:val="Zaglavlje"/>
      <w:jc w:val="right"/>
      <w:rPr>
        <w:lang w:val="hr-HR"/>
      </w:rPr>
    </w:pPr>
    <w:r>
      <w:rPr>
        <w:lang w:val="hr-HR"/>
      </w:rPr>
      <w:tab/>
    </w:r>
    <w:r w:rsidRPr="00FA699B">
      <w:rPr>
        <w:lang w:val="hr-HR"/>
      </w:rPr>
      <w:t>20 St-</w:t>
    </w:r>
    <w:r>
      <w:rPr>
        <w:lang w:val="hr-HR"/>
      </w:rPr>
      <w:t>155/13</w:t>
    </w:r>
  </w:p>
  <w:p w:rsidRDefault="00556EA5" w:rsidP="007C553C" w:rsidR="00556EA5">
    <w:pPr>
      <w:pStyle w:val="Zaglavlje"/>
      <w:tabs>
        <w:tab w:pos="4536" w:val="clear"/>
        <w:tab w:pos="9072" w:val="clear"/>
        <w:tab w:pos="7870" w:val="left"/>
      </w:tabs>
      <w:rPr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CF48FC"/>
    <w:multiLevelType w:val="hybridMultilevel"/>
    <w:tmpl w:val="82E8789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3862EA"/>
    <w:multiLevelType w:val="hybridMultilevel"/>
    <w:tmpl w:val="83302914"/>
    <w:lvl w:tplc="66BC94DE" w:ilvl="0">
      <w:start w:val="8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E97E8E"/>
    <w:multiLevelType w:val="hybridMultilevel"/>
    <w:tmpl w:val="9444599C"/>
    <w:lvl w:tplc="1D32720E" w:ilvl="0">
      <w:start w:val="4"/>
      <w:numFmt w:val="decimal"/>
      <w:lvlText w:val="%1."/>
      <w:lvlJc w:val="left"/>
      <w:pPr>
        <w:ind w:hanging="360" w:left="72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475548C8"/>
    <w:multiLevelType w:val="hybridMultilevel"/>
    <w:tmpl w:val="99F61C94"/>
    <w:lvl w:tplc="6E228D7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9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3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61D0377"/>
    <w:multiLevelType w:val="hybridMultilevel"/>
    <w:tmpl w:val="6E5ADA1C"/>
    <w:lvl w:tplc="CAB03D6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1E7418"/>
    <w:multiLevelType w:val="hybridMultilevel"/>
    <w:tmpl w:val="A98AAD10"/>
    <w:lvl w:tplc="2C285D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5"/>
  </w:num>
  <w:num w:numId="5">
    <w:abstractNumId w:val="7"/>
  </w:num>
  <w:num w:numId="6">
    <w:abstractNumId w:val="10"/>
  </w:num>
  <w:num w:numId="7">
    <w:abstractNumId w:val="12"/>
  </w:num>
  <w:num w:numId="8">
    <w:abstractNumId w:val="9"/>
  </w:num>
  <w:num w:numId="9">
    <w:abstractNumId w:val="8"/>
  </w:num>
  <w:num w:numId="10">
    <w:abstractNumId w:val="0"/>
  </w:num>
  <w:num w:numId="11">
    <w:abstractNumId w:val="4"/>
  </w:num>
  <w:num w:numId="12">
    <w:abstractNumId w:val="6"/>
  </w:num>
  <w:num w:numId="13">
    <w:abstractNumId w:val="2"/>
  </w:num>
  <w:num w:numId="14">
    <w:abstractNumId w:val="15"/>
  </w:num>
  <w:num w:numId="15">
    <w:abstractNumId w:val="11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FAA"/>
    <w:rsid w:val="00025F49"/>
    <w:rsid w:val="000957EF"/>
    <w:rsid w:val="000A2C2E"/>
    <w:rsid w:val="000F764F"/>
    <w:rsid w:val="00124416"/>
    <w:rsid w:val="0012749A"/>
    <w:rsid w:val="00156FA9"/>
    <w:rsid w:val="001615CA"/>
    <w:rsid w:val="001756BF"/>
    <w:rsid w:val="00185961"/>
    <w:rsid w:val="001D5442"/>
    <w:rsid w:val="001F6B2D"/>
    <w:rsid w:val="0022378E"/>
    <w:rsid w:val="00261D1A"/>
    <w:rsid w:val="00284F18"/>
    <w:rsid w:val="002D2C50"/>
    <w:rsid w:val="00327503"/>
    <w:rsid w:val="003562DE"/>
    <w:rsid w:val="00372091"/>
    <w:rsid w:val="00391A2C"/>
    <w:rsid w:val="00396AC4"/>
    <w:rsid w:val="003A5D20"/>
    <w:rsid w:val="003B3BCB"/>
    <w:rsid w:val="003C4D0B"/>
    <w:rsid w:val="003C4DCA"/>
    <w:rsid w:val="00402D99"/>
    <w:rsid w:val="0043486B"/>
    <w:rsid w:val="004631ED"/>
    <w:rsid w:val="00476A95"/>
    <w:rsid w:val="004C07EC"/>
    <w:rsid w:val="00550C55"/>
    <w:rsid w:val="00556EA5"/>
    <w:rsid w:val="005833DA"/>
    <w:rsid w:val="005A1C8D"/>
    <w:rsid w:val="005C199F"/>
    <w:rsid w:val="006141C8"/>
    <w:rsid w:val="00616B0B"/>
    <w:rsid w:val="00636E23"/>
    <w:rsid w:val="00676049"/>
    <w:rsid w:val="0068484F"/>
    <w:rsid w:val="006C4C3A"/>
    <w:rsid w:val="007246F0"/>
    <w:rsid w:val="0075729A"/>
    <w:rsid w:val="007A6EB3"/>
    <w:rsid w:val="007B7C93"/>
    <w:rsid w:val="007C553C"/>
    <w:rsid w:val="007D74E1"/>
    <w:rsid w:val="007F2CDF"/>
    <w:rsid w:val="007F72BC"/>
    <w:rsid w:val="00830D53"/>
    <w:rsid w:val="008662C1"/>
    <w:rsid w:val="00893DAF"/>
    <w:rsid w:val="00893EFC"/>
    <w:rsid w:val="008A3528"/>
    <w:rsid w:val="008A3A05"/>
    <w:rsid w:val="008B6928"/>
    <w:rsid w:val="008C1E5A"/>
    <w:rsid w:val="008F1D43"/>
    <w:rsid w:val="00900F98"/>
    <w:rsid w:val="00904164"/>
    <w:rsid w:val="00942DA3"/>
    <w:rsid w:val="00943ABD"/>
    <w:rsid w:val="00950295"/>
    <w:rsid w:val="00960169"/>
    <w:rsid w:val="00992315"/>
    <w:rsid w:val="009B18BC"/>
    <w:rsid w:val="009C14BB"/>
    <w:rsid w:val="00A1167B"/>
    <w:rsid w:val="00A17656"/>
    <w:rsid w:val="00A20E41"/>
    <w:rsid w:val="00A840C5"/>
    <w:rsid w:val="00A85A0D"/>
    <w:rsid w:val="00AC26FC"/>
    <w:rsid w:val="00AC70B5"/>
    <w:rsid w:val="00AF4983"/>
    <w:rsid w:val="00B43733"/>
    <w:rsid w:val="00B617DE"/>
    <w:rsid w:val="00B7239F"/>
    <w:rsid w:val="00B95BB4"/>
    <w:rsid w:val="00BA50CD"/>
    <w:rsid w:val="00BD5C91"/>
    <w:rsid w:val="00C24798"/>
    <w:rsid w:val="00C40EA8"/>
    <w:rsid w:val="00C4668A"/>
    <w:rsid w:val="00C55F27"/>
    <w:rsid w:val="00C60078"/>
    <w:rsid w:val="00C6428A"/>
    <w:rsid w:val="00C65EF1"/>
    <w:rsid w:val="00C95015"/>
    <w:rsid w:val="00CE263D"/>
    <w:rsid w:val="00CE288C"/>
    <w:rsid w:val="00CE3BA2"/>
    <w:rsid w:val="00CF4FF8"/>
    <w:rsid w:val="00CF670B"/>
    <w:rsid w:val="00CF6ADA"/>
    <w:rsid w:val="00D132EB"/>
    <w:rsid w:val="00D21026"/>
    <w:rsid w:val="00D460B3"/>
    <w:rsid w:val="00D47B12"/>
    <w:rsid w:val="00D73ACE"/>
    <w:rsid w:val="00D75622"/>
    <w:rsid w:val="00DB38EB"/>
    <w:rsid w:val="00DD183B"/>
    <w:rsid w:val="00DD73AC"/>
    <w:rsid w:val="00DF7BA3"/>
    <w:rsid w:val="00DF7E1A"/>
    <w:rsid w:val="00E00207"/>
    <w:rsid w:val="00E04B5A"/>
    <w:rsid w:val="00E067E6"/>
    <w:rsid w:val="00E1602F"/>
    <w:rsid w:val="00E640D5"/>
    <w:rsid w:val="00E8119A"/>
    <w:rsid w:val="00E95190"/>
    <w:rsid w:val="00E95366"/>
    <w:rsid w:val="00ED2304"/>
    <w:rsid w:val="00EE41F7"/>
    <w:rsid w:val="00F30852"/>
    <w:rsid w:val="00F33F39"/>
    <w:rsid w:val="00F62A96"/>
    <w:rsid w:val="00F73341"/>
    <w:rsid w:val="00F907C0"/>
    <w:rsid w:val="00FA66FB"/>
    <w:rsid w:val="00FA699B"/>
    <w:rsid w:val="00FA7A3A"/>
    <w:rsid w:val="00FC595D"/>
    <w:rsid w:val="00FD6577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5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7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7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7E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7E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0957EF"/>
    <w:pPr>
      <w:spacing w:after="120"/>
      <w:ind w:left="283"/>
    </w:pPr>
    <w:rPr>
      <w:sz w:val="16"/>
      <w:szCs w:val="16"/>
      <w:lang w:eastAsia="hr-HR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0957EF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5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7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7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7E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7E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0957EF"/>
    <w:pPr>
      <w:spacing w:after="120"/>
      <w:ind w:left="283"/>
    </w:pPr>
    <w:rPr>
      <w:sz w:val="16"/>
      <w:szCs w:val="16"/>
      <w:lang w:eastAsia="hr-HR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0957E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St-155/2013-81</izvorni_sadrzaj>
    <derivirana_varijabla naziv="DomainObject.Oznaka_1">St-155/2013-81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L</izvorni_sadrzaj>
    <derivirana_varijabla naziv="DomainObject.Predmet.PrimjedbaSuca_1">3 L</derivirana_varijabla>
  </DomainObject.Predmet.PrimjedbaSuca>
  <DomainObject.Predmet.ProtustrankaFormated>
    <izvorni_sadrzaj>  PROTOMA D.O.O. zastupanog po punomoćniku Maja Pirš; ANA PIRŠ</izvorni_sadrzaj>
    <derivirana_varijabla naziv="DomainObject.Predmet.ProtustrankaFormated_1">  PROTOMA D.O.O. zastupanog po punomoćniku Maja Pirš; ANA PIRŠ</derivirana_varijabla>
  </DomainObject.Predmet.ProtustrankaFormated>
  <DomainObject.Predmet.ProtustrankaFormatedOIB>
    <izvorni_sadrzaj>  PROTOMA D.O.O., OIB 70913134930 zastupanog po punomoćniku Maja Pirš; ANA PIRŠ</izvorni_sadrzaj>
    <derivirana_varijabla naziv="DomainObject.Predmet.ProtustrankaFormatedOIB_1">  PROTOMA D.O.O., OIB 70913134930 zastupanog po punomoćniku Maja Pirš; ANA PIRŠ</derivirana_varijabla>
  </DomainObject.Predmet.ProtustrankaFormatedOIB>
  <DomainObject.Predmet.ProtustrankaFormatedWithAdress>
    <izvorni_sadrzaj> PROTOMA D.O.O., JELENOVAC 38 B, 10000 Zagreb zastupanog po punomoćniku Maja Pirš; ANA PIRŠ</izvorni_sadrzaj>
    <derivirana_varijabla naziv="DomainObject.Predmet.ProtustrankaFormatedWithAdress_1"> PROTOMA D.O.O., JELENOVAC 38 B, 10000 Zagreb zastupanog po punomoćniku Maja Pirš; ANA PIRŠ</derivirana_varijabla>
  </DomainObject.Predmet.ProtustrankaFormatedWithAdress>
  <DomainObject.Predmet.ProtustrankaFormatedWithAdressOIB>
    <izvorni_sadrzaj> PROTOMA D.O.O., OIB 70913134930, JELENOVAC 38 B, 10000 Zagreb zastupanog po punomoćniku Maja Pirš; ANA PIRŠ</izvorni_sadrzaj>
    <derivirana_varijabla naziv="DomainObject.Predmet.ProtustrankaFormatedWithAdressOIB_1"> PROTOMA D.O.O., OIB 70913134930, JELENOVAC 38 B, 10000 Zagreb zastupanog po punomoćniku Maja Pirš; ANA PIRŠ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 zastupanog po punomoćniku Maja Pirš; ANA PIRŠ</item>
    </izvorni_sadrzaj>
    <derivirana_varijabla naziv="DomainObject.Predmet.ProtuStrankaListFormated_1">
      <item>PROTOMA D.O.O. zastupanog po punomoćniku Maja Pirš; ANA PIRŠ</item>
    </derivirana_varijabla>
  </DomainObject.Predmet.ProtuStrankaListFormated>
  <DomainObject.Predmet.ProtuStrankaListFormatedOIB>
    <izvorni_sadrzaj>
      <item>PROTOMA D.O.O., OIB 70913134930 zastupanog po punomoćniku Maja Pirš; ANA PIRŠ</item>
    </izvorni_sadrzaj>
    <derivirana_varijabla naziv="DomainObject.Predmet.ProtuStrankaListFormatedOIB_1">
      <item>PROTOMA D.O.O., OIB 70913134930 zastupanog po punomoćniku Maja Pirš; ANA PIRŠ</item>
    </derivirana_varijabla>
  </DomainObject.Predmet.ProtuStrankaListFormatedOIB>
  <DomainObject.Predmet.ProtuStrankaListFormatedWithAdress>
    <izvorni_sadrzaj>
      <item>PROTOMA D.O.O., JELENOVAC 38 B, 10000 Zagreb zastupanog po punomoćniku Maja Pirš; ANA PIRŠ</item>
    </izvorni_sadrzaj>
    <derivirana_varijabla naziv="DomainObject.Predmet.ProtuStrankaListFormatedWithAdress_1">
      <item>PROTOMA D.O.O., JELENOVAC 38 B, 10000 Zagreb zastupanog po punomoćniku Maja Pirš; ANA PIRŠ</item>
    </derivirana_varijabla>
  </DomainObject.Predmet.ProtuStrankaListFormatedWithAdress>
  <DomainObject.Predmet.ProtuStrankaListFormatedWithAdressOIB>
    <izvorni_sadrzaj>
      <item>PROTOMA D.O.O., OIB 70913134930, JELENOVAC 38 B, 10000 Zagreb zastupanog po punomoćniku Maja Pirš; ANA PIRŠ</item>
    </izvorni_sadrzaj>
    <derivirana_varijabla naziv="DomainObject.Predmet.ProtuStrankaListFormatedWithAdressOIB_1">
      <item>PROTOMA D.O.O., OIB 70913134930, JELENOVAC 38 B, 10000 Zagreb zastupanog po punomoćniku Maja Pirš; ANA PIRŠ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</izvorni_sadrzaj>
    <derivirana_varijabla naziv="DomainObject.Predmet.OstaliListFormated_1"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</derivirana_varijabla>
  </DomainObject.Predmet.OstaliListFormated>
  <DomainObject.Predmet.OstaliListFormatedOIB>
    <izvorni_sadrzaj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</izvorni_sadrzaj>
    <derivirana_varijabla naziv="DomainObject.Predmet.OstaliListFormatedOIB_1"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</derivirana_varijabla>
  </DomainObject.Predmet.OstaliListFormatedOIB>
  <DomainObject.Predmet.OstaliListFormatedWithAdress>
    <izvorni_sadrzaj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</izvorni_sadrzaj>
    <derivirana_varijabla naziv="DomainObject.Predmet.OstaliListFormatedWithAdress_1"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</derivirana_varijabla>
  </DomainObject.Predmet.OstaliListFormatedWithAdress>
  <DomainObject.Predmet.OstaliListFormatedWithAdressOIB>
    <izvorni_sadrzaj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</izvorni_sadrzaj>
    <derivirana_varijabla naziv="DomainObject.Predmet.OstaliListFormatedWithAdressOIB_1"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</derivirana_varijabla>
  </DomainObject.Predmet.OstaliListFormatedWithAdressOIB>
  <DomainObject.Predmet.OstaliListNazivFormated>
    <izvorni_sadrzaj>
      <item>Maja Pirš</item>
      <item>Raiffeisenbank Austria d.d.</item>
      <item>Nebojša Antolić</item>
      <item>ANA PIRŠ</item>
      <item>VESNA JAKOVLJEVIĆ, odvjetnica</item>
    </izvorni_sadrzaj>
    <derivirana_varijabla naziv="DomainObject.Predmet.OstaliListNazivFormated_1">
      <item>Maja Pirš</item>
      <item>Raiffeisenbank Austria d.d.</item>
      <item>Nebojša Antolić</item>
      <item>ANA PIRŠ</item>
      <item>VESNA JAKOVLJEVIĆ, odvjetnica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Nebojša Antolić, OIB 94511496457</item>
      <item>ANA PIRŠ</item>
      <item>VESNA JAKOVLJEVIĆ, odvjetnica</item>
    </izvorni_sadrzaj>
    <derivirana_varijabla naziv="DomainObject.Predmet.OstaliListNazivFormatedOIB_1">
      <item>Maja Pirš, OIB 73812165437</item>
      <item>Raiffeisenbank Austria d.d., OIB 53056966535</item>
      <item>Nebojša Antolić, OIB 94511496457</item>
      <item>ANA PIRŠ</item>
      <item>VESNA JAKOVLJEVIĆ,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St-155/2013-81</izvorni_sadrzaj>
    <derivirana_varijabla naziv="DomainObject.PoslovniBrojDokumenta_1">St-155/2013-81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</izvorni_sadrzaj>
    <derivirana_varijabla naziv="DomainObject.Predmet.SudioniciListNaziv_1"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</izvorni_sadrzaj>
    <derivirana_varijabla naziv="DomainObject.Predmet.SudioniciListNazivOIB_1"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797</properties:Words>
  <properties:Characters>4491</properties:Characters>
  <properties:Lines>122</properties:Lines>
  <properties:Paragraphs>41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5397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2018-06-15T09:49:00Z</dcterms:created>
  <dc:creator>BISERKA</dc:creator>
  <cp:lastModifiedBy>Monika Grbac</cp:lastModifiedBy>
  <cp:lastPrinted>2018-06-15T09:49:00Z</cp:lastPrinted>
  <dcterms:modified xmlns:xsi="http://www.w3.org/2001/XMLSchema-instance" xsi:type="dcterms:W3CDTF">2018-07-12T11:28:00Z</dcterms:modified>
  <cp:revision>15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St-155/2013-81 / Odluka - Rješenje - prodaja (RJEŠENJE O PRODAJI-.docx)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