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88be" w14:paraId="ebc88b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6F61CB">
        <w:t xml:space="preserve"> </w:t>
      </w:r>
      <w:r w:rsidR="00284546">
        <w:t xml:space="preserve">AUTO SERVIS OKTAN j.d.o.o., </w:t>
      </w:r>
      <w:proofErr w:type="spellStart"/>
      <w:r w:rsidR="00284546">
        <w:t>Kalinovac</w:t>
      </w:r>
      <w:proofErr w:type="spellEnd"/>
      <w:r w:rsidR="00284546">
        <w:t>, Kolodvorska 66, OIB: 30020823457</w:t>
      </w:r>
      <w:r w:rsidR="00CE7454">
        <w:t xml:space="preserve">, </w:t>
      </w:r>
      <w:r w:rsidR="006F61CB">
        <w:t>14</w:t>
      </w:r>
      <w:r w:rsidR="005C2222">
        <w:t xml:space="preserve">. veljače </w:t>
      </w:r>
      <w:r w:rsidR="00CE7454">
        <w:t>2017</w:t>
      </w:r>
      <w:r w:rsidR="00EF04AA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592C7A" w:rsidP="00C212B4" w:rsidR="006121E1">
      <w:pPr>
        <w:ind w:firstLine="709"/>
        <w:jc w:val="both"/>
      </w:pPr>
      <w:r>
        <w:t>Pozivaju se osobe koje imaju pravni interes za provedbom ovog stečajnog postupka nad stečajnim dužnikom</w:t>
      </w:r>
      <w:r w:rsidR="00284546">
        <w:t xml:space="preserve"> AUTO SERVIS OKTAN j.d.o.o., </w:t>
      </w:r>
      <w:proofErr w:type="spellStart"/>
      <w:r w:rsidR="00284546">
        <w:t>Kalinovac</w:t>
      </w:r>
      <w:proofErr w:type="spellEnd"/>
      <w:r w:rsidR="00284546">
        <w:t>, Kolodvorska 66, OIB: 30020823457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</w:t>
      </w:r>
      <w:r w:rsidR="00332598">
        <w:t>m na poslovni broj spisa St-</w:t>
      </w:r>
      <w:r w:rsidR="00284546">
        <w:t>1029</w:t>
      </w:r>
      <w:r w:rsidR="006F61CB">
        <w:t>/16</w:t>
      </w:r>
      <w:r>
        <w:t>, jer će u protivnom sud donijeti rješenje o otvaranju i zaključenju stečajnog postupka.</w:t>
      </w:r>
    </w:p>
    <w:p w:rsidRDefault="00592C7A" w:rsidP="00C212B4" w:rsidR="00592C7A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F61CB">
        <w:rPr>
          <w:rFonts w:cs="Times New Roman"/>
        </w:rPr>
        <w:t>14</w:t>
      </w:r>
      <w:r w:rsidR="005C2222">
        <w:rPr>
          <w:rFonts w:cs="Times New Roman"/>
        </w:rPr>
        <w:t>. veljače</w:t>
      </w:r>
      <w:r w:rsidR="00CE7454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 xml:space="preserve">primjerka, putem ovoga </w:t>
      </w:r>
      <w:r w:rsidR="00CE7454">
        <w:t>suda, Visokom trgovačkom sudu Republike Hrvatske</w:t>
      </w:r>
      <w:r w:rsidRPr="00D02E3D">
        <w:t>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8B0" w:rsidP="00BA0147" w:rsidR="004618B0">
      <w:r>
        <w:separator/>
      </w:r>
    </w:p>
  </w:endnote>
  <w:endnote w:id="0" w:type="continuationSeparator">
    <w:p w:rsidRDefault="004618B0" w:rsidP="00BA0147" w:rsidR="00461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8B0" w:rsidP="00BA0147" w:rsidR="004618B0">
      <w:r>
        <w:separator/>
      </w:r>
    </w:p>
  </w:footnote>
  <w:footnote w:id="0" w:type="continuationSeparator">
    <w:p w:rsidRDefault="004618B0" w:rsidP="00BA0147" w:rsidR="00461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CF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56502C">
      <w:t>1029/16-6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719D6"/>
    <w:rsid w:val="00280C0F"/>
    <w:rsid w:val="00284546"/>
    <w:rsid w:val="0028752D"/>
    <w:rsid w:val="002A7BAD"/>
    <w:rsid w:val="002D481B"/>
    <w:rsid w:val="002D4F2D"/>
    <w:rsid w:val="00317223"/>
    <w:rsid w:val="003278BE"/>
    <w:rsid w:val="00332598"/>
    <w:rsid w:val="00333C49"/>
    <w:rsid w:val="00345FFA"/>
    <w:rsid w:val="003479D5"/>
    <w:rsid w:val="003538D1"/>
    <w:rsid w:val="003544E2"/>
    <w:rsid w:val="00363E19"/>
    <w:rsid w:val="003A689F"/>
    <w:rsid w:val="003B3055"/>
    <w:rsid w:val="003E622A"/>
    <w:rsid w:val="003F0BEA"/>
    <w:rsid w:val="00400984"/>
    <w:rsid w:val="00403A3C"/>
    <w:rsid w:val="00406AF2"/>
    <w:rsid w:val="00422D7D"/>
    <w:rsid w:val="00435EE6"/>
    <w:rsid w:val="0044358D"/>
    <w:rsid w:val="0046016D"/>
    <w:rsid w:val="00461516"/>
    <w:rsid w:val="004618B0"/>
    <w:rsid w:val="004D15D7"/>
    <w:rsid w:val="004F0C0D"/>
    <w:rsid w:val="004F263D"/>
    <w:rsid w:val="0056502C"/>
    <w:rsid w:val="0058239B"/>
    <w:rsid w:val="00586314"/>
    <w:rsid w:val="00591BCF"/>
    <w:rsid w:val="0059284F"/>
    <w:rsid w:val="00592C7A"/>
    <w:rsid w:val="005A09E6"/>
    <w:rsid w:val="005A139C"/>
    <w:rsid w:val="005A224A"/>
    <w:rsid w:val="005A7952"/>
    <w:rsid w:val="005B7318"/>
    <w:rsid w:val="005C2222"/>
    <w:rsid w:val="005C3FAE"/>
    <w:rsid w:val="005D0175"/>
    <w:rsid w:val="005F4618"/>
    <w:rsid w:val="005F7221"/>
    <w:rsid w:val="006063E0"/>
    <w:rsid w:val="006121E1"/>
    <w:rsid w:val="00613CF2"/>
    <w:rsid w:val="0061449B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6F61CB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969FA"/>
    <w:rsid w:val="008B385D"/>
    <w:rsid w:val="008B5950"/>
    <w:rsid w:val="008C41EF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953BA"/>
    <w:rsid w:val="00AB120E"/>
    <w:rsid w:val="00AC55E9"/>
    <w:rsid w:val="00AD144B"/>
    <w:rsid w:val="00AF1E8D"/>
    <w:rsid w:val="00B15F84"/>
    <w:rsid w:val="00B520A6"/>
    <w:rsid w:val="00B5758D"/>
    <w:rsid w:val="00B92546"/>
    <w:rsid w:val="00BA0147"/>
    <w:rsid w:val="00BA4A3C"/>
    <w:rsid w:val="00BB7851"/>
    <w:rsid w:val="00BE5D64"/>
    <w:rsid w:val="00BF4648"/>
    <w:rsid w:val="00C212B4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E7454"/>
    <w:rsid w:val="00CF79A6"/>
    <w:rsid w:val="00D077D7"/>
    <w:rsid w:val="00D20DAD"/>
    <w:rsid w:val="00D22FDA"/>
    <w:rsid w:val="00D27615"/>
    <w:rsid w:val="00D33E0A"/>
    <w:rsid w:val="00D36DC6"/>
    <w:rsid w:val="00D36EC9"/>
    <w:rsid w:val="00D37276"/>
    <w:rsid w:val="00D63CFC"/>
    <w:rsid w:val="00D63DAA"/>
    <w:rsid w:val="00D6683E"/>
    <w:rsid w:val="00D70B9C"/>
    <w:rsid w:val="00DB63DD"/>
    <w:rsid w:val="00DD27AA"/>
    <w:rsid w:val="00DD71FB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E2E99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36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36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OKTAN jednostavno društvo s ograničenom odgovornošću za održavanje i popravak motornih vozila</izvorni_sadrzaj>
    <derivirana_varijabla naziv="DomainObject.Predmet.ProtustrankaFormated_1">  AUTO SERVIS OKTAN jednostavno društvo s ograničenom odgovornošću za održavanje i popravak motornih vozila</derivirana_varijabla>
  </DomainObject.Predmet.ProtustrankaFormated>
  <DomainObject.Predmet.ProtustrankaFormatedOIB>
    <izvorni_sadrzaj>  AUTO SERVIS OKTAN jednostavno društvo s ograničenom odgovornošću za održavanje i popravak motornih vozila, OIB 30020823457</izvorni_sadrzaj>
    <derivirana_varijabla naziv="DomainObject.Predmet.ProtustrankaFormatedOIB_1">  AUTO SERVIS OKTAN jednostavno društvo s ograničenom odgovornošću za održavanje i popravak motornih vozila, OIB 30020823457</derivirana_varijabla>
  </DomainObject.Predmet.ProtustrankaFormatedOIB>
  <DomainObject.Predmet.ProtustrankaFormatedWithAdress>
    <izvorni_sadrzaj> AUTO SERVIS OKTAN jednostavno društvo s ograničenom odgovornošću za održavanje i popravak motornih vozila, Kolodvorska 66, 48361 Kalinovac</izvorni_sadrzaj>
    <derivirana_varijabla naziv="DomainObject.Predmet.ProtustrankaFormatedWithAdress_1"> AUTO SERVIS OKTAN jednostavno društvo s ograničenom odgovornošću za održavanje i popravak motornih vozila, Kolodvorska 66, 48361 Kalinovac</derivirana_varijabla>
  </DomainObject.Predmet.ProtustrankaFormatedWithAdress>
  <DomainObject.Predmet.ProtustrankaFormatedWithAdressOIB>
    <izvorni_sadrzaj> AUTO SERVIS OKTAN jednostavno društvo s ograničenom odgovornošću za održavanje i popravak motornih vozila, OIB 30020823457, Kolodvorska 66, 48361 Kalinovac</izvorni_sadrzaj>
    <derivirana_varijabla naziv="DomainObject.Predmet.ProtustrankaFormatedWithAdressOIB_1"> AUTO SERVIS OKTAN jednostavno društvo s ograničenom odgovornošću za održavanje i popravak motornih vozila, OIB 30020823457, Kolodvorska 66, 48361 Kalinovac</derivirana_varijabla>
  </DomainObject.Predmet.ProtustrankaFormatedWithAdressOIB>
  <DomainObject.Predmet.ProtustrankaWithAdress>
    <izvorni_sadrzaj>AUTO SERVIS OKTAN jednostavno društvo s ograničenom odgovornošću za održavanje i popravak motornih vozila Kolodvorska 66, 48361 Kalinovac</izvorni_sadrzaj>
    <derivirana_varijabla naziv="DomainObject.Predmet.ProtustrankaWithAdress_1">AUTO SERVIS OKTAN jednostavno društvo s ograničenom odgovornošću za održavanje i popravak motornih vozila Kolodvorska 66, 48361 Kalinovac</derivirana_varijabla>
  </DomainObject.Predmet.ProtustrankaWithAdress>
  <DomainObject.Predmet.ProtustrankaWithAdressOIB>
    <izvorni_sadrzaj>AUTO SERVIS OKTAN jednostavno društvo s ograničenom odgovornošću za održavanje i popravak motornih vozila, OIB 30020823457, Kolodvorska 66, 48361 Kalinovac</izvorni_sadrzaj>
    <derivirana_varijabla naziv="DomainObject.Predmet.ProtustrankaWithAdressOIB_1">AUTO SERVIS OKTAN jednostavno društvo s ograničenom odgovornošću za održavanje i popravak motornih vozila, OIB 30020823457, Kolodvorska 66, 48361 Kalinovac</derivirana_varijabla>
  </DomainObject.Predmet.ProtustrankaWithAdressOIB>
  <DomainObject.Predmet.ProtustrankaNazivFormated>
    <izvorni_sadrzaj>AUTO SERVIS OKTAN jednostavno društvo s ograničenom odgovornošću za održavanje i popravak motornih vozila</izvorni_sadrzaj>
    <derivirana_varijabla naziv="DomainObject.Predmet.ProtustrankaNazivFormated_1">AUTO SERVIS OKTAN jednostavno društvo s ograničenom odgovornošću za održavanje i popravak motornih vozila</derivirana_varijabla>
  </DomainObject.Predmet.ProtustrankaNazivFormated>
  <DomainObject.Predmet.ProtustrankaNazivFormatedOIB>
    <izvorni_sadrzaj>AUTO SERVIS OKTAN jednostavno društvo s ograničenom odgovornošću za održavanje i popravak motornih vozila, OIB 30020823457</izvorni_sadrzaj>
    <derivirana_varijabla naziv="DomainObject.Predmet.ProtustrankaNazivFormatedOIB_1">AUTO SERVIS OKTAN jednostavno društvo s ograničenom odgovornošću za održavanje i popravak motornih vozila, OIB 30020823457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5181.53</izvorni_sadrzaj>
    <derivirana_varijabla naziv="DomainObject.Predmet.TrenutnaVrijednost_1">5181.53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OKTAN jednostavno društvo s ograničenom odgovornošću za održavanje i popravak motornih vozila</item>
    </izvorni_sadrzaj>
    <derivirana_varijabla naziv="DomainObject.Predmet.ProtuStrankaListFormated_1">
      <item>AUTO SERVIS OKTAN jednostavno društvo s ograničenom odgovornošću za održavanje i popravak motornih vozila</item>
    </derivirana_varijabla>
  </DomainObject.Predmet.ProtuStrankaListFormated>
  <DomainObject.Predmet.ProtuStrankaListFormatedOIB>
    <izvorni_sadrzaj>
      <item>AUTO SERVIS OKTAN jednostavno društvo s ograničenom odgovornošću za održavanje i popravak motornih vozila, OIB 30020823457</item>
    </izvorni_sadrzaj>
    <derivirana_varijabla naziv="DomainObject.Predmet.ProtuStrankaListFormatedOIB_1">
      <item>AUTO SERVIS OKTAN jednostavno društvo s ograničenom odgovornošću za održavanje i popravak motornih vozila, OIB 30020823457</item>
    </derivirana_varijabla>
  </DomainObject.Predmet.ProtuStrankaListFormatedOIB>
  <DomainObject.Predmet.ProtuStrankaListFormatedWithAdress>
    <izvorni_sadrzaj>
      <item>AUTO SERVIS OKTAN jednostavno društvo s ograničenom odgovornošću za održavanje i popravak motornih vozila, Kolodvorska 66, 48361 Kalinovac</item>
    </izvorni_sadrzaj>
    <derivirana_varijabla naziv="DomainObject.Predmet.ProtuStrankaListFormatedWithAdress_1">
      <item>AUTO SERVIS OKTAN jednostavno društvo s ograničenom odgovornošću za održavanje i popravak motornih vozila, Kolodvorska 66, 48361 Kalinovac</item>
    </derivirana_varijabla>
  </DomainObject.Predmet.ProtuStrankaListFormatedWithAdress>
  <DomainObject.Predmet.ProtuStrankaListFormatedWithAdressOIB>
    <izvorni_sadrzaj>
      <item>AUTO SERVIS OKTAN jednostavno društvo s ograničenom odgovornošću za održavanje i popravak motornih vozila, OIB 30020823457, Kolodvorska 66, 48361 Kalinovac</item>
    </izvorni_sadrzaj>
    <derivirana_varijabla naziv="DomainObject.Predmet.ProtuStrankaListFormatedWithAdressOIB_1">
      <item>AUTO SERVIS OKTAN jednostavno društvo s ograničenom odgovornošću za održavanje i popravak motornih vozila, OIB 30020823457, Kolodvorska 66, 48361 Kalinovac</item>
    </derivirana_varijabla>
  </DomainObject.Predmet.ProtuStrankaListFormatedWithAdressOIB>
  <DomainObject.Predmet.ProtuStrankaListNazivFormated>
    <izvorni_sadrzaj>
      <item>AUTO SERVIS OKTAN jednostavno društvo s ograničenom odgovornošću za održavanje i popravak motornih vozila</item>
    </izvorni_sadrzaj>
    <derivirana_varijabla naziv="DomainObject.Predmet.ProtuStrankaListNazivFormated_1">
      <item>AUTO SERVIS OKTAN jednostavno društvo s ograničenom odgovornošću za održavanje i popravak motornih vozila</item>
    </derivirana_varijabla>
  </DomainObject.Predmet.ProtuStrankaListNazivFormated>
  <DomainObject.Predmet.ProtuStrankaListNazivFormatedOIB>
    <izvorni_sadrzaj>
      <item>AUTO SERVIS OKTAN jednostavno društvo s ograničenom odgovornošću za održavanje i popravak motornih vozila, OIB 30020823457</item>
    </izvorni_sadrzaj>
    <derivirana_varijabla naziv="DomainObject.Predmet.ProtuStrankaListNazivFormatedOIB_1">
      <item>AUTO SERVIS OKTAN jednostavno društvo s ograničenom odgovornošću za održavanje i popravak motornih vozila, OIB 30020823457</item>
    </derivirana_varijabla>
  </DomainObject.Predmet.ProtuStrankaListNazivFormatedOIB>
  <DomainObject.Predmet.OstaliListFormated>
    <izvorni_sadrzaj>
      <item>Sudski registar</item>
      <item>e-oglasna ploča</item>
      <item>ŽELJKO CIGANOVIĆ</item>
    </izvorni_sadrzaj>
    <derivirana_varijabla naziv="DomainObject.Predmet.OstaliListFormated_1">
      <item>Sudski registar</item>
      <item>e-oglasna ploča</item>
      <item>ŽELJKO CIGANOVIĆ</item>
    </derivirana_varijabla>
  </DomainObject.Predmet.OstaliListFormated>
  <DomainObject.Predmet.OstaliListFormatedOIB>
    <izvorni_sadrzaj>
      <item>Sudski registar</item>
      <item>e-oglasna ploča</item>
      <item>ŽELJKO CIGANOVIĆ, OIB 99676493881</item>
    </izvorni_sadrzaj>
    <derivirana_varijabla naziv="DomainObject.Predmet.OstaliListFormatedOIB_1">
      <item>Sudski registar</item>
      <item>e-oglasna ploča</item>
      <item>ŽELJKO CIGANOVIĆ, OIB 99676493881</item>
    </derivirana_varijabla>
  </DomainObject.Predmet.OstaliListFormatedOIB>
  <DomainObject.Predmet.OstaliListFormatedWithAdress>
    <izvorni_sadrzaj>
      <item>Sudski registar</item>
      <item>e-oglasna ploča</item>
      <item>ŽELJKO CIGANOVIĆ, Kolodvorska 66, 48361 Kalinovac</item>
    </izvorni_sadrzaj>
    <derivirana_varijabla naziv="DomainObject.Predmet.OstaliListFormatedWithAdress_1">
      <item>Sudski registar</item>
      <item>e-oglasna ploča</item>
      <item>ŽELJKO CIGANOVIĆ, Kolodvorska 66, 48361 Kalinovac</item>
    </derivirana_varijabla>
  </DomainObject.Predmet.OstaliListFormatedWithAdress>
  <DomainObject.Predmet.OstaliListFormatedWithAdressOIB>
    <izvorni_sadrzaj>
      <item>Sudski registar</item>
      <item>e-oglasna ploča</item>
      <item>ŽELJKO CIGANOVIĆ, OIB 99676493881, Kolodvorska 66, 48361 Kalinovac</item>
    </izvorni_sadrzaj>
    <derivirana_varijabla naziv="DomainObject.Predmet.OstaliListFormatedWithAdressOIB_1">
      <item>Sudski registar</item>
      <item>e-oglasna ploča</item>
      <item>ŽELJKO CIGANOVIĆ, OIB 99676493881, Kolodvorska 66, 48361 Kalinovac</item>
    </derivirana_varijabla>
  </DomainObject.Predmet.OstaliListFormatedWithAdressOIB>
  <DomainObject.Predmet.OstaliListNazivFormated>
    <izvorni_sadrzaj>
      <item>Sudski registar</item>
      <item>e-oglasna ploča</item>
      <item>ŽELJKO CIGANOVIĆ</item>
    </izvorni_sadrzaj>
    <derivirana_varijabla naziv="DomainObject.Predmet.OstaliListNazivFormated_1">
      <item>Sudski registar</item>
      <item>e-oglasna ploča</item>
      <item>ŽELJKO CIGANOVIĆ</item>
    </derivirana_varijabla>
  </DomainObject.Predmet.OstaliListNazivFormated>
  <DomainObject.Predmet.OstaliListNazivFormatedOIB>
    <izvorni_sadrzaj>
      <item>Sudski registar</item>
      <item>e-oglasna ploča</item>
      <item>ŽELJKO CIGANOVIĆ, OIB 99676493881</item>
    </izvorni_sadrzaj>
    <derivirana_varijabla naziv="DomainObject.Predmet.OstaliListNazivFormatedOIB_1">
      <item>Sudski registar</item>
      <item>e-oglasna ploča</item>
      <item>ŽELJKO CIGANOVIĆ, OIB 99676493881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OKTAN jednostavno društvo s ograničenom odgovornošću za održavanje i popravak motornih vozila</izvorni_sadrzaj>
    <derivirana_varijabla naziv="DomainObject.Predmet.ProtustrankaIDrugi_1">AUTO SERVIS OKTAN jednostavno društvo s ograničenom odgovornošću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OKTAN jednostavno društvo s ograničenom odgovornošću za održavanje i popravak motornih vozila, OIB 30020823457, Kolodvorska 66, 48361 Kalinovac</izvorni_sadrzaj>
    <derivirana_varijabla naziv="DomainObject.Predmet.ProtustrankaIDrugiAdressOIB_1">AUTO SERVIS OKTAN jednostavno društvo s ograničenom odgovornošću za održavanje i popravak motornih vozila, OIB 30020823457, Kolodvorska 66, 48361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OKTAN jednostavno društvo s ograničenom odgovornošću za održavanje i popravak motornih vozila</item>
      <item>Sudski registar</item>
      <item>e-oglasna ploča</item>
      <item>ŽELJKO CIGANOVIĆ</item>
    </izvorni_sadrzaj>
    <derivirana_varijabla naziv="DomainObject.Predmet.SudioniciListNaziv_1">
      <item>Financijska agencija</item>
      <item>AUTO SERVIS OKTAN jednostavno društvo s ograničenom odgovornošću za održavanje i popravak motornih vozila</item>
      <item>Sudski registar</item>
      <item>e-oglasna ploča</item>
      <item>ŽELJKO CIGANOVIĆ</item>
    </derivirana_varijabla>
  </DomainObject.Predmet.SudioniciListNaziv>
  <DomainObject.Predmet.SudioniciListAdressOIB>
    <izvorni_sadrzaj>
      <item>Financijska agencija, OIB 85821130368, Ulica grada Vukovara 70,10000 Zagreb</item>
      <item>AUTO SERVIS OKTAN jednostavno društvo s ograničenom odgovornošću za održavanje i popravak motornih vozila, OIB 30020823457, Kolodvorska 66,48361 Kalinovac</item>
      <item>Sudski registar</item>
      <item>e-oglasna ploča</item>
      <item>ŽELJKO CIGANOVIĆ, OIB 99676493881, Kolodvorska 66,48361 Kalinovac</item>
    </izvorni_sadrzaj>
    <derivirana_varijabla naziv="DomainObject.Predmet.SudioniciListAdressOIB_1">
      <item>Financijska agencija, OIB 85821130368, Ulica grada Vukovara 70,10000 Zagreb</item>
      <item>AUTO SERVIS OKTAN jednostavno društvo s ograničenom odgovornošću za održavanje i popravak motornih vozila, OIB 30020823457, Kolodvorska 66,48361 Kalinovac</item>
      <item>Sudski registar</item>
      <item>e-oglasna ploča</item>
      <item>ŽELJKO CIGANOVIĆ, OIB 99676493881, Kolodvorska 66,48361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30020823457</item>
      <item>, OIB null</item>
      <item>, OIB null</item>
      <item>, OIB 99676493881</item>
    </izvorni_sadrzaj>
    <derivirana_varijabla naziv="DomainObject.Predmet.SudioniciListNazivOIB_1">
      <item>, OIB 85821130368</item>
      <item>, OIB 30020823457</item>
      <item>, OIB null</item>
      <item>, OIB null</item>
      <item>, OIB 99676493881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A7E5F-1441-4FBE-98B9-DCD4D1CB3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1533</properties:Characters>
  <properties:Lines>49</properties:Lines>
  <properties:Paragraphs>17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2017-02-14T07:57:00Z</cp:lastPrinted>
  <dcterms:modified xmlns:xsi="http://www.w3.org/2001/XMLSchema-instance" xsi:type="dcterms:W3CDTF">2017-02-14T07:58:00Z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