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64bb" w14:paraId="81264b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9D7CC1">
        <w:rPr>
          <w:szCs w:val="24"/>
          <w:lang w:val="hr-HR"/>
        </w:rPr>
        <w:t>2 St-</w:t>
      </w:r>
      <w:r w:rsidR="00C97E50">
        <w:rPr>
          <w:szCs w:val="24"/>
          <w:lang w:val="hr-HR"/>
        </w:rPr>
        <w:t>13</w:t>
      </w:r>
      <w:r w:rsidR="005D20C2">
        <w:rPr>
          <w:szCs w:val="24"/>
          <w:lang w:val="hr-HR"/>
        </w:rPr>
        <w:t>77</w:t>
      </w:r>
      <w:r w:rsidR="00B26C6E">
        <w:rPr>
          <w:szCs w:val="24"/>
          <w:lang w:val="hr-HR"/>
        </w:rPr>
        <w:t>/2016-</w:t>
      </w:r>
      <w:r w:rsidR="005D20C2">
        <w:rPr>
          <w:szCs w:val="24"/>
          <w:lang w:val="hr-HR"/>
        </w:rPr>
        <w:t>4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E55856" w:rsidP="00865844" w:rsidR="00E55856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E55856" w:rsidP="00865844" w:rsidR="00E55856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5D20C2" w:rsidRPr="00AC61C2">
        <w:rPr>
          <w:lang w:val="hr-HR"/>
        </w:rPr>
        <w:t>STREKON</w:t>
      </w:r>
      <w:r w:rsidR="005D20C2">
        <w:rPr>
          <w:lang w:val="hr-HR"/>
        </w:rPr>
        <w:t xml:space="preserve"> društvo s ograničenom odgovornošću za trgovinu i usluge, Stjepana Radića 8, Virovitica, MBS: 080723078, OIB: 66040315358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E55856">
        <w:rPr>
          <w:lang w:val="hr-HR"/>
        </w:rPr>
        <w:t>31.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E55856" w:rsidP="00865844" w:rsidR="00E55856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E55856" w:rsidP="00865844" w:rsidR="00E55856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5D20C2" w:rsidRPr="00AC61C2">
        <w:rPr>
          <w:lang w:val="hr-HR"/>
        </w:rPr>
        <w:t>STREKON</w:t>
      </w:r>
      <w:r w:rsidR="005D20C2">
        <w:rPr>
          <w:lang w:val="hr-HR"/>
        </w:rPr>
        <w:t xml:space="preserve"> društvo s ograničenom odgovornošću za trgovinu i usluge, Stjepana Radića 8, Virovitica, MBS: 080723078, OIB: 66040315358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E55856" w:rsidR="00E5585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E55856" w:rsidRPr="00EC2B4C">
        <w:rPr>
          <w:szCs w:val="24"/>
          <w:lang w:val="hr-HR"/>
        </w:rPr>
        <w:t xml:space="preserve">JASNA HROMADKO, Zagreb, </w:t>
      </w:r>
      <w:proofErr w:type="spellStart"/>
      <w:r w:rsidR="00E55856" w:rsidRPr="00EC2B4C">
        <w:rPr>
          <w:szCs w:val="24"/>
          <w:lang w:val="hr-HR"/>
        </w:rPr>
        <w:t>Zelengorska</w:t>
      </w:r>
      <w:proofErr w:type="spellEnd"/>
      <w:r w:rsidR="00E55856" w:rsidRPr="00EC2B4C">
        <w:rPr>
          <w:szCs w:val="24"/>
          <w:lang w:val="hr-HR"/>
        </w:rPr>
        <w:t xml:space="preserve"> br. 1, OIB:22088644509</w:t>
      </w:r>
      <w:r w:rsidR="00E55856"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5D20C2" w:rsidRPr="00AC61C2">
        <w:rPr>
          <w:lang w:val="hr-HR"/>
        </w:rPr>
        <w:t>STREKON</w:t>
      </w:r>
      <w:r w:rsidR="005D20C2">
        <w:rPr>
          <w:lang w:val="hr-HR"/>
        </w:rPr>
        <w:t xml:space="preserve"> društvo s ograničenom odgovornošću za trgovinu i usluge, Stjepana Radića 8, Virovitica, MBS: 080723078, OIB: 66040315358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E55856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E55856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E55856" w:rsidP="00865844" w:rsidR="00E55856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 zahtjevu FINE za provedbu skraćenog stečajnog postupka nad dužnikom, sud je temeljem odredbe čl. 430., 431. i 434. Stečajnog zakona ("Narodne novine" broj 71/15 – </w:t>
      </w:r>
      <w:r>
        <w:rPr>
          <w:szCs w:val="24"/>
          <w:lang w:val="hr-HR"/>
        </w:rPr>
        <w:lastRenderedPageBreak/>
        <w:t>dalje: SZ) oglasom poslovni broj St-</w:t>
      </w:r>
      <w:r w:rsidR="005D20C2">
        <w:rPr>
          <w:szCs w:val="24"/>
          <w:lang w:val="hr-HR"/>
        </w:rPr>
        <w:t>1377</w:t>
      </w:r>
      <w:r w:rsidR="00C97E50">
        <w:rPr>
          <w:szCs w:val="24"/>
          <w:lang w:val="hr-HR"/>
        </w:rPr>
        <w:t>/</w:t>
      </w:r>
      <w:r>
        <w:rPr>
          <w:szCs w:val="24"/>
          <w:lang w:val="hr-HR"/>
        </w:rPr>
        <w:t xml:space="preserve">2016-2, koji je objavljen na mrežnoj stranici e-oglasna ploča Trgovačkog suda u Bjelovaru </w:t>
      </w:r>
      <w:r w:rsidR="005D20C2">
        <w:rPr>
          <w:szCs w:val="24"/>
          <w:lang w:val="hr-HR"/>
        </w:rPr>
        <w:t>0</w:t>
      </w:r>
      <w:r w:rsidR="00E55856">
        <w:rPr>
          <w:szCs w:val="24"/>
          <w:lang w:val="hr-HR"/>
        </w:rPr>
        <w:t>6</w:t>
      </w:r>
      <w:r w:rsidR="00BE39A5">
        <w:rPr>
          <w:szCs w:val="24"/>
          <w:lang w:val="hr-HR"/>
        </w:rPr>
        <w:t xml:space="preserve">. </w:t>
      </w:r>
      <w:r w:rsidR="005D20C2">
        <w:rPr>
          <w:szCs w:val="24"/>
          <w:lang w:val="hr-HR"/>
        </w:rPr>
        <w:t>listopada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</w:t>
      </w:r>
      <w:r w:rsidR="0000117F">
        <w:rPr>
          <w:szCs w:val="24"/>
          <w:lang w:val="hr-HR"/>
        </w:rPr>
        <w:t xml:space="preserve">izlazi da imovina nije dostatna </w:t>
      </w:r>
      <w:r>
        <w:rPr>
          <w:szCs w:val="24"/>
          <w:lang w:val="hr-HR"/>
        </w:rPr>
        <w:t>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E55856" w:rsidP="00865844" w:rsidR="00E55856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E55856">
        <w:rPr>
          <w:szCs w:val="24"/>
          <w:lang w:val="hr-HR"/>
        </w:rPr>
        <w:t>31.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5F0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E55856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 MIROSLAV LOVREKOVIĆ</w:t>
      </w:r>
      <w:r w:rsidR="002C5F00">
        <w:rPr>
          <w:szCs w:val="24"/>
          <w:lang w:val="hr-HR"/>
        </w:rPr>
        <w:t>, v.r.</w:t>
      </w:r>
    </w:p>
    <w:p w:rsidRDefault="002C5F00" w:rsidP="002C6722" w:rsidR="002C5F0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Za točnost otpravka – ovlašteni službenik</w:t>
      </w:r>
    </w:p>
    <w:p w:rsidRDefault="002C5F00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 </w:t>
      </w:r>
    </w:p>
    <w:p w:rsidRDefault="00E55856" w:rsidP="002C6722" w:rsidR="00E55856">
      <w:pPr>
        <w:ind w:firstLine="4111"/>
        <w:jc w:val="both"/>
        <w:rPr>
          <w:szCs w:val="24"/>
          <w:lang w:val="hr-HR"/>
        </w:rPr>
      </w:pPr>
    </w:p>
    <w:p w:rsidRDefault="00E55856" w:rsidP="002C6722" w:rsidR="00E55856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E55856" w:rsidP="00E55856" w:rsidR="00E5585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(č. 128.st.8 SZ-a.) </w:t>
      </w:r>
      <w:r>
        <w:rPr>
          <w:szCs w:val="24"/>
          <w:lang w:val="hr-HR"/>
        </w:rPr>
        <w:lastRenderedPageBreak/>
        <w:t>Žalba se podnosi ovom sudu u dva istovjetna primjerka, a o žalbi odlučuje sudac pojedinac Trgovačkog suda u Bjelovaru.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0117F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21C3"/>
    <w:rsid w:val="00076D20"/>
    <w:rsid w:val="0008064A"/>
    <w:rsid w:val="000818C2"/>
    <w:rsid w:val="00083A9F"/>
    <w:rsid w:val="000A0175"/>
    <w:rsid w:val="000A0D05"/>
    <w:rsid w:val="000B4072"/>
    <w:rsid w:val="000D4A5B"/>
    <w:rsid w:val="000E4C4F"/>
    <w:rsid w:val="000E5844"/>
    <w:rsid w:val="000F6567"/>
    <w:rsid w:val="000F6A2C"/>
    <w:rsid w:val="000F7662"/>
    <w:rsid w:val="000F7F3F"/>
    <w:rsid w:val="00115D26"/>
    <w:rsid w:val="001277DF"/>
    <w:rsid w:val="00173B80"/>
    <w:rsid w:val="00174F97"/>
    <w:rsid w:val="0018516D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2B28"/>
    <w:rsid w:val="002C5F00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538F"/>
    <w:rsid w:val="003E6298"/>
    <w:rsid w:val="003F06A0"/>
    <w:rsid w:val="004000A7"/>
    <w:rsid w:val="00400AFB"/>
    <w:rsid w:val="00416410"/>
    <w:rsid w:val="004312A8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D138E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B58C1"/>
    <w:rsid w:val="005C64CE"/>
    <w:rsid w:val="005D20C2"/>
    <w:rsid w:val="005D636F"/>
    <w:rsid w:val="005D6F39"/>
    <w:rsid w:val="005F1F95"/>
    <w:rsid w:val="00606200"/>
    <w:rsid w:val="00612548"/>
    <w:rsid w:val="00616DB9"/>
    <w:rsid w:val="00617799"/>
    <w:rsid w:val="006257D4"/>
    <w:rsid w:val="00631182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0ED2"/>
    <w:rsid w:val="006F510B"/>
    <w:rsid w:val="006F6573"/>
    <w:rsid w:val="006F6AA7"/>
    <w:rsid w:val="0070080B"/>
    <w:rsid w:val="00703FBC"/>
    <w:rsid w:val="007064A2"/>
    <w:rsid w:val="00737C7E"/>
    <w:rsid w:val="00740CB2"/>
    <w:rsid w:val="007427C1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258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8F3869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1EC4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9D7CC1"/>
    <w:rsid w:val="00A1144D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26C6E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C71A4"/>
    <w:rsid w:val="00BD16FD"/>
    <w:rsid w:val="00BD2965"/>
    <w:rsid w:val="00BE2DEA"/>
    <w:rsid w:val="00BE39A5"/>
    <w:rsid w:val="00BE5ADE"/>
    <w:rsid w:val="00BE6817"/>
    <w:rsid w:val="00BE7DC6"/>
    <w:rsid w:val="00BF6A51"/>
    <w:rsid w:val="00C32C31"/>
    <w:rsid w:val="00C34643"/>
    <w:rsid w:val="00C46551"/>
    <w:rsid w:val="00C479C9"/>
    <w:rsid w:val="00C512C2"/>
    <w:rsid w:val="00C5382C"/>
    <w:rsid w:val="00C571FF"/>
    <w:rsid w:val="00C8144F"/>
    <w:rsid w:val="00C91888"/>
    <w:rsid w:val="00C92B8D"/>
    <w:rsid w:val="00C954F0"/>
    <w:rsid w:val="00C96925"/>
    <w:rsid w:val="00C97E50"/>
    <w:rsid w:val="00CA10EC"/>
    <w:rsid w:val="00CA376A"/>
    <w:rsid w:val="00CB2756"/>
    <w:rsid w:val="00CB2D4D"/>
    <w:rsid w:val="00CB6387"/>
    <w:rsid w:val="00CC335E"/>
    <w:rsid w:val="00CD3DEE"/>
    <w:rsid w:val="00CD5BC8"/>
    <w:rsid w:val="00CE67F4"/>
    <w:rsid w:val="00CF27D6"/>
    <w:rsid w:val="00CF7671"/>
    <w:rsid w:val="00D013C9"/>
    <w:rsid w:val="00D03D2C"/>
    <w:rsid w:val="00D03F04"/>
    <w:rsid w:val="00D11EFC"/>
    <w:rsid w:val="00D1708E"/>
    <w:rsid w:val="00D21544"/>
    <w:rsid w:val="00D361E0"/>
    <w:rsid w:val="00D45DC5"/>
    <w:rsid w:val="00D700C4"/>
    <w:rsid w:val="00D744CA"/>
    <w:rsid w:val="00D8079B"/>
    <w:rsid w:val="00D81EE5"/>
    <w:rsid w:val="00D9098A"/>
    <w:rsid w:val="00D96641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2592"/>
    <w:rsid w:val="00DF3D10"/>
    <w:rsid w:val="00DF7921"/>
    <w:rsid w:val="00E00414"/>
    <w:rsid w:val="00E012A4"/>
    <w:rsid w:val="00E022E2"/>
    <w:rsid w:val="00E10A08"/>
    <w:rsid w:val="00E159DE"/>
    <w:rsid w:val="00E16CB7"/>
    <w:rsid w:val="00E24F48"/>
    <w:rsid w:val="00E279B9"/>
    <w:rsid w:val="00E33502"/>
    <w:rsid w:val="00E3513E"/>
    <w:rsid w:val="00E55856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7767B"/>
    <w:rsid w:val="00F81A9E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2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2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2E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2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2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2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2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2E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2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2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St-1377/2016-4</izvorni_sadrzaj>
    <derivirana_varijabla naziv="DomainObject.Oznaka_1">St-1377/2016-4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St-1377/2016</izvorni_sadrzaj>
    <derivirana_varijabla naziv="DomainObject.Predmet.OznakaBroj_1">St-1377/2016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STREKON društvo s ograničenom odgovornošću za trgovinu i usluge zastupanog po punomoćniku Nataša Marković</izvorni_sadrzaj>
    <derivirana_varijabla naziv="DomainObject.Predmet.ProtustrankaFormated_1">  STREKON društvo s ograničenom odgovornošću za trgovinu i usluge zastupanog po punomoćniku Nataša Marković</derivirana_varijabla>
  </DomainObject.Predmet.ProtustrankaFormated>
  <DomainObject.Predmet.ProtustrankaFormatedOIB>
    <izvorni_sadrzaj>  STREKON društvo s ograničenom odgovornošću za trgovinu i usluge, OIB 66040315358 zastupanog po punomoćniku Nataša Marković</izvorni_sadrzaj>
    <derivirana_varijabla naziv="DomainObject.Predmet.ProtustrankaFormatedOIB_1">  STREKON društvo s ograničenom odgovornošću za trgovinu i usluge, OIB 66040315358 zastupanog po punomoćniku Nataša Marković</derivirana_varijabla>
  </DomainObject.Predmet.ProtustrankaFormatedOIB>
  <DomainObject.Predmet.ProtustrankaFormatedWithAdress>
    <izvorni_sadrzaj> STREKON društvo s ograničenom odgovornošću za trgovinu i usluge, Stjepana Radića 8, 33000 Virovitica zastupanog po punomoćniku Nataša Marković</izvorni_sadrzaj>
    <derivirana_varijabla naziv="DomainObject.Predmet.ProtustrankaFormatedWithAdress_1"> STREKON društvo s ograničenom odgovornošću za trgovinu i usluge, Stjepana Radića 8, 33000 Virovitica zastupanog po punomoćniku Nataša Marković</derivirana_varijabla>
  </DomainObject.Predmet.ProtustrankaFormatedWithAdress>
  <DomainObject.Predmet.ProtustrankaFormatedWithAdressOIB>
    <izvorni_sadrzaj> STREKON društvo s ograničenom odgovornošću za trgovinu i usluge, OIB 66040315358, Stjepana Radića 8, 33000 Virovitica zastupanog po punomoćniku Nataša Marković</izvorni_sadrzaj>
    <derivirana_varijabla naziv="DomainObject.Predmet.ProtustrankaFormatedWithAdressOIB_1"> STREKON društvo s ograničenom odgovornošću za trgovinu i usluge, OIB 66040315358, Stjepana Radića 8, 33000 Virovitica zastupanog po punomoćniku Nataša Marković</derivirana_varijabla>
  </DomainObject.Predmet.ProtustrankaFormatedWithAdressOIB>
  <DomainObject.Predmet.ProtustrankaWithAdress>
    <izvorni_sadrzaj>STREKON društvo s ograničenom odgovornošću za trgovinu i usluge Stjepana Radića 8, 33000 Virovitica</izvorni_sadrzaj>
    <derivirana_varijabla naziv="DomainObject.Predmet.ProtustrankaWithAdress_1">STREKON društvo s ograničenom odgovornošću za trgovinu i usluge Stjepana Radića 8, 33000 Virovitica</derivirana_varijabla>
  </DomainObject.Predmet.ProtustrankaWithAdress>
  <DomainObject.Predmet.ProtustrankaWithAdressOIB>
    <izvorni_sadrzaj>STREKON društvo s ograničenom odgovornošću za trgovinu i usluge, OIB 66040315358, Stjepana Radića 8, 33000 Virovitica</izvorni_sadrzaj>
    <derivirana_varijabla naziv="DomainObject.Predmet.ProtustrankaWithAdressOIB_1">STREKON društvo s ograničenom odgovornošću za trgovinu i usluge, OIB 66040315358, Stjepana Radića 8, 33000 Virovitica</derivirana_varijabla>
  </DomainObject.Predmet.ProtustrankaWithAdressOIB>
  <DomainObject.Predmet.ProtustrankaNazivFormated>
    <izvorni_sadrzaj>STREKON društvo s ograničenom odgovornošću za trgovinu i usluge</izvorni_sadrzaj>
    <derivirana_varijabla naziv="DomainObject.Predmet.ProtustrankaNazivFormated_1">STREKON društvo s ograničenom odgovornošću za trgovinu i usluge</derivirana_varijabla>
  </DomainObject.Predmet.ProtustrankaNazivFormated>
  <DomainObject.Predmet.ProtustrankaNazivFormatedOIB>
    <izvorni_sadrzaj>STREKON društvo s ograničenom odgovornošću za trgovinu i usluge, OIB 66040315358</izvorni_sadrzaj>
    <derivirana_varijabla naziv="DomainObject.Predmet.ProtustrankaNazivFormatedOIB_1">STREKON društvo s ograničenom odgovornošću za trgovinu i usluge, OIB 66040315358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STREKON društvo s ograničenom odgovornošću za trgovinu i usluge zastupanog po punomoćniku Nataša Marković</item>
    </izvorni_sadrzaj>
    <derivirana_varijabla naziv="DomainObject.Predmet.ProtuStrankaListFormated_1">
      <item>STREKON društvo s ograničenom odgovornošću za trgovinu i usluge zastupanog po punomoćniku Nataša Marković</item>
    </derivirana_varijabla>
  </DomainObject.Predmet.ProtuStrankaListFormated>
  <DomainObject.Predmet.ProtuStrankaListFormatedOIB>
    <izvorni_sadrzaj>
      <item>STREKON društvo s ograničenom odgovornošću za trgovinu i usluge, OIB 66040315358 zastupanog po punomoćniku Nataša Marković</item>
    </izvorni_sadrzaj>
    <derivirana_varijabla naziv="DomainObject.Predmet.ProtuStrankaListFormatedOIB_1">
      <item>STREKON društvo s ograničenom odgovornošću za trgovinu i usluge, OIB 66040315358 zastupanog po punomoćniku Nataša Marković</item>
    </derivirana_varijabla>
  </DomainObject.Predmet.ProtuStrankaListFormatedOIB>
  <DomainObject.Predmet.ProtuStrankaListFormatedWithAdress>
    <izvorni_sadrzaj>
      <item>STREKON društvo s ograničenom odgovornošću za trgovinu i usluge, Stjepana Radića 8, 33000 Virovitica zastupanog po punomoćniku Nataša Marković</item>
    </izvorni_sadrzaj>
    <derivirana_varijabla naziv="DomainObject.Predmet.ProtuStrankaListFormatedWithAdress_1">
      <item>STREKON društvo s ograničenom odgovornošću za trgovinu i usluge, Stjepana Radića 8, 33000 Virovitica zastupanog po punomoćniku Nataša Marković</item>
    </derivirana_varijabla>
  </DomainObject.Predmet.ProtuStrankaListFormatedWithAdress>
  <DomainObject.Predmet.ProtuStrankaListFormatedWithAdressOIB>
    <izvorni_sadrzaj>
      <item>STREKON društvo s ograničenom odgovornošću za trgovinu i usluge, OIB 66040315358, Stjepana Radića 8, 33000 Virovitica zastupanog po punomoćniku Nataša Marković</item>
    </izvorni_sadrzaj>
    <derivirana_varijabla naziv="DomainObject.Predmet.ProtuStrankaListFormatedWithAdressOIB_1">
      <item>STREKON društvo s ograničenom odgovornošću za trgovinu i usluge, OIB 66040315358, Stjepana Radića 8, 33000 Virovitica zastupanog po punomoćniku Nataša Marković</item>
    </derivirana_varijabla>
  </DomainObject.Predmet.ProtuStrankaListFormatedWithAdressOIB>
  <DomainObject.Predmet.ProtuStrankaListNazivFormated>
    <izvorni_sadrzaj>
      <item>STREKON društvo s ograničenom odgovornošću za trgovinu i usluge</item>
    </izvorni_sadrzaj>
    <derivirana_varijabla naziv="DomainObject.Predmet.ProtuStrankaListNazivFormated_1">
      <item>STREKON društvo s ograničenom odgovornošću za trgovinu i usluge</item>
    </derivirana_varijabla>
  </DomainObject.Predmet.ProtuStrankaListNazivFormated>
  <DomainObject.Predmet.ProtuStrankaListNazivFormatedOIB>
    <izvorni_sadrzaj>
      <item>STREKON društvo s ograničenom odgovornošću za trgovinu i usluge, OIB 66040315358</item>
    </izvorni_sadrzaj>
    <derivirana_varijabla naziv="DomainObject.Predmet.ProtuStrankaListNazivFormatedOIB_1">
      <item>STREKON društvo s ograničenom odgovornošću za trgovinu i usluge, OIB 66040315358</item>
    </derivirana_varijabla>
  </DomainObject.Predmet.ProtuStrankaListNazivFormatedOIB>
  <DomainObject.Predmet.OstaliListFormated>
    <izvorni_sadrzaj>
      <item>Nataša Marković punomoćnik sudionika u postupku STREKON društvo s ograničenom odgovornošću za trgovinu i usluge</item>
    </izvorni_sadrzaj>
    <derivirana_varijabla naziv="DomainObject.Predmet.OstaliListFormated_1">
      <item>Nataša Marković punomoćnik sudionika u postupku STREKON društvo s ograničenom odgovornošću za trgovinu i usluge</item>
    </derivirana_varijabla>
  </DomainObject.Predmet.OstaliListFormated>
  <DomainObject.Predmet.OstaliListFormatedOIB>
    <izvorni_sadrzaj>
      <item>Nataša Marković, OIB 89605365841 punomoćnik sudionika u postupku STREKON društvo s ograničenom odgovornošću za trgovinu i usluge</item>
    </izvorni_sadrzaj>
    <derivirana_varijabla naziv="DomainObject.Predmet.OstaliListFormatedOIB_1">
      <item>Nataša Marković, OIB 89605365841 punomoćnik sudionika u postupku STREKON društvo s ograničenom odgovornošću za trgovinu i usluge</item>
    </derivirana_varijabla>
  </DomainObject.Predmet.OstaliListFormatedOIB>
  <DomainObject.Predmet.OstaliListFormatedWithAdress>
    <izvorni_sadrzaj>
      <item>Nataša Marković, Pejačevićeva ulica 46, 33000 Virovitica punomoćnik sudionika u postupku STREKON društvo s ograničenom odgovornošću za trgovinu i usluge</item>
    </izvorni_sadrzaj>
    <derivirana_varijabla naziv="DomainObject.Predmet.OstaliListFormatedWithAdress_1">
      <item>Nataša Marković, Pejačevićeva ulica 46, 33000 Virovitica punomoćnik sudionika u postupku STREKON društvo s ograničenom odgovornošću za trgovinu i usluge</item>
    </derivirana_varijabla>
  </DomainObject.Predmet.OstaliListFormatedWithAdress>
  <DomainObject.Predmet.OstaliListFormatedWithAdressOIB>
    <izvorni_sadrzaj>
      <item>Nataša Marković, OIB 89605365841, Pejačevićeva ulica 46, 33000 Virovitica punomoćnik sudionika u postupku STREKON društvo s ograničenom odgovornošću za trgovinu i usluge</item>
    </izvorni_sadrzaj>
    <derivirana_varijabla naziv="DomainObject.Predmet.OstaliListFormatedWithAdressOIB_1">
      <item>Nataša Marković, OIB 89605365841, Pejačevićeva ulica 46, 33000 Virovitica punomoćnik sudionika u postupku STREKON društvo s ograničenom odgovornošću za trgovinu i usluge</item>
    </derivirana_varijabla>
  </DomainObject.Predmet.OstaliListFormatedWithAdressOIB>
  <DomainObject.Predmet.OstaliListNazivFormated>
    <izvorni_sadrzaj>
      <item>Nataša Marković</item>
    </izvorni_sadrzaj>
    <derivirana_varijabla naziv="DomainObject.Predmet.OstaliListNazivFormated_1">
      <item>Nataša Marković</item>
    </derivirana_varijabla>
  </DomainObject.Predmet.OstaliListNazivFormated>
  <DomainObject.Predmet.OstaliListNazivFormatedOIB>
    <izvorni_sadrzaj>
      <item>Nataša Marković, OIB 89605365841</item>
    </izvorni_sadrzaj>
    <derivirana_varijabla naziv="DomainObject.Predmet.OstaliListNazivFormatedOIB_1">
      <item>Nataša Marković, OIB 89605365841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St-1377/2016-4</izvorni_sadrzaj>
    <derivirana_varijabla naziv="DomainObject.PoslovniBrojDokumenta_1">St-1377/2016-4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STREKON društvo s ograničenom odgovornošću za trgovinu i usluge</izvorni_sadrzaj>
    <derivirana_varijabla naziv="DomainObject.Predmet.ProtustrankaIDrugi_1">STREKON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STREKON društvo s ograničenom odgovornošću za trgovinu i usluge, OIB 66040315358, Stjepana Radića 8, 33000 Virovitica</izvorni_sadrzaj>
    <derivirana_varijabla naziv="DomainObject.Predmet.ProtustrankaIDrugiAdressOIB_1">STREKON društvo s ograničenom odgovornošću za trgovinu i usluge, OIB 66040315358, Stjepana Radića 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STREKON društvo s ograničenom odgovornošću za trgovinu i usluge</item>
      <item>Nataša Marković</item>
    </izvorni_sadrzaj>
    <derivirana_varijabla naziv="DomainObject.Predmet.SudioniciListNaziv_1">
      <item>FINA, RC ZAGREB, Podružnica Bjelovar</item>
      <item>STREKON društvo s ograničenom odgovornošću za trgovinu i usluge</item>
      <item>Nataša Marković</item>
    </derivirana_varijabla>
  </DomainObject.Predmet.SudioniciListNaziv>
  <DomainObject.Predmet.SudioniciListAdressOIB>
    <izvorni_sadrzaj>
      <item>FINA, RC ZAGREB, Podružnica Bjelovar, OIB 85821130368, F. Supila 4,43000 Bjelovar</item>
      <item>STREKON društvo s ograničenom odgovornošću za trgovinu i usluge, OIB 66040315358, Stjepana Radića 8,33000 Virovitica</item>
      <item>Nataša Marković, OIB 89605365841, Pejačevićeva ulica 46,33000 Virovitica</item>
    </izvorni_sadrzaj>
    <derivirana_varijabla naziv="DomainObject.Predmet.SudioniciListAdressOIB_1">
      <item>FINA, RC ZAGREB, Podružnica Bjelovar, OIB 85821130368, F. Supila 4,43000 Bjelovar</item>
      <item>STREKON društvo s ograničenom odgovornošću za trgovinu i usluge, OIB 66040315358, Stjepana Radića 8,33000 Virovitica</item>
      <item>Nataša Marković, OIB 89605365841, Pejačevićeva ulica 46,33000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66040315358</item>
      <item>, OIB 89605365841</item>
    </izvorni_sadrzaj>
    <derivirana_varijabla naziv="DomainObject.Predmet.SudioniciListNazivOIB_1">
      <item>, OIB 85821130368</item>
      <item>, OIB 66040315358</item>
      <item>, OIB 89605365841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A87B9-8BEC-4410-A514-4F5F3023E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3758</properties:Characters>
  <properties:Lines>104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2016-12-07T07:38:00Z</dcterms:created>
  <dc:creator>Miroslav Lovreković</dc:creator>
  <cp:lastModifiedBy>Miroslav Lovreković</cp:lastModifiedBy>
  <cp:lastPrinted>2017-01-31T13:01:00Z</cp:lastPrinted>
  <dcterms:modified xmlns:xsi="http://www.w3.org/2001/XMLSchema-instance" xsi:type="dcterms:W3CDTF">2017-01-31T13:01:00Z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St-1377/2016-4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