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1904" w14:paraId="3971904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</w:t>
      </w:r>
      <w:r w:rsidR="00F738EB">
        <w:rPr>
          <w:lang w:val="hr-HR"/>
        </w:rPr>
        <w:t>355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A699B">
        <w:rPr>
          <w:lang w:val="hr-HR"/>
        </w:rPr>
        <w:t xml:space="preserve">UDRUGA HRVATSKIH BRANITELJA-DRAGOVOLJACA DOMOVINSKOG RATA-KLUB "50. SAMOSTALNI BATALJUN ZNG VIROVITICA", Virovitica, Matije Gupca 5,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EA699B">
        <w:rPr>
          <w:lang w:val="hr-HR"/>
        </w:rPr>
        <w:t>10000561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EA699B">
        <w:rPr>
          <w:lang w:val="hr-HR"/>
        </w:rPr>
        <w:t>71735987451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EA699B">
        <w:rPr>
          <w:lang w:val="hr-HR"/>
        </w:rPr>
        <w:t>355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EA699B">
        <w:rPr>
          <w:lang w:val="hr-HR"/>
        </w:rPr>
        <w:t>3. studenoga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A699B">
        <w:rPr>
          <w:lang w:val="hr-HR"/>
        </w:rPr>
        <w:t>3.030,69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EA699B">
        <w:rPr>
          <w:lang w:val="hr-HR"/>
        </w:rPr>
        <w:t xml:space="preserve"> – Antun Grizelj,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C2AA3">
        <w:rPr>
          <w:lang w:val="hr-HR"/>
        </w:rPr>
        <w:t>27.</w:t>
      </w:r>
      <w:r w:rsidR="00961F80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EA699B" w:rsidP="00ED652A" w:rsidR="00EA699B">
      <w:pPr>
        <w:rPr>
          <w:lang w:val="hr-HR"/>
        </w:rPr>
      </w:pPr>
      <w:r>
        <w:rPr>
          <w:lang w:val="hr-HR"/>
        </w:rPr>
        <w:t xml:space="preserve">            - predsjedniku udruge putem e-oglasne ploče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C2AA3">
        <w:rPr>
          <w:lang w:val="hr-HR"/>
        </w:rPr>
        <w:t>27</w:t>
      </w:r>
      <w:r w:rsidR="00870494">
        <w:rPr>
          <w:lang w:val="hr-HR"/>
        </w:rPr>
        <w:t>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2DD" w:rsidR="00BC32DD">
      <w:r>
        <w:separator/>
      </w:r>
    </w:p>
  </w:endnote>
  <w:endnote w:id="0" w:type="continuationSeparator">
    <w:p w:rsidRDefault="00BC32DD" w:rsidR="00B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2DD" w:rsidR="00BC32DD">
      <w:r>
        <w:separator/>
      </w:r>
    </w:p>
  </w:footnote>
  <w:footnote w:id="0" w:type="continuationSeparator">
    <w:p w:rsidRDefault="00BC32DD" w:rsidR="00BC32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910A7"/>
    <w:rsid w:val="001A3782"/>
    <w:rsid w:val="001A73A0"/>
    <w:rsid w:val="001B0A38"/>
    <w:rsid w:val="00207485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A5E5F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3857"/>
    <w:rsid w:val="00B7583B"/>
    <w:rsid w:val="00BB4535"/>
    <w:rsid w:val="00BC32DD"/>
    <w:rsid w:val="00C25B0A"/>
    <w:rsid w:val="00C57D5F"/>
    <w:rsid w:val="00C619A7"/>
    <w:rsid w:val="00C925E8"/>
    <w:rsid w:val="00CC2AA3"/>
    <w:rsid w:val="00CC7765"/>
    <w:rsid w:val="00CD6B0C"/>
    <w:rsid w:val="00CF14FC"/>
    <w:rsid w:val="00CF7FBD"/>
    <w:rsid w:val="00D3042A"/>
    <w:rsid w:val="00D6282E"/>
    <w:rsid w:val="00D75953"/>
    <w:rsid w:val="00D9464A"/>
    <w:rsid w:val="00DB284B"/>
    <w:rsid w:val="00DC38B1"/>
    <w:rsid w:val="00DC762B"/>
    <w:rsid w:val="00DC7979"/>
    <w:rsid w:val="00DD5821"/>
    <w:rsid w:val="00E247F3"/>
    <w:rsid w:val="00E423E8"/>
    <w:rsid w:val="00E70897"/>
    <w:rsid w:val="00E97333"/>
    <w:rsid w:val="00EA699B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738EB"/>
    <w:rsid w:val="00F9044B"/>
    <w:rsid w:val="00F95349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5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95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St-355/2015-2</izvorni_sadrzaj>
    <derivirana_varijabla naziv="DomainObject.Oznaka_1">St-355/2015-2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 BRANITELJA - DRAGOVOLJACA DOMOVINSKOG RATA - KLUB ''50. SAMOSTALNI BATALJUN ZNG VIROVITICA'', Virovitica</izvorni_sadrzaj>
    <derivirana_varijabla naziv="DomainObject.Predmet.ProtustrankaFormated_1">  UDRUGA HRVATSKI BRANITELJA - DRAGOVOLJACA DOMOVINSKOG RATA - KLUB ''50. SAMOSTALNI BATALJUN ZNG VIROVITICA'', Virovitica</derivirana_varijabla>
  </DomainObject.Predmet.ProtustrankaFormated>
  <DomainObject.Predmet.ProtustrankaFormatedOIB>
    <izvorni_sadrzaj>  UDRUGA HRVATSKI BRANITELJA - DRAGOVOLJACA DOMOVINSKOG RATA - KLUB ''50. SAMOSTALNI BATALJUN ZNG VIROVITICA'', Virovitica, OIB 71735987451</izvorni_sadrzaj>
    <derivirana_varijabla naziv="DomainObject.Predmet.ProtustrankaFormatedOIB_1">  UDRUGA HRVATSKI BRANITELJA - DRAGOVOLJACA DOMOVINSKOG RATA - KLUB ''50. SAMOSTALNI BATALJUN ZNG VIROVITICA'', Virovitica, OIB 71735987451</derivirana_varijabla>
  </DomainObject.Predmet.ProtustrankaFormatedOIB>
  <DomainObject.Predmet.ProtustrankaFormatedWithAdress>
    <izvorni_sadrzaj> UDRUGA HRVATSKI BRANITELJA - DRAGOVOLJACA DOMOVINSKOG RATA - KLUB ''50. SAMOSTALNI BATALJUN ZNG VIROVITICA'', Virovitica, Matije Gupca 5, 43000 Bjelovar</izvorni_sadrzaj>
    <derivirana_varijabla naziv="DomainObject.Predmet.ProtustrankaFormatedWithAdress_1"> UDRUGA HRVATSKI BRANITELJA - DRAGOVOLJACA DOMOVINSKOG RATA - KLUB ''50. SAMOSTALNI BATALJUN ZNG VIROVITICA'', Virovitica, Matije Gupca 5, 43000 Bjelovar</derivirana_varijabla>
  </DomainObject.Predmet.ProtustrankaFormatedWithAdress>
  <DomainObject.Predmet.ProtustrankaFormatedWithAdressOIB>
    <izvorni_sadrzaj> UDRUGA HRVATSKI BRANITELJA - DRAGOVOLJACA DOMOVINSKOG RATA - KLUB ''50. SAMOSTALNI BATALJUN ZNG VIROVITICA'', Virovitica, OIB 71735987451, Matije Gupca 5, 43000 Bjelovar</izvorni_sadrzaj>
    <derivirana_varijabla naziv="DomainObject.Predmet.ProtustrankaFormatedWithAdressOIB_1"> UDRUGA HRVATSKI BRANITELJA - DRAGOVOLJACA DOMOVINSKOG RATA - KLUB ''50. SAMOSTALNI BATALJUN ZNG VIROVITICA'', Virovitica, OIB 71735987451, Matije Gupca 5, 43000 Bjelovar</derivirana_varijabla>
  </DomainObject.Predmet.ProtustrankaFormatedWithAdressOIB>
  <DomainObject.Predmet.ProtustrankaWithAdress>
    <izvorni_sadrzaj>UDRUGA HRVATSKI BRANITELJA - DRAGOVOLJACA DOMOVINSKOG RATA - KLUB ''50. SAMOSTALNI BATALJUN ZNG VIROVITICA'', Virovitica Matije Gupca 5, 43000 Bjelovar</izvorni_sadrzaj>
    <derivirana_varijabla naziv="DomainObject.Predmet.ProtustrankaWithAdress_1">UDRUGA HRVATSKI BRANITELJA - DRAGOVOLJACA DOMOVINSKOG RATA - KLUB ''50. SAMOSTALNI BATALJUN ZNG VIROVITICA'', Virovitica Matije Gupca 5, 43000 Bjelovar</derivirana_varijabla>
  </DomainObject.Predmet.ProtustrankaWithAdress>
  <DomainObject.Predmet.ProtustrankaWith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WithAdressOIB_1">UDRUGA HRVATSKI BRANITELJA - DRAGOVOLJACA DOMOVINSKOG RATA - KLUB ''50. SAMOSTALNI BATALJUN ZNG VIROVITICA'', Virovitica, OIB 71735987451, Matije Gupca 5, 43000 Bjelovar</derivirana_varijabla>
  </DomainObject.Predmet.ProtustrankaWithAdressOIB>
  <DomainObject.Predmet.ProtustrankaNazivFormated>
    <izvorni_sadrzaj>UDRUGA HRVATSKI BRANITELJA - DRAGOVOLJACA DOMOVINSKOG RATA - KLUB ''50. SAMOSTALNI BATALJUN ZNG VIROVITICA'', Virovitica</izvorni_sadrzaj>
    <derivirana_varijabla naziv="DomainObject.Predmet.ProtustrankaNazivFormated_1">UDRUGA HRVATSKI BRANITELJA - DRAGOVOLJACA DOMOVINSKOG RATA - KLUB ''50. SAMOSTALNI BATALJUN ZNG VIROVITICA'', Virovitica</derivirana_varijabla>
  </DomainObject.Predmet.ProtustrankaNazivFormated>
  <DomainObject.Predmet.ProtustrankaNazivFormatedOIB>
    <izvorni_sadrzaj>UDRUGA HRVATSKI BRANITELJA - DRAGOVOLJACA DOMOVINSKOG RATA - KLUB ''50. SAMOSTALNI BATALJUN ZNG VIROVITICA'', Virovitica, OIB 71735987451</izvorni_sadrzaj>
    <derivirana_varijabla naziv="DomainObject.Predmet.ProtustrankaNazivFormatedOIB_1">UDRUGA HRVATSKI BRANITELJA - DRAGOVOLJACA DOMOVINSKOG RATA - KLUB ''50. SAMOSTALNI BATALJUN ZNG VIROVITICA'', Virovitica, OIB 71735987451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HRVATSKI BRANITELJA - DRAGOVOLJACA DOMOVINSKOG RATA - KLUB ''50. SAMOSTALNI BATALJUN ZNG VIROVITICA'', Virovitica</item>
    </izvorni_sadrzaj>
    <derivirana_varijabla naziv="DomainObject.Predmet.ProtuStrankaListFormated_1">
      <item>UDRUGA HRVATSKI BRANITELJA - DRAGOVOLJACA DOMOVINSKOG RATA - KLUB ''50. SAMOSTALNI BATALJUN ZNG VIROVITICA'', Virovitica</item>
    </derivirana_varijabla>
  </DomainObject.Predmet.ProtuStrankaListFormated>
  <DomainObject.Predmet.ProtuStrankaList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FormatedOIB_1">
      <item>UDRUGA HRVATSKI BRANITELJA - DRAGOVOLJACA DOMOVINSKOG RATA - KLUB ''50. SAMOSTALNI BATALJUN ZNG VIROVITICA'', Virovitica, OIB 71735987451</item>
    </derivirana_varijabla>
  </DomainObject.Predmet.ProtuStrankaListFormatedOIB>
  <DomainObject.Predmet.ProtuStrankaListFormatedWithAdress>
    <izvorni_sadrzaj>
      <item>UDRUGA HRVATSKI BRANITELJA - DRAGOVOLJACA DOMOVINSKOG RATA - KLUB ''50. SAMOSTALNI BATALJUN ZNG VIROVITICA'', Virovitica, Matije Gupca 5, 43000 Bjelovar</item>
    </izvorni_sadrzaj>
    <derivirana_varijabla naziv="DomainObject.Predmet.ProtuStrankaListFormatedWithAdress_1">
      <item>UDRUGA HRVATSKI BRANITELJA - DRAGOVOLJACA DOMOVINSKOG RATA - KLUB ''50. SAMOSTALNI BATALJUN ZNG VIROVITICA'', Virovitica, Matije Gupca 5, 43000 Bjelovar</item>
    </derivirana_varijabla>
  </DomainObject.Predmet.ProtuStrankaListFormatedWithAdress>
  <DomainObject.Predmet.ProtuStrankaListFormatedWithAdressOIB>
    <izvorni_sadrzaj>
      <item>UDRUGA HRVATSKI BRANITELJA - DRAGOVOLJACA DOMOVINSKOG RATA - KLUB ''50. SAMOSTALNI BATALJUN ZNG VIROVITICA'', Virovitica, OIB 71735987451, Matije Gupca 5, 43000 Bjelovar</item>
    </izvorni_sadrzaj>
    <derivirana_varijabla naziv="DomainObject.Predmet.ProtuStrankaListFormatedWithAdressOIB_1">
      <item>UDRUGA HRVATSKI BRANITELJA - DRAGOVOLJACA DOMOVINSKOG RATA - KLUB ''50. SAMOSTALNI BATALJUN ZNG VIROVITICA'', Virovitica, OIB 71735987451, Matije Gupca 5, 43000 Bjelovar</item>
    </derivirana_varijabla>
  </DomainObject.Predmet.ProtuStrankaListFormatedWithAdressOIB>
  <DomainObject.Predmet.ProtuStrankaListNazivFormated>
    <izvorni_sadrzaj>
      <item>UDRUGA HRVATSKI BRANITELJA - DRAGOVOLJACA DOMOVINSKOG RATA - KLUB ''50. SAMOSTALNI BATALJUN ZNG VIROVITICA'', Virovitica</item>
    </izvorni_sadrzaj>
    <derivirana_varijabla naziv="DomainObject.Predmet.ProtuStrankaListNazivFormated_1">
      <item>UDRUGA HRVATSKI BRANITELJA - DRAGOVOLJACA DOMOVINSKOG RATA - KLUB ''50. SAMOSTALNI BATALJUN ZNG VIROVITICA'', Virovitica</item>
    </derivirana_varijabla>
  </DomainObject.Predmet.ProtuStrankaListNazivFormated>
  <DomainObject.Predmet.ProtuStrankaListNazivFormatedOIB>
    <izvorni_sadrzaj>
      <item>UDRUGA HRVATSKI BRANITELJA - DRAGOVOLJACA DOMOVINSKOG RATA - KLUB ''50. SAMOSTALNI BATALJUN ZNG VIROVITICA'', Virovitica, OIB 71735987451</item>
    </izvorni_sadrzaj>
    <derivirana_varijabla naziv="DomainObject.Predmet.ProtuStrankaListNazivFormatedOIB_1">
      <item>UDRUGA HRVATSKI BRANITELJA - DRAGOVOLJACA DOMOVINSKOG RATA - KLUB ''50. SAMOSTALNI BATALJUN ZNG VIROVITICA'', Virovitica, OIB 71735987451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St-355/2015-2</izvorni_sadrzaj>
    <derivirana_varijabla naziv="DomainObject.PoslovniBrojDokumenta_1">St-355/2015-2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HRVATSKI BRANITELJA - DRAGOVOLJACA DOMOVINSKOG RATA - KLUB ''50. SAMOSTALNI BATALJUN ZNG VIROVITICA'', Virovitica</izvorni_sadrzaj>
    <derivirana_varijabla naziv="DomainObject.Predmet.ProtustrankaIDrugi_1">UDRUGA HRVATSKI BRANITELJA - DRAGOVOLJACA DOMOVINSKOG RATA - KLUB ''50. SAMOSTALNI BATALJUN ZNG VIROVITICA'',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HRVATSKI BRANITELJA - DRAGOVOLJACA DOMOVINSKOG RATA - KLUB ''50. SAMOSTALNI BATALJUN ZNG VIROVITICA'', Virovitica, OIB 71735987451, Matije Gupca 5, 43000 Bjelovar</izvorni_sadrzaj>
    <derivirana_varijabla naziv="DomainObject.Predmet.ProtustrankaIDrugiAdressOIB_1">UDRUGA HRVATSKI BRANITELJA - DRAGOVOLJACA DOMOVINSKOG RATA - KLUB ''50. SAMOSTALNI BATALJUN ZNG VIROVITICA'', Virovitica, OIB 71735987451, Matije Gupca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HRVATSKI BRANITELJA - DRAGOVOLJACA DOMOVINSKOG RATA - KLUB ''50. SAMOSTALNI BATALJUN ZNG VIROVITICA'', Virovitica</item>
    </izvorni_sadrzaj>
    <derivirana_varijabla naziv="DomainObject.Predmet.SudioniciListNaziv_1">
      <item>FINA, RC ZAGREB, Podružnica Bjelovar</item>
      <item>UDRUGA HRVATSKI BRANITELJA - DRAGOVOLJACA DOMOVINSKOG RATA - KLUB ''50. SAMOSTALNI BATALJUN ZNG VIROVITICA'', Virovitica</item>
    </derivirana_varijabla>
  </DomainObject.Predmet.SudioniciListNaziv>
  <DomainObject.Predmet.SudioniciListAdressOIB>
    <izvorni_sadrzaj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</izvorni_sadrzaj>
    <derivirana_varijabla naziv="DomainObject.Predmet.SudioniciListAdressOIB_1">
      <item>FINA, RC ZAGREB, Podružnica Bjelovar, OIB 85821130368, F. Supila 4,43000 Bjelovar</item>
      <item>UDRUGA HRVATSKI BRANITELJA - DRAGOVOLJACA DOMOVINSKOG RATA - KLUB ''50. SAMOSTALNI BATALJUN ZNG VIROVITICA'', Virovitica, OIB 71735987451, Matije Gupca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71735987451</item>
    </izvorni_sadrzaj>
    <derivirana_varijabla naziv="DomainObject.Predmet.SudioniciListNazivOIB_1">
      <item>, OIB 85821130368</item>
      <item>, OIB 71735987451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1758</properties:Characters>
  <properties:Lines>50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2015-11-27T11:31:00Z</dcterms:created>
  <dc:creator>ssabljic</dc:creator>
  <cp:lastModifiedBy>Suzana Sabljić</cp:lastModifiedBy>
  <cp:lastPrinted>2015-11-27T11:22:00Z</cp:lastPrinted>
  <dcterms:modified xmlns:xsi="http://www.w3.org/2001/XMLSchema-instance" xsi:type="dcterms:W3CDTF">2015-11-27T11:36:00Z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