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3be4" w14:paraId="43e3be4" w:rsidRDefault="003F1D0E" w:rsidP="003F1D0E" w:rsidR="003F1D0E">
      <w:pPr>
        <w:spacing w:lineRule="auto" w:line="276" w:after="200"/>
        <w15:collapsed w:val="false"/>
        <w:rPr>
          <w:rFonts w:cs="Times New Roman" w:eastAsia="Calibri" w:hAnsi="Calibri" w:ascii="Calibri"/>
          <w:sz w:val="22"/>
          <w:szCs w:val="22"/>
        </w:rPr>
      </w:pPr>
      <w:bookmarkStart w:name="_GoBack" w:id="0"/>
      <w:bookmarkEnd w:id="0"/>
    </w:p>
    <w:p w:rsidRDefault="007D1024" w:rsidP="003F1D0E" w:rsidR="003F1D0E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St-61/2016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3F1D0E" w:rsidP="003F1D0E" w:rsidR="003F1D0E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3F1D0E" w:rsidP="003F1D0E" w:rsidR="003F1D0E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Trgovački sud u Zadru, Stalna služba u Šibeniku, po stečajnom sucu Terezija Goreta, u postupku povodom zahtjeva FINA-e za provedbu skraćenog stečajnog postupka, a povodom prijedloga vjerovnika za otvaranje redovnog stečajnog postupka nad dužnikom </w:t>
      </w:r>
      <w:r w:rsidR="007D1024" w:rsidRPr="007D1024">
        <w:rPr>
          <w:rFonts w:cs="Times New Roman" w:eastAsia="Calibri"/>
        </w:rPr>
        <w:t>FIDES ŠIBENIK d.o.o.</w:t>
      </w:r>
      <w:r w:rsidR="007D1024">
        <w:rPr>
          <w:rFonts w:cs="Times New Roman" w:eastAsia="Calibri"/>
        </w:rPr>
        <w:t xml:space="preserve"> iz Šibenika, Stjepana Radića 42b, OIB: </w:t>
      </w:r>
      <w:r w:rsidR="007D1024" w:rsidRPr="007D1024">
        <w:rPr>
          <w:rFonts w:cs="Times New Roman" w:eastAsia="Calibri"/>
        </w:rPr>
        <w:t>19532873871</w:t>
      </w:r>
      <w:r>
        <w:rPr>
          <w:rFonts w:cs="Times New Roman" w:eastAsia="Calibri"/>
        </w:rPr>
        <w:t xml:space="preserve">, dana </w:t>
      </w:r>
      <w:r w:rsidR="007D1024">
        <w:rPr>
          <w:rFonts w:cs="Times New Roman" w:eastAsia="Calibri"/>
        </w:rPr>
        <w:t>02. Veljače  2017</w:t>
      </w:r>
      <w:r>
        <w:rPr>
          <w:rFonts w:cs="Times New Roman" w:eastAsia="Calibri"/>
        </w:rPr>
        <w:t>. godine</w:t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j e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1.</w:t>
      </w:r>
      <w:r>
        <w:rPr>
          <w:rFonts w:cs="Times New Roman" w:eastAsia="Calibri"/>
        </w:rPr>
        <w:tab/>
        <w:t xml:space="preserve">Obustavlja se skraćeni stečajni postupak nad dužnikom </w:t>
      </w:r>
      <w:r w:rsidR="007D1024" w:rsidRPr="007D1024">
        <w:rPr>
          <w:rFonts w:cs="Times New Roman" w:eastAsia="Calibri"/>
        </w:rPr>
        <w:t>FIDES ŠIBENIK d.o.o.</w:t>
      </w:r>
      <w:r w:rsidR="007D1024">
        <w:rPr>
          <w:rFonts w:cs="Times New Roman" w:eastAsia="Calibri"/>
        </w:rPr>
        <w:t xml:space="preserve"> iz Šibenika, Stjepana Radića 42b, OIB: </w:t>
      </w:r>
      <w:r w:rsidR="007D1024" w:rsidRPr="007D1024">
        <w:rPr>
          <w:rFonts w:cs="Times New Roman" w:eastAsia="Calibri"/>
        </w:rPr>
        <w:t>19532873871</w:t>
      </w:r>
      <w:r>
        <w:rPr>
          <w:rFonts w:cs="Times New Roman" w:eastAsia="Calibri"/>
        </w:rPr>
        <w:t>.</w:t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2.</w:t>
      </w:r>
      <w:r>
        <w:rPr>
          <w:rFonts w:cs="Times New Roman" w:eastAsia="Calibri"/>
        </w:rPr>
        <w:tab/>
        <w:t>Po pravomoćnosti ovoga rješenja postupak će se nastaviti uz odgovarajuću primjenu općih odredbi redovnog stečajnog postupka.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3F1D0E" w:rsidP="003F1D0E" w:rsidR="003F1D0E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postupku, povodom zahtjeva FINA-e za provedbu skraćenoga stečajnog postupka, sud je temeljem odredbe čl. 430. Stečajnog zakona objavio oglas kojim je pozvao vjerovnike najkasnije u roku od 45 dana od objave oglasa na mrežnoj stanici e – oglasna ploča sudova, predložiti otvaranje stečajnog postupka, uz obavijest o ukupnom iznosu evidentiranog duga dužnika, a zakonski zastupnik je pozvan u roku od 15 dana podnijeti sudu javnobilježnički ovjerovljeni </w:t>
      </w:r>
      <w:proofErr w:type="spellStart"/>
      <w:r>
        <w:rPr>
          <w:rFonts w:cs="Times New Roman" w:eastAsia="Calibri"/>
        </w:rPr>
        <w:t>prokazni</w:t>
      </w:r>
      <w:proofErr w:type="spellEnd"/>
      <w:r>
        <w:rPr>
          <w:rFonts w:cs="Times New Roman" w:eastAsia="Calibri"/>
        </w:rPr>
        <w:t xml:space="preserve"> popis imovine i obveza na propisanom obrascu, uz upozorenje da će sud po službenoj dužnosti donijeti rješenje o otvaranju i zaključenju skraćenog stečajnog postupka ukoliko zakonski zastupnik i zainteresirani vjerovnici ne postupe po navedenom u ostavljenom roku.</w:t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</w:p>
    <w:p w:rsidRDefault="003F1D0E" w:rsidR="006D42A0">
      <w:r>
        <w:tab/>
        <w:t xml:space="preserve">Oglas navedenog sadržaja objavljen je na mrežnoj stranici e – oglasna ploča sudova dana </w:t>
      </w:r>
      <w:r w:rsidR="007D1024">
        <w:t>15. siječnja</w:t>
      </w:r>
      <w:r>
        <w:t xml:space="preserve"> 2016.g.</w:t>
      </w:r>
    </w:p>
    <w:p w:rsidRDefault="003F1D0E" w:rsidR="003F1D0E">
      <w:r>
        <w:tab/>
        <w:t xml:space="preserve">Obzirom da je u ostavljenom roku vjerovnik, RH – Ministarstvo financija, podnio prijedlog za otvaranje redovnog stečajnog postupka nad dužnikom, te uz prijedlog dostavio </w:t>
      </w:r>
    </w:p>
    <w:p w:rsidRDefault="003F1D0E" w:rsidR="003F1D0E"/>
    <w:p w:rsidRDefault="003F1D0E" w:rsidP="003F1D0E" w:rsidR="003F1D0E">
      <w:pPr>
        <w:ind w:firstLine="708" w:left="2832"/>
        <w:jc w:val="center"/>
      </w:pPr>
      <w:r>
        <w:t xml:space="preserve">2                        </w:t>
      </w:r>
      <w:r w:rsidR="007D1024">
        <w:t xml:space="preserve">                        9St-61/16</w:t>
      </w:r>
    </w:p>
    <w:p w:rsidRDefault="003F1D0E" w:rsidR="003F1D0E"/>
    <w:p w:rsidRDefault="003F1D0E" w:rsidR="003F1D0E">
      <w:r>
        <w:t xml:space="preserve">Dokaz o postojanju imovine i stečajnog razloga, to je valjalo odučiti kao u izreci ovog rješenja na temelju odredbe čl. 433. Stečajnog zakona (NN br. 71/15, u daljnjem tekstu: SZ). </w:t>
      </w:r>
    </w:p>
    <w:p w:rsidRDefault="003F1D0E" w:rsidR="003F1D0E"/>
    <w:p w:rsidRDefault="003F1D0E" w:rsidP="003F1D0E" w:rsidR="003F1D0E">
      <w:pPr>
        <w:jc w:val="center"/>
      </w:pPr>
      <w:r>
        <w:t xml:space="preserve">U Šibeniku, </w:t>
      </w:r>
      <w:r w:rsidR="007D1024">
        <w:t>02. Veljače 2017</w:t>
      </w:r>
      <w:r>
        <w:t>.g.</w:t>
      </w:r>
    </w:p>
    <w:p w:rsidRDefault="003F1D0E" w:rsidP="003F1D0E" w:rsidR="003F1D0E">
      <w:pPr>
        <w:jc w:val="center"/>
      </w:pPr>
    </w:p>
    <w:p w:rsidRDefault="003F1D0E" w:rsidP="003F1D0E" w:rsidR="003F1D0E">
      <w:pPr>
        <w:jc w:val="right"/>
      </w:pPr>
      <w:r>
        <w:t>STEČAJNI SUDAC</w:t>
      </w:r>
    </w:p>
    <w:p w:rsidRDefault="003F1D0E" w:rsidP="003F1D0E" w:rsidR="003F1D0E">
      <w:pPr>
        <w:jc w:val="right"/>
      </w:pPr>
    </w:p>
    <w:p w:rsidRDefault="00924E9C" w:rsidP="003F1D0E" w:rsidR="003F1D0E">
      <w:pPr>
        <w:jc w:val="right"/>
      </w:pPr>
      <w:r>
        <w:t>Terezija Goreta</w:t>
      </w:r>
    </w:p>
    <w:p w:rsidRDefault="003F1D0E" w:rsidP="003F1D0E" w:rsidR="003F1D0E">
      <w:pPr>
        <w:jc w:val="right"/>
      </w:pPr>
    </w:p>
    <w:p w:rsidRDefault="003F1D0E" w:rsidP="003F1D0E" w:rsidR="003F1D0E">
      <w:pPr>
        <w:jc w:val="both"/>
      </w:pPr>
      <w:r>
        <w:t xml:space="preserve">POUKA O PRAVNOM LIJEKU: </w:t>
      </w:r>
    </w:p>
    <w:p w:rsidRDefault="003F1D0E" w:rsidP="003F1D0E" w:rsidR="003F1D0E">
      <w:pPr>
        <w:jc w:val="both"/>
      </w:pPr>
      <w:r>
        <w:tab/>
        <w:t xml:space="preserve">Protiv ovog rješenja može se izjaviti žalba u roku od 8 dana od dana dostave rješenja, a dostava se smatra obavljenom istekom osmog dana od dana objave pismena na mrežnoj stranici e – oglasna ploča suda. </w:t>
      </w:r>
    </w:p>
    <w:p w:rsidRDefault="003F1D0E" w:rsidP="003F1D0E" w:rsidR="003F1D0E">
      <w:pPr>
        <w:jc w:val="both"/>
      </w:pPr>
    </w:p>
    <w:p w:rsidRDefault="003F1D0E" w:rsidP="003F1D0E" w:rsidR="003F1D0E">
      <w:pPr>
        <w:jc w:val="both"/>
      </w:pPr>
      <w:r>
        <w:t>DN-a: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FINA-i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Predlagatelju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sectPr w:rsidR="003F1D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225E07"/>
    <w:multiLevelType w:val="hybridMultilevel"/>
    <w:tmpl w:val="7AE89C26"/>
    <w:lvl w:tplc="514A17BA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3303"/>
    <w:rsid w:val="0035015D"/>
    <w:rsid w:val="003F1D0E"/>
    <w:rsid w:val="006B5592"/>
    <w:rsid w:val="006D42A0"/>
    <w:rsid w:val="007C3303"/>
    <w:rsid w:val="007D1024"/>
    <w:rsid w:val="0092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1D0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1D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15D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15D"/>
    <w:rPr>
      <w:rFonts w:cs="Times New Roman" w:eastAsia="Calibri" w:hAnsi="Calibri" w:ascii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15D"/>
    <w:rPr>
      <w:rFonts w:cs="Times New Roman" w:eastAsia="Calibri" w:hAnsi="Calibri" w:ascii="Calibr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15D"/>
    <w:rPr>
      <w:rFonts w:cs="Times New Roman" w:eastAsia="Calibri" w:hAnsi="Calibri" w:ascii="Calibr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1D0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1D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15D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15D"/>
    <w:rPr>
      <w:rFonts w:ascii="Calibri" w:cs="Times New Roman" w:eastAsia="Calibri" w:hAnsi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15D"/>
    <w:rPr>
      <w:rFonts w:ascii="Calibri" w:cs="Times New Roman" w:eastAsia="Calibri" w:hAnsi="Calibr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15D"/>
    <w:rPr>
      <w:rFonts w:ascii="Calibri" w:cs="Times New Roman" w:eastAsia="Calibri" w:hAnsi="Calibr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91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428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St-61/2016</izvorni_sadrzaj>
    <derivirana_varijabla naziv="DomainObject.Predmet.OznakaBroj_1">St-61/2016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FIDES ŠIBENIK društvo s ograničenom odgovornošću za trgovinu i iznajmljivanje vozila zastupanog po punomoćniku Ana Botić</izvorni_sadrzaj>
    <derivirana_varijabla naziv="DomainObject.Predmet.ProtustrankaFormated_1">  FIDES ŠIBENIK društvo s ograničenom odgovornošću za trgovinu i iznajmljivanje vozila zastupanog po punomoćniku Ana Botić</derivirana_varijabla>
  </DomainObject.Predmet.ProtustrankaFormated>
  <DomainObject.Predmet.ProtustrankaFormatedOIB>
    <izvorni_sadrzaj>  FIDES ŠIBENIK društvo s ograničenom odgovornošću za trgovinu i iznajmljivanje vozila, OIB 19532873871 zastupanog po punomoćniku Ana Botić</izvorni_sadrzaj>
    <derivirana_varijabla naziv="DomainObject.Predmet.ProtustrankaFormatedOIB_1">  FIDES ŠIBENIK društvo s ograničenom odgovornošću za trgovinu i iznajmljivanje vozila, OIB 19532873871 zastupanog po punomoćniku Ana Botić</derivirana_varijabla>
  </DomainObject.Predmet.ProtustrankaFormatedOIB>
  <DomainObject.Predmet.ProtustrankaFormatedWithAdress>
    <izvorni_sadrzaj> FIDES ŠIBENIK društvo s ograničenom odgovornošću za trgovinu i iznajmljivanje vozila, Stjepana Radića 42 b , 22000 Šibenik zastupanog po punomoćniku Ana Botić</izvorni_sadrzaj>
    <derivirana_varijabla naziv="DomainObject.Predmet.ProtustrankaFormatedWithAdress_1"> FIDES ŠIBENIK društvo s ograničenom odgovornošću za trgovinu i iznajmljivanje vozila, Stjepana Radića 42 b , 22000 Šibenik zastupanog po punomoćniku Ana Botić</derivirana_varijabla>
  </DomainObject.Predmet.ProtustrankaFormatedWithAdress>
  <DomainObject.Predmet.ProtustrankaFormatedWithAdressOIB>
    <izvorni_sadrzaj> FIDES ŠIBENIK društvo s ograničenom odgovornošću za trgovinu i iznajmljivanje vozila, OIB 19532873871, Stjepana Radića 42 b , 22000 Šibenik zastupanog po punomoćniku Ana Botić</izvorni_sadrzaj>
    <derivirana_varijabla naziv="DomainObject.Predmet.ProtustrankaFormatedWithAdressOIB_1"> FIDES ŠIBENIK društvo s ograničenom odgovornošću za trgovinu i iznajmljivanje vozila, OIB 19532873871, Stjepana Radića 42 b , 22000 Šibenik zastupanog po punomoćniku Ana Botić</derivirana_varijabla>
  </DomainObject.Predmet.ProtustrankaFormatedWithAdressOIB>
  <DomainObject.Predmet.ProtustrankaWithAdress>
    <izvorni_sadrzaj>FIDES ŠIBENIK društvo s ograničenom odgovornošću za trgovinu i iznajmljivanje vozila Stjepana Radića 42 b , 22000 Šibenik</izvorni_sadrzaj>
    <derivirana_varijabla naziv="DomainObject.Predmet.ProtustrankaWithAdress_1">FIDES ŠIBENIK društvo s ograničenom odgovornošću za trgovinu i iznajmljivanje vozila Stjepana Radića 42 b , 22000 Šibenik</derivirana_varijabla>
  </DomainObject.Predmet.ProtustrankaWithAdress>
  <DomainObject.Predmet.ProtustrankaWithAdressOIB>
    <izvorni_sadrzaj>FIDES ŠIBENIK društvo s ograničenom odgovornošću za trgovinu i iznajmljivanje vozila, OIB 19532873871, Stjepana Radića 42 b , 22000 Šibenik</izvorni_sadrzaj>
    <derivirana_varijabla naziv="DomainObject.Predmet.ProtustrankaWithAdressOIB_1">FIDES ŠIBENIK društvo s ograničenom odgovornošću za trgovinu i iznajmljivanje vozila, OIB 19532873871, Stjepana Radića 42 b , 22000 Šibenik</derivirana_varijabla>
  </DomainObject.Predmet.ProtustrankaWithAdressOIB>
  <DomainObject.Predmet.ProtustrankaNazivFormated>
    <izvorni_sadrzaj>FIDES ŠIBENIK društvo s ograničenom odgovornošću za trgovinu i iznajmljivanje vozila</izvorni_sadrzaj>
    <derivirana_varijabla naziv="DomainObject.Predmet.ProtustrankaNazivFormated_1">FIDES ŠIBENIK društvo s ograničenom odgovornošću za trgovinu i iznajmljivanje vozila</derivirana_varijabla>
  </DomainObject.Predmet.ProtustrankaNazivFormated>
  <DomainObject.Predmet.ProtustrankaNazivFormatedOIB>
    <izvorni_sadrzaj>FIDES ŠIBENIK društvo s ograničenom odgovornošću za trgovinu i iznajmljivanje vozila, OIB 19532873871</izvorni_sadrzaj>
    <derivirana_varijabla naziv="DomainObject.Predmet.ProtustrankaNazivFormatedOIB_1">FIDES ŠIBENIK društvo s ograničenom odgovornošću za trgovinu i iznajmljivanje vozila, OIB 19532873871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FIDES ŠIBENIK društvo s ograničenom odgovornošću za trgovinu i iznajmljivanje vozila zastupanog po punomoćniku Ana Botić</item>
    </izvorni_sadrzaj>
    <derivirana_varijabla naziv="DomainObject.Predmet.ProtuStrankaListFormated_1">
      <item>FIDES ŠIBENIK društvo s ograničenom odgovornošću za trgovinu i iznajmljivanje vozila zastupanog po punomoćniku Ana Botić</item>
    </derivirana_varijabla>
  </DomainObject.Predmet.ProtuStrankaListFormated>
  <DomainObject.Predmet.ProtuStrankaListFormatedOIB>
    <izvorni_sadrzaj>
      <item>FIDES ŠIBENIK društvo s ograničenom odgovornošću za trgovinu i iznajmljivanje vozila, OIB 19532873871 zastupanog po punomoćniku Ana Botić</item>
    </izvorni_sadrzaj>
    <derivirana_varijabla naziv="DomainObject.Predmet.ProtuStrankaListFormatedOIB_1">
      <item>FIDES ŠIBENIK društvo s ograničenom odgovornošću za trgovinu i iznajmljivanje vozila, OIB 19532873871 zastupanog po punomoćniku Ana Botić</item>
    </derivirana_varijabla>
  </DomainObject.Predmet.ProtuStrankaListFormatedOIB>
  <DomainObject.Predmet.ProtuStrankaListFormatedWithAdress>
    <izvorni_sadrzaj>
      <item>FIDES ŠIBENIK društvo s ograničenom odgovornošću za trgovinu i iznajmljivanje vozila, Stjepana Radića 42 b , 22000 Šibenik zastupanog po punomoćniku Ana Botić</item>
    </izvorni_sadrzaj>
    <derivirana_varijabla naziv="DomainObject.Predmet.ProtuStrankaListFormatedWithAdress_1">
      <item>FIDES ŠIBENIK društvo s ograničenom odgovornošću za trgovinu i iznajmljivanje vozila, Stjepana Radića 42 b , 22000 Šibenik zastupanog po punomoćniku Ana Botić</item>
    </derivirana_varijabla>
  </DomainObject.Predmet.ProtuStrankaListFormatedWithAdress>
  <DomainObject.Predmet.ProtuStrankaListFormatedWithAdressOIB>
    <izvorni_sadrzaj>
      <item>FIDES ŠIBENIK društvo s ograničenom odgovornošću za trgovinu i iznajmljivanje vozila, OIB 19532873871, Stjepana Radića 42 b , 22000 Šibenik zastupanog po punomoćniku Ana Botić</item>
    </izvorni_sadrzaj>
    <derivirana_varijabla naziv="DomainObject.Predmet.ProtuStrankaListFormatedWithAdressOIB_1">
      <item>FIDES ŠIBENIK društvo s ograničenom odgovornošću za trgovinu i iznajmljivanje vozila, OIB 19532873871, Stjepana Radića 42 b , 22000 Šibenik zastupanog po punomoćniku Ana Botić</item>
    </derivirana_varijabla>
  </DomainObject.Predmet.ProtuStrankaListFormatedWithAdressOIB>
  <DomainObject.Predmet.ProtuStrankaListNazivFormated>
    <izvorni_sadrzaj>
      <item>FIDES ŠIBENIK društvo s ograničenom odgovornošću za trgovinu i iznajmljivanje vozila</item>
    </izvorni_sadrzaj>
    <derivirana_varijabla naziv="DomainObject.Predmet.ProtuStrankaListNazivFormated_1">
      <item>FIDES ŠIBENIK društvo s ograničenom odgovornošću za trgovinu i iznajmljivanje vozila</item>
    </derivirana_varijabla>
  </DomainObject.Predmet.ProtuStrankaListNazivFormated>
  <DomainObject.Predmet.ProtuStrankaListNazivFormatedOIB>
    <izvorni_sadrzaj>
      <item>FIDES ŠIBENIK društvo s ograničenom odgovornošću za trgovinu i iznajmljivanje vozila, OIB 19532873871</item>
    </izvorni_sadrzaj>
    <derivirana_varijabla naziv="DomainObject.Predmet.ProtuStrankaListNazivFormatedOIB_1">
      <item>FIDES ŠIBENIK društvo s ograničenom odgovornošću za trgovinu i iznajmljivanje vozila, OIB 19532873871</item>
    </derivirana_varijabla>
  </DomainObject.Predmet.ProtuStrankaListNazivFormatedOIB>
  <DomainObject.Predmet.OstaliListFormated>
    <izvorni_sadrzaj>
      <item>Ana Botić punomoćnik sudionika u postupku FIDES ŠIBENIK društvo s ograničenom odgovornošću za trgovinu i iznajmljivanje vozila</item>
    </izvorni_sadrzaj>
    <derivirana_varijabla naziv="DomainObject.Predmet.OstaliListFormated_1">
      <item>Ana Botić punomoćnik sudionika u postupku FIDES ŠIBENIK društvo s ograničenom odgovornošću za trgovinu i iznajmljivanje vozila</item>
    </derivirana_varijabla>
  </DomainObject.Predmet.OstaliListFormated>
  <DomainObject.Predmet.OstaliListFormatedOIB>
    <izvorni_sadrzaj>
      <item>Ana Botić, OIB 29863404509 punomoćnik sudionika u postupku FIDES ŠIBENIK društvo s ograničenom odgovornošću za trgovinu i iznajmljivanje vozila</item>
    </izvorni_sadrzaj>
    <derivirana_varijabla naziv="DomainObject.Predmet.OstaliListFormatedOIB_1">
      <item>Ana Botić, OIB 29863404509 punomoćnik sudionika u postupku FIDES ŠIBENIK društvo s ograničenom odgovornošću za trgovinu i iznajmljivanje vozila</item>
    </derivirana_varijabla>
  </DomainObject.Predmet.OstaliListFormatedOIB>
  <DomainObject.Predmet.OstaliListFormatedWithAdress>
    <izvorni_sadrzaj>
      <item>Ana Botić, Don Bare Poparića 30, 21217 Kaštel Novi punomoćnik sudionika u postupku FIDES ŠIBENIK društvo s ograničenom odgovornošću za trgovinu i iznajmljivanje vozila</item>
    </izvorni_sadrzaj>
    <derivirana_varijabla naziv="DomainObject.Predmet.OstaliListFormatedWithAdress_1">
      <item>Ana Botić, Don Bare Poparića 30, 21217 Kaštel Novi punomoćnik sudionika u postupku FIDES ŠIBENIK društvo s ograničenom odgovornošću za trgovinu i iznajmljivanje vozila</item>
    </derivirana_varijabla>
  </DomainObject.Predmet.OstaliListFormatedWithAdress>
  <DomainObject.Predmet.OstaliListFormatedWithAdressOIB>
    <izvorni_sadrzaj>
      <item>Ana Botić, OIB 29863404509, Don Bare Poparića 30, 21217 Kaštel Novi punomoćnik sudionika u postupku FIDES ŠIBENIK društvo s ograničenom odgovornošću za trgovinu i iznajmljivanje vozila</item>
    </izvorni_sadrzaj>
    <derivirana_varijabla naziv="DomainObject.Predmet.OstaliListFormatedWithAdressOIB_1">
      <item>Ana Botić, OIB 29863404509, Don Bare Poparića 30, 21217 Kaštel Novi punomoćnik sudionika u postupku FIDES ŠIBENIK društvo s ograničenom odgovornošću za trgovinu i iznajmljivanje vozila</item>
    </derivirana_varijabla>
  </DomainObject.Predmet.OstaliListFormatedWithAdressOIB>
  <DomainObject.Predmet.OstaliListNazivFormated>
    <izvorni_sadrzaj>
      <item>Ana Botić</item>
    </izvorni_sadrzaj>
    <derivirana_varijabla naziv="DomainObject.Predmet.OstaliListNazivFormated_1">
      <item>Ana Botić</item>
    </derivirana_varijabla>
  </DomainObject.Predmet.OstaliListNazivFormated>
  <DomainObject.Predmet.OstaliListNazivFormatedOIB>
    <izvorni_sadrzaj>
      <item>Ana Botić, OIB 29863404509</item>
    </izvorni_sadrzaj>
    <derivirana_varijabla naziv="DomainObject.Predmet.OstaliListNazivFormatedOIB_1">
      <item>Ana Botić, OIB 29863404509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FIDES ŠIBENIK društvo s ograničenom odgovornošću za trgovinu i iznajmljivanje vozila</izvorni_sadrzaj>
    <derivirana_varijabla naziv="DomainObject.Predmet.ProtustrankaIDrugi_1">FIDES ŠIBENIK društvo s ograničenom odgovornošću za trgovinu i iznajmljivanje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FIDES ŠIBENIK društvo s ograničenom odgovornošću za trgovinu i iznajmljivanje vozila, OIB 19532873871, Stjepana Radića 42 b , 22000 Šibenik</izvorni_sadrzaj>
    <derivirana_varijabla naziv="DomainObject.Predmet.ProtustrankaIDrugiAdressOIB_1">FIDES ŠIBENIK društvo s ograničenom odgovornošću za trgovinu i iznajmljivanje vozila, OIB 19532873871, Stjepana Radića 42 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FIDES ŠIBENIK društvo s ograničenom odgovornošću za trgovinu i iznajmljivanje vozila</item>
      <item>Ana Botić</item>
    </izvorni_sadrzaj>
    <derivirana_varijabla naziv="DomainObject.Predmet.SudioniciListNaziv_1">
      <item>FINA - Podružnica Šibenik</item>
      <item>FIDES ŠIBENIK društvo s ograničenom odgovornošću za trgovinu i iznajmljivanje vozila</item>
      <item>Ana Botić</item>
    </derivirana_varijabla>
  </DomainObject.Predmet.SudioniciListNaziv>
  <DomainObject.Predmet.SudioniciListAdressOIB>
    <izvorni_sadrzaj>
      <item>FINA - Podružnica Šibenik, OIB 85821130368, Perivoj L. Marune 1,22000 Šibenik</item>
      <item>FIDES ŠIBENIK društvo s ograničenom odgovornošću za trgovinu i iznajmljivanje vozila, OIB 19532873871, Stjepana Radića 42 b ,22000 Šibenik</item>
      <item>Ana Botić, OIB 29863404509, Don Bare Poparića 30,21217 Kaštel Novi</item>
    </izvorni_sadrzaj>
    <derivirana_varijabla naziv="DomainObject.Predmet.SudioniciListAdressOIB_1">
      <item>FINA - Podružnica Šibenik, OIB 85821130368, Perivoj L. Marune 1,22000 Šibenik</item>
      <item>FIDES ŠIBENIK društvo s ograničenom odgovornošću za trgovinu i iznajmljivanje vozila, OIB 19532873871, Stjepana Radića 42 b ,22000 Šibenik</item>
      <item>Ana Botić, OIB 29863404509, Don Bare Poparića 30,21217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19532873871</item>
      <item>, OIB 29863404509</item>
    </izvorni_sadrzaj>
    <derivirana_varijabla naziv="DomainObject.Predmet.SudioniciListNazivOIB_1">
      <item>, OIB 85821130368</item>
      <item>, OIB 19532873871</item>
      <item>, OIB 29863404509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1953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2017-02-01T10:43:00Z</dcterms:created>
  <dc:creator>Marina Gulin</dc:creator>
  <cp:lastModifiedBy>Marina Gulin</cp:lastModifiedBy>
  <cp:lastPrinted>2017-02-02T09:10:00Z</cp:lastPrinted>
  <dcterms:modified xmlns:xsi="http://www.w3.org/2001/XMLSchema-instance" xsi:type="dcterms:W3CDTF">2017-02-02T11:51:00Z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