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9944" w14:paraId="a039944" w:rsidRDefault="00EE7453" w:rsidP="00EE7453" w:rsidR="00EE74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E57F24">
        <w:rPr>
          <w:b/>
        </w:rPr>
        <w:t>Broj:7/ St-43/2015-14</w:t>
      </w:r>
      <w:r w:rsidR="00425BD1">
        <w:rPr>
          <w:b/>
        </w:rPr>
        <w:t>5</w:t>
      </w:r>
    </w:p>
    <w:p w:rsidRDefault="00EE7453" w:rsidP="00EE7453" w:rsidR="00EE7453">
      <w:pPr>
        <w:rPr>
          <w:b/>
        </w:rPr>
      </w:pPr>
    </w:p>
    <w:p w:rsidRDefault="00EE7453" w:rsidP="00EE7453" w:rsidR="00EE7453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E7453" w:rsidP="00EE7453" w:rsidR="00EE7453">
      <w:pPr>
        <w:rPr>
          <w:b/>
        </w:rPr>
      </w:pPr>
      <w:r>
        <w:rPr>
          <w:b/>
        </w:rPr>
        <w:t>TRGOVAČKI SUD U OSIJEKU</w:t>
      </w:r>
    </w:p>
    <w:p w:rsidRDefault="00EE7453" w:rsidP="00EE7453" w:rsidR="00EE7453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EE7453" w:rsidP="00EE7453" w:rsidR="00EE7453">
      <w:pPr>
        <w:rPr>
          <w:b/>
        </w:rPr>
      </w:pPr>
      <w:r>
        <w:rPr>
          <w:b/>
        </w:rPr>
        <w:t>Trg pobjede 13</w:t>
      </w:r>
    </w:p>
    <w:p w:rsidRDefault="00EE7453" w:rsidP="00EE7453" w:rsidR="00EE7453">
      <w:pPr>
        <w:rPr>
          <w:b/>
        </w:rPr>
      </w:pPr>
      <w:r>
        <w:rPr>
          <w:b/>
        </w:rPr>
        <w:t>SLAVONSKI BROD</w:t>
      </w:r>
    </w:p>
    <w:p w:rsidRDefault="00EE7453" w:rsidP="00EE7453" w:rsidR="00EE7453">
      <w:pPr>
        <w:rPr>
          <w:b/>
        </w:rPr>
      </w:pPr>
    </w:p>
    <w:p w:rsidRDefault="00EE7453" w:rsidP="00EE7453" w:rsidR="00EE7453">
      <w:pPr>
        <w:rPr>
          <w:b/>
        </w:rPr>
      </w:pPr>
    </w:p>
    <w:p w:rsidRDefault="00EE7453" w:rsidP="00EE7453" w:rsidR="00EE7453">
      <w:pPr>
        <w:jc w:val="center"/>
        <w:rPr>
          <w:b/>
        </w:rPr>
      </w:pPr>
      <w:r>
        <w:rPr>
          <w:b/>
        </w:rPr>
        <w:t>Z A K LJ U Č A K</w:t>
      </w:r>
    </w:p>
    <w:p w:rsidRDefault="00EE7453" w:rsidP="00EE7453" w:rsidR="00EE7453"/>
    <w:p w:rsidRDefault="00EE7453" w:rsidP="00EE7453" w:rsidR="00EE7453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>, po stečajnoj sutkinji Mirni Vujčić, u stečajnom postupku nad stečajnim dužnikom MANIVA  društvo s ograničenom odgovornošću za trgovinu i graditeljstvo, skraćena tvrtka: MANIVA d.o.o.  Pakrac, ( Grad Pakrac) Hrvatskih veli</w:t>
      </w:r>
      <w:r w:rsidR="00951A66">
        <w:t>kana 19, OIB 10478288107, dana 24</w:t>
      </w:r>
      <w:r>
        <w:t xml:space="preserve">. </w:t>
      </w:r>
      <w:r w:rsidR="00E57F24">
        <w:t>svibnja</w:t>
      </w:r>
      <w:r>
        <w:t xml:space="preserve"> 2017. godine</w:t>
      </w:r>
    </w:p>
    <w:p w:rsidRDefault="00EE7453" w:rsidP="00EE7453" w:rsidR="00EE7453">
      <w:pPr>
        <w:jc w:val="center"/>
      </w:pPr>
      <w:r>
        <w:t>z a k l j u č i o    j e</w:t>
      </w:r>
    </w:p>
    <w:p w:rsidRDefault="00EE7453" w:rsidP="00EE7453" w:rsidR="00EE7453"/>
    <w:p w:rsidRDefault="00EE7453" w:rsidP="00EE7453" w:rsidR="00EE7453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 w:rsidR="000B7C19">
        <w:t xml:space="preserve"> ostvarene unovčenjem imovine stečajnog dužnika opterećene </w:t>
      </w:r>
      <w:proofErr w:type="spellStart"/>
      <w:r w:rsidR="000B7C19">
        <w:t>razlučnim</w:t>
      </w:r>
      <w:proofErr w:type="spellEnd"/>
      <w:r w:rsidR="000B7C19">
        <w:t xml:space="preserve"> pravom i to nekretnina upisanih u </w:t>
      </w:r>
      <w:proofErr w:type="spellStart"/>
      <w:r w:rsidR="000B7C19">
        <w:t>zk.ul</w:t>
      </w:r>
      <w:proofErr w:type="spellEnd"/>
      <w:r w:rsidR="000B7C19">
        <w:t xml:space="preserve">. 1033. K.O. Kusonje, z.k.ul. 1031 K.O. Kusonje i z.k.ul. 3270 K.O. </w:t>
      </w:r>
      <w:proofErr w:type="spellStart"/>
      <w:r w:rsidR="000B7C19">
        <w:t>Pakarac</w:t>
      </w:r>
      <w:proofErr w:type="spellEnd"/>
      <w:r w:rsidR="000B7C19">
        <w:t xml:space="preserve"> </w:t>
      </w:r>
      <w:r>
        <w:t xml:space="preserve"> zakazuje se za </w:t>
      </w:r>
    </w:p>
    <w:p w:rsidRDefault="00EE7453" w:rsidP="00EE7453" w:rsidR="00EE7453">
      <w:pPr>
        <w:jc w:val="both"/>
      </w:pPr>
    </w:p>
    <w:p w:rsidRDefault="00EE7453" w:rsidP="00EE7453" w:rsidR="00EE7453">
      <w:pPr>
        <w:jc w:val="both"/>
        <w:rPr>
          <w:b/>
        </w:rPr>
      </w:pPr>
      <w:r>
        <w:rPr>
          <w:b/>
        </w:rPr>
        <w:t xml:space="preserve">                       </w:t>
      </w:r>
      <w:r w:rsidR="002163C1">
        <w:rPr>
          <w:b/>
        </w:rPr>
        <w:t>dan 08</w:t>
      </w:r>
      <w:r>
        <w:rPr>
          <w:b/>
        </w:rPr>
        <w:t xml:space="preserve">. </w:t>
      </w:r>
      <w:r w:rsidR="002163C1">
        <w:rPr>
          <w:b/>
        </w:rPr>
        <w:t>lipnja</w:t>
      </w:r>
      <w:r>
        <w:rPr>
          <w:b/>
        </w:rPr>
        <w:t xml:space="preserve"> 2017. godine u </w:t>
      </w:r>
      <w:r w:rsidR="00E57F24">
        <w:rPr>
          <w:b/>
        </w:rPr>
        <w:t>09</w:t>
      </w:r>
      <w:r>
        <w:rPr>
          <w:b/>
        </w:rPr>
        <w:t>,00 sati u  sudnici 78/III ovoga suda,</w:t>
      </w:r>
    </w:p>
    <w:p w:rsidRDefault="00EE7453" w:rsidP="00EE7453" w:rsidR="00EE7453">
      <w:pPr>
        <w:jc w:val="center"/>
        <w:rPr>
          <w:b/>
        </w:rPr>
      </w:pPr>
      <w:r>
        <w:rPr>
          <w:b/>
        </w:rPr>
        <w:t>Trg pobjede 13, Slavonski Brod</w:t>
      </w:r>
    </w:p>
    <w:p w:rsidRDefault="00EE7453" w:rsidP="00EE7453" w:rsidR="00EE7453">
      <w:pPr>
        <w:jc w:val="both"/>
        <w:rPr>
          <w:b/>
        </w:rPr>
      </w:pPr>
    </w:p>
    <w:p w:rsidRDefault="00EE7453" w:rsidP="00EE7453" w:rsidR="00EE7453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EE7453" w:rsidP="00EE7453" w:rsidR="00EE7453"/>
    <w:p w:rsidRDefault="00EE7453" w:rsidP="00D60231" w:rsidR="00EE7453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         </w:t>
      </w:r>
    </w:p>
    <w:p w:rsidRDefault="00EE7453" w:rsidP="00EE7453" w:rsidR="00EE7453">
      <w:pPr>
        <w:jc w:val="center"/>
      </w:pPr>
      <w:r>
        <w:t>Obrazloženje</w:t>
      </w:r>
    </w:p>
    <w:p w:rsidRDefault="00EE7453" w:rsidP="00EE7453" w:rsidR="00EE7453"/>
    <w:p w:rsidRDefault="00EE7453" w:rsidP="00EE7453" w:rsidR="00EE7453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</w:t>
      </w:r>
      <w:r w:rsidR="00994901">
        <w:t xml:space="preserve">četvrte </w:t>
      </w:r>
      <w:r>
        <w:t xml:space="preserve">elektroničke javne dražbe koju je provela Financijska agencija  radi unovčenja imovine stečajnog dužnika opterećene </w:t>
      </w:r>
      <w:proofErr w:type="spellStart"/>
      <w:r w:rsidR="000B7C19">
        <w:t>razlučnim</w:t>
      </w:r>
      <w:proofErr w:type="spellEnd"/>
      <w:r w:rsidR="000B7C19">
        <w:t xml:space="preserve"> pravom pobliže označene u izreci zaključka ,  donošenja </w:t>
      </w:r>
      <w:proofErr w:type="spellStart"/>
      <w:r w:rsidR="000B7C19">
        <w:t>pravomoćnnih</w:t>
      </w:r>
      <w:proofErr w:type="spellEnd"/>
      <w:r w:rsidR="000B7C19">
        <w:t xml:space="preserve"> rješenja o dosudi za nekretnine,</w:t>
      </w:r>
      <w:r w:rsidR="00994901">
        <w:t xml:space="preserve"> </w:t>
      </w:r>
      <w:r>
        <w:t>valjalo</w:t>
      </w:r>
      <w:r w:rsidR="000B7C19">
        <w:t xml:space="preserve"> je</w:t>
      </w:r>
      <w:r>
        <w:t xml:space="preserve"> donijeti </w:t>
      </w:r>
      <w:r w:rsidR="000B7C19">
        <w:t xml:space="preserve">i </w:t>
      </w:r>
      <w:r>
        <w:t xml:space="preserve">odluku o određivanju ročišta radi diobe </w:t>
      </w:r>
      <w:proofErr w:type="spellStart"/>
      <w:r>
        <w:t>kupovnine</w:t>
      </w:r>
      <w:proofErr w:type="spellEnd"/>
      <w:r>
        <w:t xml:space="preserve"> uz primjenu  odredbe čl. 124.  Ovršnog zakona ( NN 112/12, 25/13 i 93/14 ).</w:t>
      </w:r>
    </w:p>
    <w:p w:rsidRDefault="00EE7453" w:rsidP="00EE7453" w:rsidR="00EE7453"/>
    <w:p w:rsidRDefault="00E57F24" w:rsidP="00EE7453" w:rsidR="00EE7453">
      <w:pPr>
        <w:jc w:val="center"/>
      </w:pPr>
      <w:r>
        <w:t>U Slavo</w:t>
      </w:r>
      <w:r w:rsidR="002163C1">
        <w:t>nskom Brodu, 24</w:t>
      </w:r>
      <w:r w:rsidR="00EE7453">
        <w:t xml:space="preserve">. </w:t>
      </w:r>
      <w:r>
        <w:t>svibnja</w:t>
      </w:r>
      <w:r w:rsidR="00EE7453">
        <w:t xml:space="preserve"> 2017. godine</w:t>
      </w:r>
    </w:p>
    <w:p w:rsidRDefault="00EE7453" w:rsidP="00EE7453" w:rsidR="00EE7453"/>
    <w:p w:rsidRDefault="00EE7453" w:rsidP="00EE7453" w:rsidR="0046293F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46293F">
        <w:rPr>
          <w:lang w:eastAsia="en-US"/>
        </w:rPr>
        <w:t>Mirna Vujčić</w:t>
      </w:r>
    </w:p>
    <w:p w:rsidRDefault="00EE7453" w:rsidP="00EE7453" w:rsidR="00EE745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EE7453" w:rsidP="00EE7453" w:rsidR="00EE7453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EE7453" w:rsidP="00EE7453" w:rsidR="00EE7453"/>
    <w:p w:rsidRDefault="00EE7453" w:rsidP="00EE7453" w:rsidR="00EE7453"/>
    <w:p w:rsidRDefault="00EE7453" w:rsidP="00EE7453" w:rsidR="00EE7453"/>
    <w:p w:rsidRDefault="00EE7453" w:rsidP="00EE7453" w:rsidR="00EE7453" w:rsidRPr="00D60231">
      <w:r w:rsidRPr="00D60231">
        <w:t>DNA:</w:t>
      </w:r>
    </w:p>
    <w:p w:rsidRDefault="00CC3137" w:rsidP="00EE7453" w:rsidR="00EE7453" w:rsidRPr="00D60231">
      <w:r>
        <w:t>1</w:t>
      </w:r>
      <w:r w:rsidR="00EE7453" w:rsidRPr="00D60231">
        <w:t>. Objaviti na mrežnoj stranici e-Oglasna ploča sudova</w:t>
      </w:r>
      <w:r>
        <w:t xml:space="preserve"> te dostaviti</w:t>
      </w:r>
    </w:p>
    <w:p w:rsidRDefault="00CC3137" w:rsidP="00D60231" w:rsidR="00D60231" w:rsidRPr="00D60231">
      <w:r>
        <w:t xml:space="preserve"> -</w:t>
      </w:r>
      <w:r w:rsidR="00D60231" w:rsidRPr="00D60231">
        <w:t>stečajnom upravitelju</w:t>
      </w:r>
    </w:p>
    <w:p w:rsidRDefault="00D60231" w:rsidP="00D60231" w:rsidR="00D60231" w:rsidRPr="00D60231">
      <w:r w:rsidRPr="00D60231">
        <w:t xml:space="preserve">- </w:t>
      </w:r>
      <w:proofErr w:type="spellStart"/>
      <w:r w:rsidR="00CC3137">
        <w:t>Razlučnim</w:t>
      </w:r>
      <w:proofErr w:type="spellEnd"/>
      <w:r w:rsidR="00CC3137">
        <w:t xml:space="preserve"> vjerovnicima:</w:t>
      </w:r>
    </w:p>
    <w:p w:rsidRDefault="00D60231" w:rsidP="00D60231" w:rsidR="00D60231" w:rsidRPr="00D60231">
      <w:r w:rsidRPr="00D60231">
        <w:t>- Privrednoj banci Zagreb</w:t>
      </w:r>
    </w:p>
    <w:p w:rsidRDefault="00D60231" w:rsidP="00D60231" w:rsidR="00D60231" w:rsidRPr="00D60231">
      <w:r w:rsidRPr="00D60231">
        <w:t>- H-ABDUCO d.o.o. Zagreb</w:t>
      </w:r>
    </w:p>
    <w:p w:rsidRDefault="00D60231" w:rsidP="00D60231" w:rsidR="00D60231" w:rsidRPr="00D60231">
      <w:r w:rsidRPr="00D60231">
        <w:t xml:space="preserve">- ŽDO </w:t>
      </w:r>
      <w:proofErr w:type="spellStart"/>
      <w:r w:rsidRPr="00D60231">
        <w:t>Gr</w:t>
      </w:r>
      <w:proofErr w:type="spellEnd"/>
      <w:r w:rsidRPr="00D60231">
        <w:t xml:space="preserve">. </w:t>
      </w:r>
      <w:proofErr w:type="spellStart"/>
      <w:r w:rsidRPr="00D60231">
        <w:t>upr</w:t>
      </w:r>
      <w:proofErr w:type="spellEnd"/>
      <w:r w:rsidRPr="00D60231">
        <w:t>. odjel Sl. Brod</w:t>
      </w:r>
    </w:p>
    <w:p w:rsidRDefault="00D60231" w:rsidP="00D60231" w:rsidR="00D60231" w:rsidRPr="00D60231"/>
    <w:p w:rsidRDefault="00EE7453" w:rsidP="00EE7453" w:rsidR="00EE7453" w:rsidRPr="00FD0AAE">
      <w:pPr>
        <w:rPr>
          <w:b/>
        </w:rPr>
      </w:pPr>
    </w:p>
    <w:p w:rsidRDefault="00EE7453" w:rsidP="00EE7453" w:rsidR="00EE7453"/>
    <w:p w:rsidRDefault="00EE7453" w:rsidP="00EE7453" w:rsidR="00EE7453"/>
    <w:p w:rsidRDefault="00EE7453" w:rsidP="00EE7453" w:rsidR="00EE7453"/>
    <w:p w:rsidRDefault="00EE7453" w:rsidP="00EE7453" w:rsidR="00EE7453">
      <w:pPr>
        <w:rPr>
          <w:b/>
        </w:rPr>
      </w:pPr>
    </w:p>
    <w:p w:rsidRDefault="00EE7453" w:rsidP="00EE7453" w:rsidR="00EE7453">
      <w:r>
        <w:t xml:space="preserve">  </w:t>
      </w:r>
    </w:p>
    <w:p w:rsidRDefault="00EE7453" w:rsidP="00EE7453" w:rsidR="00EE7453"/>
    <w:p w:rsidRDefault="00EE7453" w:rsidP="00EE7453" w:rsidR="00EE7453"/>
    <w:p w:rsidRDefault="00DB052E" w:rsidP="00EE7453" w:rsidR="00DB052E" w:rsidRPr="00EE7453"/>
    <w:sectPr w:rsidR="00DB052E" w:rsidRPr="00EE74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7453"/>
    <w:rsid w:val="000B7C19"/>
    <w:rsid w:val="00104640"/>
    <w:rsid w:val="002163C1"/>
    <w:rsid w:val="00393EC2"/>
    <w:rsid w:val="00425BD1"/>
    <w:rsid w:val="0046293F"/>
    <w:rsid w:val="005770A7"/>
    <w:rsid w:val="006C11E4"/>
    <w:rsid w:val="00787D2A"/>
    <w:rsid w:val="00951A66"/>
    <w:rsid w:val="00994901"/>
    <w:rsid w:val="00CC3137"/>
    <w:rsid w:val="00D60231"/>
    <w:rsid w:val="00DB052E"/>
    <w:rsid w:val="00E57F24"/>
    <w:rsid w:val="00EE7453"/>
    <w:rsid w:val="00FB6178"/>
    <w:rsid w:val="00FD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74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4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4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74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4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4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993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92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1744</properties:Characters>
  <properties:Lines>66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2017-05-23T10:38:00Z</dcterms:created>
  <dc:creator>wsadmin</dc:creator>
  <cp:lastModifiedBy>wsadmin</cp:lastModifiedBy>
  <cp:lastPrinted>2017-05-23T10:17:00Z</cp:lastPrinted>
  <dcterms:modified xmlns:xsi="http://www.w3.org/2001/XMLSchema-instance" xsi:type="dcterms:W3CDTF">2017-05-24T09:59:00Z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