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6a03" w14:paraId="7056a03" w:rsidRDefault="00081011" w:rsidR="00081011" w:rsidRPr="00AE2996">
      <w:pPr>
        <w15:collapsed w:val="false"/>
      </w:pPr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 xml:space="preserve">Zagreb, </w:t>
            </w:r>
            <w:proofErr w:type="spellStart"/>
            <w:r w:rsidRPr="00AE2996">
              <w:t>Amruševa</w:t>
            </w:r>
            <w:proofErr w:type="spellEnd"/>
            <w:r w:rsidRPr="00AE2996">
              <w:t xml:space="preserve">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9E4C55">
        <w:t>4011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9E4C55">
        <w:t xml:space="preserve">RT 2000 d.o.o., Zagreb, </w:t>
      </w:r>
      <w:proofErr w:type="spellStart"/>
      <w:r w:rsidR="009E4C55">
        <w:t>Hladnička</w:t>
      </w:r>
      <w:proofErr w:type="spellEnd"/>
      <w:r w:rsidR="009E4C55">
        <w:t xml:space="preserve"> 5, OIB: 98121231514</w:t>
      </w:r>
      <w:r>
        <w:t>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8D0459">
        <w:rPr>
          <w:lang w:val="hr-HR"/>
        </w:rPr>
        <w:t>4239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 xml:space="preserve">15. </w:t>
      </w:r>
      <w:proofErr w:type="spellStart"/>
      <w:proofErr w:type="gramStart"/>
      <w:r w:rsidR="008D0459">
        <w:t>siječnja</w:t>
      </w:r>
      <w:proofErr w:type="spellEnd"/>
      <w:proofErr w:type="gramEnd"/>
      <w:r w:rsidR="008D0459">
        <w:t xml:space="preserve">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 xml:space="preserve">15. </w:t>
      </w:r>
      <w:proofErr w:type="spellStart"/>
      <w:proofErr w:type="gramStart"/>
      <w:r w:rsidR="008D0459">
        <w:rPr>
          <w:b/>
        </w:rPr>
        <w:t>siječnja</w:t>
      </w:r>
      <w:proofErr w:type="spellEnd"/>
      <w:proofErr w:type="gramEnd"/>
      <w:r w:rsidR="008D0459">
        <w:rPr>
          <w:b/>
        </w:rPr>
        <w:t xml:space="preserve">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9E4C55">
        <w:t>og</w:t>
      </w:r>
      <w:r w:rsidR="008D0459">
        <w:t>l</w:t>
      </w:r>
      <w:r w:rsidR="009E4C55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9E4C55">
        <w:t>4011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  <w:bookmarkStart w:name="_GoBack" w:id="0"/>
      <w:bookmarkEnd w:id="0"/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478" w:rsidR="005C0478">
      <w:r>
        <w:separator/>
      </w:r>
    </w:p>
  </w:endnote>
  <w:endnote w:id="0" w:type="continuationSeparator">
    <w:p w:rsidRDefault="005C0478" w:rsidR="005C0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478" w:rsidR="005C0478">
      <w:r>
        <w:separator/>
      </w:r>
    </w:p>
  </w:footnote>
  <w:footnote w:id="0" w:type="continuationSeparator">
    <w:p w:rsidRDefault="005C0478" w:rsidR="005C0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 xml:space="preserve">74. </w:t>
    </w:r>
    <w:proofErr w:type="spellStart"/>
    <w:r w:rsidRPr="00AE2996">
      <w:t>Povrv</w:t>
    </w:r>
    <w:proofErr w:type="spellEnd"/>
    <w:r w:rsidRPr="00AE2996">
      <w:t>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543B5"/>
    <w:rsid w:val="00054C00"/>
    <w:rsid w:val="00056594"/>
    <w:rsid w:val="000645E1"/>
    <w:rsid w:val="00073F7D"/>
    <w:rsid w:val="00081011"/>
    <w:rsid w:val="000933CF"/>
    <w:rsid w:val="00097423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17E78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4445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61B9"/>
    <w:rsid w:val="005B785D"/>
    <w:rsid w:val="005C0478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7A6F"/>
    <w:rsid w:val="006A43FE"/>
    <w:rsid w:val="006A47DE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3BA3"/>
    <w:rsid w:val="00793DC1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4C55"/>
    <w:rsid w:val="009E6078"/>
    <w:rsid w:val="009E6E13"/>
    <w:rsid w:val="009F169F"/>
    <w:rsid w:val="009F5C6F"/>
    <w:rsid w:val="00A13D01"/>
    <w:rsid w:val="00A40F3A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2996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45C57"/>
    <w:rsid w:val="00C60C80"/>
    <w:rsid w:val="00C704EB"/>
    <w:rsid w:val="00C72B25"/>
    <w:rsid w:val="00C84965"/>
    <w:rsid w:val="00C87AEC"/>
    <w:rsid w:val="00CC613C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C0CC5"/>
    <w:rsid w:val="00DC2CE7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61E6E"/>
    <w:rsid w:val="00F770AD"/>
    <w:rsid w:val="00F82423"/>
    <w:rsid w:val="00F85203"/>
    <w:rsid w:val="00F93C64"/>
    <w:rsid w:val="00F956A2"/>
    <w:rsid w:val="00F9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F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0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F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0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OGLASA</izvorni_sadrzaj>
    <derivirana_varijabla naziv="DomainObject.Primjedba_1">ISPRAVAK OGLASA</derivirana_varijabla>
  </DomainObject.Primjedba>
  <DomainObject.Oznaka>
    <izvorni_sadrzaj>St-4011/2015-7</izvorni_sadrzaj>
    <derivirana_varijabla naziv="DomainObject.Oznaka_1">St-4011/2015-7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4011</izvorni_sadrzaj>
    <derivirana_varijabla naziv="DomainObject.Predmet.Broj_1">4011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St-4011/2015</izvorni_sadrzaj>
    <derivirana_varijabla naziv="DomainObject.Predmet.OznakaBroj_1">St-4011/2015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2000 d.o.o. zastupanog po punomoćniku IGOR LESKOVAR</izvorni_sadrzaj>
    <derivirana_varijabla naziv="DomainObject.Predmet.ProtustrankaFormated_1">  RT 2000 d.o.o. zastupanog po punomoćniku IGOR LESKOVAR</derivirana_varijabla>
  </DomainObject.Predmet.ProtustrankaFormated>
  <DomainObject.Predmet.ProtustrankaFormatedOIB>
    <izvorni_sadrzaj>  RT 2000 d.o.o., OIB 98121231514 zastupanog po punomoćniku IGOR LESKOVAR</izvorni_sadrzaj>
    <derivirana_varijabla naziv="DomainObject.Predmet.ProtustrankaFormatedOIB_1">  RT 2000 d.o.o., OIB 98121231514 zastupanog po punomoćniku IGOR LESKOVAR</derivirana_varijabla>
  </DomainObject.Predmet.ProtustrankaFormatedOIB>
  <DomainObject.Predmet.ProtustrankaFormatedWithAdress>
    <izvorni_sadrzaj> RT 2000 d.o.o., Hladnička 5, 10000 Zagreb zastupanog po punomoćniku IGOR LESKOVAR</izvorni_sadrzaj>
    <derivirana_varijabla naziv="DomainObject.Predmet.ProtustrankaFormatedWithAdress_1"> RT 2000 d.o.o., Hladnička 5, 10000 Zagreb zastupanog po punomoćniku IGOR LESKOVAR</derivirana_varijabla>
  </DomainObject.Predmet.ProtustrankaFormatedWithAdress>
  <DomainObject.Predmet.ProtustrankaFormatedWithAdressOIB>
    <izvorni_sadrzaj> RT 2000 d.o.o., OIB 98121231514, Hladnička 5, 10000 Zagreb zastupanog po punomoćniku IGOR LESKOVAR</izvorni_sadrzaj>
    <derivirana_varijabla naziv="DomainObject.Predmet.ProtustrankaFormatedWithAdressOIB_1"> RT 2000 d.o.o., OIB 98121231514, Hladnička 5, 10000 Zagreb zastupanog po punomoćniku IGOR LESKOVAR</derivirana_varijabla>
  </DomainObject.Predmet.ProtustrankaFormatedWithAdressOIB>
  <DomainObject.Predmet.ProtustrankaWithAdress>
    <izvorni_sadrzaj>RT 2000 d.o.o. Hladnička 5, 10000 Zagreb</izvorni_sadrzaj>
    <derivirana_varijabla naziv="DomainObject.Predmet.ProtustrankaWithAdress_1">RT 2000 d.o.o. Hladnička 5, 10000 Zagreb</derivirana_varijabla>
  </DomainObject.Predmet.ProtustrankaWithAdress>
  <DomainObject.Predmet.ProtustrankaWithAdressOIB>
    <izvorni_sadrzaj>RT 2000 d.o.o., OIB 98121231514, Hladnička 5, 10000 Zagreb</izvorni_sadrzaj>
    <derivirana_varijabla naziv="DomainObject.Predmet.ProtustrankaWithAdressOIB_1">RT 2000 d.o.o., OIB 98121231514, Hladnička 5, 10000 Zagreb</derivirana_varijabla>
  </DomainObject.Predmet.ProtustrankaWithAdressOIB>
  <DomainObject.Predmet.ProtustrankaNazivFormated>
    <izvorni_sadrzaj>RT 2000 d.o.o.</izvorni_sadrzaj>
    <derivirana_varijabla naziv="DomainObject.Predmet.ProtustrankaNazivFormated_1">RT 2000 d.o.o.</derivirana_varijabla>
  </DomainObject.Predmet.ProtustrankaNazivFormated>
  <DomainObject.Predmet.ProtustrankaNazivFormatedOIB>
    <izvorni_sadrzaj>RT 2000 d.o.o., OIB 98121231514</izvorni_sadrzaj>
    <derivirana_varijabla naziv="DomainObject.Predmet.ProtustrankaNazivFormatedOIB_1">RT 2000 d.o.o., OIB 98121231514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RT 2000 d.o.o. zastupanog po punomoćniku IGOR LESKOVAR</item>
    </izvorni_sadrzaj>
    <derivirana_varijabla naziv="DomainObject.Predmet.ProtuStrankaListFormated_1">
      <item>RT 2000 d.o.o. zastupanog po punomoćniku IGOR LESKOVAR</item>
    </derivirana_varijabla>
  </DomainObject.Predmet.ProtuStrankaListFormated>
  <DomainObject.Predmet.ProtuStrankaListFormatedOIB>
    <izvorni_sadrzaj>
      <item>RT 2000 d.o.o., OIB 98121231514 zastupanog po punomoćniku IGOR LESKOVAR</item>
    </izvorni_sadrzaj>
    <derivirana_varijabla naziv="DomainObject.Predmet.ProtuStrankaListFormatedOIB_1">
      <item>RT 2000 d.o.o., OIB 98121231514 zastupanog po punomoćniku IGOR LESKOVAR</item>
    </derivirana_varijabla>
  </DomainObject.Predmet.ProtuStrankaListFormatedOIB>
  <DomainObject.Predmet.ProtuStrankaListFormatedWithAdress>
    <izvorni_sadrzaj>
      <item>RT 2000 d.o.o., Hladnička 5, 10000 Zagreb zastupanog po punomoćniku IGOR LESKOVAR</item>
    </izvorni_sadrzaj>
    <derivirana_varijabla naziv="DomainObject.Predmet.ProtuStrankaListFormatedWithAdress_1">
      <item>RT 2000 d.o.o., Hladnička 5, 10000 Zagreb zastupanog po punomoćniku IGOR LESKOVAR</item>
    </derivirana_varijabla>
  </DomainObject.Predmet.ProtuStrankaListFormatedWithAdress>
  <DomainObject.Predmet.ProtuStrankaListFormatedWithAdressOIB>
    <izvorni_sadrzaj>
      <item>RT 2000 d.o.o., OIB 98121231514, Hladnička 5, 10000 Zagreb zastupanog po punomoćniku IGOR LESKOVAR</item>
    </izvorni_sadrzaj>
    <derivirana_varijabla naziv="DomainObject.Predmet.ProtuStrankaListFormatedWithAdressOIB_1">
      <item>RT 2000 d.o.o., OIB 98121231514, Hladnička 5, 10000 Zagreb zastupanog po punomoćniku IGOR LESKOVAR</item>
    </derivirana_varijabla>
  </DomainObject.Predmet.ProtuStrankaListFormatedWithAdressOIB>
  <DomainObject.Predmet.ProtuStrankaListNazivFormated>
    <izvorni_sadrzaj>
      <item>RT 2000 d.o.o.</item>
    </izvorni_sadrzaj>
    <derivirana_varijabla naziv="DomainObject.Predmet.ProtuStrankaListNazivFormated_1">
      <item>RT 2000 d.o.o.</item>
    </derivirana_varijabla>
  </DomainObject.Predmet.ProtuStrankaListNazivFormated>
  <DomainObject.Predmet.ProtuStrankaListNazivFormatedOIB>
    <izvorni_sadrzaj>
      <item>RT 2000 d.o.o., OIB 98121231514</item>
    </izvorni_sadrzaj>
    <derivirana_varijabla naziv="DomainObject.Predmet.ProtuStrankaListNazivFormatedOIB_1">
      <item>RT 2000 d.o.o., OIB 98121231514</item>
    </derivirana_varijabla>
  </DomainObject.Predmet.ProtuStrankaListNazivFormatedOIB>
  <DomainObject.Predmet.OstaliListFormated>
    <izvorni_sadrzaj>
      <item>IGOR LESKOVAR punomoćnik sudionika u postupku RT 2000 d.o.o.</item>
    </izvorni_sadrzaj>
    <derivirana_varijabla naziv="DomainObject.Predmet.OstaliListFormated_1">
      <item>IGOR LESKOVAR punomoćnik sudionika u postupku RT 2000 d.o.o.</item>
    </derivirana_varijabla>
  </DomainObject.Predmet.OstaliListFormated>
  <DomainObject.Predmet.OstaliListFormatedOIB>
    <izvorni_sadrzaj>
      <item>IGOR LESKOVAR punomoćnik sudionika u postupku RT 2000 d.o.o.</item>
    </izvorni_sadrzaj>
    <derivirana_varijabla naziv="DomainObject.Predmet.OstaliListFormatedOIB_1">
      <item>IGOR LESKOVAR punomoćnik sudionika u postupku RT 2000 d.o.o.</item>
    </derivirana_varijabla>
  </DomainObject.Predmet.OstaliListFormatedOIB>
  <DomainObject.Predmet.OstaliListFormatedWithAdress>
    <izvorni_sadrzaj>
      <item>IGOR LESKOVAR, Lomnička 1, 10000 Zagreb punomoćnik sudionika u postupku RT 2000 d.o.o.</item>
    </izvorni_sadrzaj>
    <derivirana_varijabla naziv="DomainObject.Predmet.OstaliListFormatedWithAdress_1">
      <item>IGOR LESKOVAR, Lomnička 1, 10000 Zagreb punomoćnik sudionika u postupku RT 2000 d.o.o.</item>
    </derivirana_varijabla>
  </DomainObject.Predmet.OstaliListFormatedWithAdress>
  <DomainObject.Predmet.OstaliListFormatedWithAdressOIB>
    <izvorni_sadrzaj>
      <item>IGOR LESKOVAR, Lomnička 1, 10000 Zagreb punomoćnik sudionika u postupku RT 2000 d.o.o.</item>
    </izvorni_sadrzaj>
    <derivirana_varijabla naziv="DomainObject.Predmet.OstaliListFormatedWithAdressOIB_1">
      <item>IGOR LESKOVAR, Lomnička 1, 10000 Zagreb punomoćnik sudionika u postupku RT 2000 d.o.o.</item>
    </derivirana_varijabla>
  </DomainObject.Predmet.OstaliListFormatedWithAdressOIB>
  <DomainObject.Predmet.OstaliListNazivFormated>
    <izvorni_sadrzaj>
      <item>IGOR LESKOVAR</item>
    </izvorni_sadrzaj>
    <derivirana_varijabla naziv="DomainObject.Predmet.OstaliListNazivFormated_1">
      <item>IGOR LESKOVAR</item>
    </derivirana_varijabla>
  </DomainObject.Predmet.OstaliListNazivFormated>
  <DomainObject.Predmet.OstaliListNazivFormatedOIB>
    <izvorni_sadrzaj>
      <item>IGOR LESKOVAR</item>
    </izvorni_sadrzaj>
    <derivirana_varijabla naziv="DomainObject.Predmet.OstaliListNazivFormatedOIB_1">
      <item>IGOR LESKOVAR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St-4011/2015-7</izvorni_sadrzaj>
    <derivirana_varijabla naziv="DomainObject.PoslovniBrojDokumenta_1">St-4011/2015-7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RT 2000 d.o.o.</izvorni_sadrzaj>
    <derivirana_varijabla naziv="DomainObject.Predmet.ProtustrankaIDrugi_1">RT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RT 2000 d.o.o., OIB 98121231514, Hladnička 5, 10000 Zagreb</izvorni_sadrzaj>
    <derivirana_varijabla naziv="DomainObject.Predmet.ProtustrankaIDrugiAdressOIB_1">RT 2000 d.o.o., OIB 98121231514, Hladnička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RT 2000 d.o.o.</item>
      <item>IGOR LESKOVAR</item>
    </izvorni_sadrzaj>
    <derivirana_varijabla naziv="DomainObject.Predmet.SudioniciListNaziv_1">
      <item>FINA Regionalni centar Zagreb</item>
      <item>RT 2000 d.o.o.</item>
      <item>IGOR LESKOVAR</item>
    </derivirana_varijabla>
  </DomainObject.Predmet.SudioniciListNaziv>
  <DomainObject.Predmet.SudioniciListAdressOIB>
    <izvorni_sadrzaj>
      <item>FINA Regionalni centar Zagreb, OIB 85821130368, Trg svibanjskih žrtava 1995. 1,10000 Zagreb</item>
      <item>RT 2000 d.o.o., OIB 98121231514, Hladnička 5,10000 Zagreb</item>
      <item>IGOR LESKOVAR, Lomnička 1,10000 Zagreb</item>
    </izvorni_sadrzaj>
    <derivirana_varijabla naziv="DomainObject.Predmet.SudioniciListAdressOIB_1">
      <item>FINA Regionalni centar Zagreb, OIB 85821130368, Trg svibanjskih žrtava 1995. 1,10000 Zagreb</item>
      <item>RT 2000 d.o.o., OIB 98121231514, Hladnička 5,10000 Zagreb</item>
      <item>IGOR LESKOVAR, Lomnička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98121231514</item>
      <item>, OIB null</item>
    </izvorni_sadrzaj>
    <derivirana_varijabla naziv="DomainObject.Predmet.SudioniciListNazivOIB_1">
      <item>, OIB 85821130368</item>
      <item>, OIB 98121231514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250</properties:Words>
  <properties:Characters>1184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2016-01-18T09:08:00Z</dcterms:created>
  <dc:creator>Darinka</dc:creator>
  <cp:lastModifiedBy>Maja Josipović</cp:lastModifiedBy>
  <cp:lastPrinted>2016-01-18T09:09:00Z</cp:lastPrinted>
  <dcterms:modified xmlns:xsi="http://www.w3.org/2001/XMLSchema-instance" xsi:type="dcterms:W3CDTF">2016-01-18T09:10:00Z</dcterms:modified>
  <cp:revision>4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St-4011/2015-7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