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1f0a" w14:paraId="02b1f0a" w:rsidRDefault="00B069B6" w:rsidP="00B069B6" w:rsidR="00B069B6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B069B6" w:rsidP="00B069B6" w:rsidR="00B069B6" w:rsidRPr="00572798">
      <w:pPr>
        <w:tabs>
          <w:tab w:pos="6150" w:val="left"/>
        </w:tabs>
        <w:rPr>
          <w:b/>
        </w:rPr>
      </w:pPr>
    </w:p>
    <w:p w:rsidRDefault="00B069B6" w:rsidP="00B069B6" w:rsidR="00B069B6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B069B6" w:rsidP="00B069B6" w:rsidR="00B069B6">
      <w:pPr>
        <w:tabs>
          <w:tab w:pos="7020" w:val="left"/>
        </w:tabs>
      </w:pPr>
      <w:r>
        <w:t xml:space="preserve">REPUBLIKA HRVATSKA </w:t>
      </w:r>
    </w:p>
    <w:p w:rsidRDefault="00B069B6" w:rsidP="00B069B6" w:rsidR="00B069B6">
      <w:r>
        <w:t xml:space="preserve">  Trgovački sud u Zagrebu</w:t>
      </w:r>
    </w:p>
    <w:p w:rsidRDefault="00B069B6" w:rsidP="00B069B6" w:rsidR="00B069B6">
      <w:r>
        <w:t xml:space="preserve">   Zagreb, Amruševa 2/II</w:t>
      </w:r>
    </w:p>
    <w:p w:rsidRDefault="00B069B6" w:rsidP="00B069B6" w:rsidR="00B069B6"/>
    <w:p w:rsidRDefault="00B069B6" w:rsidP="00B069B6" w:rsidR="00B069B6"/>
    <w:p w:rsidRDefault="00B069B6" w:rsidP="00B069B6" w:rsidR="00B069B6"/>
    <w:p w:rsidRDefault="00B069B6" w:rsidP="00B069B6" w:rsidR="00B069B6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A4B66">
        <w:t>2240</w:t>
      </w:r>
      <w:r>
        <w:t>/15, temeljem odredbe članka 430. Stečajnog zakona (Narodne novine br. 71/15.), dana 2. prosinca 2015., objavljuje:</w:t>
      </w:r>
    </w:p>
    <w:p w:rsidRDefault="00B069B6" w:rsidP="00B069B6" w:rsidR="00B069B6" w:rsidRPr="008155EE">
      <w:pPr>
        <w:rPr>
          <w:sz w:val="40"/>
          <w:szCs w:val="40"/>
        </w:rPr>
      </w:pPr>
    </w:p>
    <w:p w:rsidRDefault="00B069B6" w:rsidP="00B069B6" w:rsidR="00B069B6" w:rsidRPr="009E0378">
      <w:pPr>
        <w:jc w:val="center"/>
      </w:pPr>
      <w:r w:rsidRPr="009E0378">
        <w:t>O G L A S</w:t>
      </w:r>
    </w:p>
    <w:p w:rsidRDefault="00B069B6" w:rsidP="00B069B6" w:rsidR="00B069B6" w:rsidRPr="001F6933">
      <w:pPr>
        <w:rPr>
          <w:b/>
        </w:rPr>
      </w:pPr>
    </w:p>
    <w:p w:rsidRDefault="00B069B6" w:rsidP="00B069B6" w:rsidR="00B069B6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3A4B66">
        <w:t>AUGITA d.o.o., Zagreb, Slavka Batušića 8,  OIB:  27241642225</w:t>
      </w:r>
      <w:r>
        <w:t>.</w:t>
      </w:r>
    </w:p>
    <w:p w:rsidRDefault="00B069B6" w:rsidP="00B069B6" w:rsidR="00B069B6">
      <w:pPr>
        <w:pStyle w:val="Odlomakpopisa"/>
        <w:ind w:left="1428"/>
      </w:pPr>
    </w:p>
    <w:p w:rsidRDefault="00B069B6" w:rsidP="00B069B6" w:rsidR="00B069B6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3A4B66">
        <w:t>142.479,25</w:t>
      </w:r>
      <w:r>
        <w:t xml:space="preserve">  kn.</w:t>
      </w:r>
    </w:p>
    <w:p w:rsidRDefault="00B069B6" w:rsidP="00B069B6" w:rsidR="00B069B6">
      <w:pPr>
        <w:ind w:left="360"/>
      </w:pPr>
      <w:r>
        <w:t xml:space="preserve"> </w:t>
      </w:r>
    </w:p>
    <w:p w:rsidRDefault="00B069B6" w:rsidP="00B069B6" w:rsidR="00B069B6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B069B6" w:rsidP="00B069B6" w:rsidR="00B069B6">
      <w:pPr>
        <w:ind w:firstLine="720"/>
        <w:jc w:val="both"/>
      </w:pPr>
    </w:p>
    <w:p w:rsidRDefault="00B069B6" w:rsidP="00B069B6" w:rsidR="00B069B6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069B6" w:rsidP="00B069B6" w:rsidR="00B069B6">
      <w:pPr>
        <w:pStyle w:val="Odlomakpopisa"/>
      </w:pPr>
    </w:p>
    <w:p w:rsidRDefault="00B069B6" w:rsidP="00B069B6" w:rsidR="00B069B6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B069B6" w:rsidP="00B069B6" w:rsidR="00B069B6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B069B6" w:rsidP="00B069B6" w:rsidR="00B069B6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B069B6" w:rsidP="00B069B6" w:rsidR="00B069B6">
      <w:pPr>
        <w:jc w:val="center"/>
      </w:pPr>
    </w:p>
    <w:p w:rsidRDefault="00B069B6" w:rsidP="00B069B6" w:rsidR="00B069B6">
      <w:pPr>
        <w:jc w:val="center"/>
      </w:pPr>
      <w:r>
        <w:t>U Zagrebu, 2. prosinca 2015.</w:t>
      </w:r>
    </w:p>
    <w:p w:rsidRDefault="00B069B6" w:rsidP="00B069B6" w:rsidR="00B069B6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B069B6" w:rsidP="00B069B6" w:rsidR="00B069B6">
      <w:pPr>
        <w:jc w:val="right"/>
      </w:pPr>
      <w:r>
        <w:t xml:space="preserve">          Jelena Vučemilo Manojlovski </w:t>
      </w:r>
    </w:p>
    <w:p w:rsidRDefault="00B069B6" w:rsidP="00B069B6" w:rsidR="00B069B6">
      <w:pPr>
        <w:jc w:val="right"/>
      </w:pPr>
    </w:p>
    <w:p w:rsidRDefault="00B069B6" w:rsidP="00B069B6" w:rsidR="00B069B6">
      <w:pPr>
        <w:jc w:val="right"/>
      </w:pPr>
    </w:p>
    <w:p w:rsidRDefault="00B069B6" w:rsidP="00B069B6" w:rsidR="00B069B6">
      <w:pPr>
        <w:jc w:val="right"/>
      </w:pPr>
    </w:p>
    <w:p w:rsidRDefault="00B069B6" w:rsidP="00B069B6" w:rsidR="00B069B6">
      <w:pPr>
        <w:jc w:val="right"/>
      </w:pPr>
    </w:p>
    <w:p w:rsidRDefault="00B069B6" w:rsidP="00B069B6" w:rsidR="00B069B6"/>
    <w:p w:rsidRDefault="00B069B6" w:rsidP="00B069B6" w:rsidR="00B069B6"/>
    <w:p w:rsidRDefault="008A3686" w:rsidP="008A3686" w:rsidR="008A3686">
      <w:r>
        <w:t>DNA:</w:t>
      </w:r>
    </w:p>
    <w:p w:rsidRDefault="008A3686" w:rsidP="008A3686" w:rsidR="008A3686">
      <w:pPr>
        <w:pStyle w:val="Odlomakpopisa"/>
        <w:numPr>
          <w:ilvl w:val="0"/>
          <w:numId w:val="3"/>
        </w:numPr>
      </w:pPr>
      <w:r>
        <w:t>E-oglasna ploča 48 dana</w:t>
      </w:r>
    </w:p>
    <w:p w:rsidRDefault="008A3686" w:rsidP="008A3686" w:rsidR="008A3686">
      <w:pPr>
        <w:pStyle w:val="Odlomakpopisa"/>
        <w:numPr>
          <w:ilvl w:val="0"/>
          <w:numId w:val="3"/>
        </w:numPr>
      </w:pPr>
      <w:r>
        <w:t>spis</w:t>
      </w:r>
    </w:p>
    <w:p w:rsidRDefault="008A3686" w:rsidP="008A3686" w:rsidR="008A3686"/>
    <w:p w:rsidRDefault="008A3686" w:rsidP="008A3686" w:rsidR="008A3686"/>
    <w:p w:rsidRDefault="00B069B6" w:rsidP="00B069B6" w:rsidR="00B069B6"/>
    <w:p w:rsidRDefault="00B069B6" w:rsidP="00B069B6" w:rsidR="00B069B6"/>
    <w:p w:rsidRDefault="00B069B6" w:rsidP="00B069B6" w:rsidR="00B069B6"/>
    <w:p w:rsidRDefault="00B069B6" w:rsidP="00B069B6" w:rsidR="00B069B6"/>
    <w:p w:rsidRDefault="00B069B6" w:rsidP="00B069B6" w:rsidR="00B069B6"/>
    <w:p w:rsidRDefault="00B069B6" w:rsidP="00B069B6" w:rsidR="00B069B6"/>
    <w:p w:rsidRDefault="00B069B6" w:rsidP="00B069B6" w:rsidR="00B069B6"/>
    <w:p w:rsidRDefault="00B069B6" w:rsidP="00B069B6" w:rsidR="00B069B6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B37" w:rsidR="00857CD2">
      <w:r>
        <w:separator/>
      </w:r>
    </w:p>
  </w:endnote>
  <w:endnote w:id="0" w:type="continuationSeparator">
    <w:p w:rsidRDefault="00AF5B37" w:rsidR="00857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B37" w:rsidR="00857CD2">
      <w:r>
        <w:separator/>
      </w:r>
    </w:p>
  </w:footnote>
  <w:footnote w:id="0" w:type="continuationSeparator">
    <w:p w:rsidRDefault="00AF5B37" w:rsidR="00857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B6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368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B6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36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368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9B6"/>
    <w:rsid w:val="00283E69"/>
    <w:rsid w:val="003A4B66"/>
    <w:rsid w:val="00857CD2"/>
    <w:rsid w:val="008A3686"/>
    <w:rsid w:val="00AF5B37"/>
    <w:rsid w:val="00B069B6"/>
    <w:rsid w:val="00EA1084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9B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069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069B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069B6"/>
  </w:style>
  <w:style w:styleId="Odlomakpopisa" w:type="paragraph">
    <w:name w:val="List Paragraph"/>
    <w:basedOn w:val="Normal"/>
    <w:uiPriority w:val="34"/>
    <w:qFormat/>
    <w:rsid w:val="00B069B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69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69B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B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B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B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B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9B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069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069B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069B6"/>
  </w:style>
  <w:style w:styleId="Odlomakpopisa" w:type="paragraph">
    <w:name w:val="List Paragraph"/>
    <w:basedOn w:val="Normal"/>
    <w:uiPriority w:val="34"/>
    <w:qFormat/>
    <w:rsid w:val="00B069B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69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69B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B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B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B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B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91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St-2240/2015-5</izvorni_sadrzaj>
    <derivirana_varijabla naziv="DomainObject.Oznaka_1">St-2240/2015-5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2240</izvorni_sadrzaj>
    <derivirana_varijabla naziv="DomainObject.Predmet.Broj_1">2240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St-2240/2015</izvorni_sadrzaj>
    <derivirana_varijabla naziv="DomainObject.Predmet.OznakaBroj_1">St-2240/2015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AUGITA d.o.o.</izvorni_sadrzaj>
    <derivirana_varijabla naziv="DomainObject.Predmet.ProtustrankaFormated_1">  AUGITA d.o.o.</derivirana_varijabla>
  </DomainObject.Predmet.ProtustrankaFormated>
  <DomainObject.Predmet.ProtustrankaFormatedOIB>
    <izvorni_sadrzaj>  AUGITA d.o.o., OIB 27241642225</izvorni_sadrzaj>
    <derivirana_varijabla naziv="DomainObject.Predmet.ProtustrankaFormatedOIB_1">  AUGITA d.o.o., OIB 27241642225</derivirana_varijabla>
  </DomainObject.Predmet.ProtustrankaFormatedOIB>
  <DomainObject.Predmet.ProtustrankaFormatedWithAdress>
    <izvorni_sadrzaj> AUGITA d.o.o., Slavka Batušića 8, 10000 Zagreb</izvorni_sadrzaj>
    <derivirana_varijabla naziv="DomainObject.Predmet.ProtustrankaFormatedWithAdress_1"> AUGITA d.o.o., Slavka Batušića 8, 10000 Zagreb</derivirana_varijabla>
  </DomainObject.Predmet.ProtustrankaFormatedWithAdress>
  <DomainObject.Predmet.ProtustrankaFormatedWithAdressOIB>
    <izvorni_sadrzaj> AUGITA d.o.o., OIB 27241642225, Slavka Batušića 8, 10000 Zagreb</izvorni_sadrzaj>
    <derivirana_varijabla naziv="DomainObject.Predmet.ProtustrankaFormatedWithAdressOIB_1"> AUGITA d.o.o., OIB 27241642225, Slavka Batušića 8, 10000 Zagreb</derivirana_varijabla>
  </DomainObject.Predmet.ProtustrankaFormatedWithAdressOIB>
  <DomainObject.Predmet.ProtustrankaWithAdress>
    <izvorni_sadrzaj>AUGITA d.o.o. Slavka Batušića 8, 10000 Zagreb</izvorni_sadrzaj>
    <derivirana_varijabla naziv="DomainObject.Predmet.ProtustrankaWithAdress_1">AUGITA d.o.o. Slavka Batušića 8, 10000 Zagreb</derivirana_varijabla>
  </DomainObject.Predmet.ProtustrankaWithAdress>
  <DomainObject.Predmet.ProtustrankaWithAdressOIB>
    <izvorni_sadrzaj>AUGITA d.o.o., OIB 27241642225, Slavka Batušića 8, 10000 Zagreb</izvorni_sadrzaj>
    <derivirana_varijabla naziv="DomainObject.Predmet.ProtustrankaWithAdressOIB_1">AUGITA d.o.o., OIB 27241642225, Slavka Batušića 8, 10000 Zagreb</derivirana_varijabla>
  </DomainObject.Predmet.ProtustrankaWithAdressOIB>
  <DomainObject.Predmet.ProtustrankaNazivFormated>
    <izvorni_sadrzaj>AUGITA d.o.o.</izvorni_sadrzaj>
    <derivirana_varijabla naziv="DomainObject.Predmet.ProtustrankaNazivFormated_1">AUGITA d.o.o.</derivirana_varijabla>
  </DomainObject.Predmet.ProtustrankaNazivFormated>
  <DomainObject.Predmet.ProtustrankaNazivFormatedOIB>
    <izvorni_sadrzaj>AUGITA d.o.o., OIB 27241642225</izvorni_sadrzaj>
    <derivirana_varijabla naziv="DomainObject.Predmet.ProtustrankaNazivFormatedOIB_1">AUGITA d.o.o., OIB 27241642225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AUGITA d.o.o.</item>
    </izvorni_sadrzaj>
    <derivirana_varijabla naziv="DomainObject.Predmet.ProtuStrankaListFormated_1">
      <item>AUGITA d.o.o.</item>
    </derivirana_varijabla>
  </DomainObject.Predmet.ProtuStrankaListFormated>
  <DomainObject.Predmet.ProtuStrankaListFormatedOIB>
    <izvorni_sadrzaj>
      <item>AUGITA d.o.o., OIB 27241642225</item>
    </izvorni_sadrzaj>
    <derivirana_varijabla naziv="DomainObject.Predmet.ProtuStrankaListFormatedOIB_1">
      <item>AUGITA d.o.o., OIB 27241642225</item>
    </derivirana_varijabla>
  </DomainObject.Predmet.ProtuStrankaListFormatedOIB>
  <DomainObject.Predmet.ProtuStrankaListFormatedWithAdress>
    <izvorni_sadrzaj>
      <item>AUGITA d.o.o., Slavka Batušića 8, 10000 Zagreb</item>
    </izvorni_sadrzaj>
    <derivirana_varijabla naziv="DomainObject.Predmet.ProtuStrankaListFormatedWithAdress_1">
      <item>AUGITA d.o.o., Slavka Batušića 8, 10000 Zagreb</item>
    </derivirana_varijabla>
  </DomainObject.Predmet.ProtuStrankaListFormatedWithAdress>
  <DomainObject.Predmet.ProtuStrankaListFormatedWithAdressOIB>
    <izvorni_sadrzaj>
      <item>AUGITA d.o.o., OIB 27241642225, Slavka Batušića 8, 10000 Zagreb</item>
    </izvorni_sadrzaj>
    <derivirana_varijabla naziv="DomainObject.Predmet.ProtuStrankaListFormatedWithAdressOIB_1">
      <item>AUGITA d.o.o., OIB 27241642225, Slavka Batušića 8, 10000 Zagreb</item>
    </derivirana_varijabla>
  </DomainObject.Predmet.ProtuStrankaListFormatedWithAdressOIB>
  <DomainObject.Predmet.ProtuStrankaListNazivFormated>
    <izvorni_sadrzaj>
      <item>AUGITA d.o.o.</item>
    </izvorni_sadrzaj>
    <derivirana_varijabla naziv="DomainObject.Predmet.ProtuStrankaListNazivFormated_1">
      <item>AUGITA d.o.o.</item>
    </derivirana_varijabla>
  </DomainObject.Predmet.ProtuStrankaListNazivFormated>
  <DomainObject.Predmet.ProtuStrankaListNazivFormatedOIB>
    <izvorni_sadrzaj>
      <item>AUGITA d.o.o., OIB 27241642225</item>
    </izvorni_sadrzaj>
    <derivirana_varijabla naziv="DomainObject.Predmet.ProtuStrankaListNazivFormatedOIB_1">
      <item>AUGITA d.o.o., OIB 27241642225</item>
    </derivirana_varijabla>
  </DomainObject.Predmet.ProtuStrankaListNazivFormatedOIB>
  <DomainObject.Predmet.OstaliListFormated>
    <izvorni_sadrzaj>
      <item>Mateo Turkanović</item>
    </izvorni_sadrzaj>
    <derivirana_varijabla naziv="DomainObject.Predmet.OstaliListFormated_1">
      <item>Mateo Turkanović</item>
    </derivirana_varijabla>
  </DomainObject.Predmet.OstaliListFormated>
  <DomainObject.Predmet.OstaliListFormatedOIB>
    <izvorni_sadrzaj>
      <item>Mateo Turkanović, OIB 41515992986</item>
    </izvorni_sadrzaj>
    <derivirana_varijabla naziv="DomainObject.Predmet.OstaliListFormatedOIB_1">
      <item>Mateo Turkanović, OIB 41515992986</item>
    </derivirana_varijabla>
  </DomainObject.Predmet.OstaliListFormatedOIB>
  <DomainObject.Predmet.OstaliListFormatedWithAdress>
    <izvorni_sadrzaj>
      <item>Mateo Turkanović, Ulica Drage Gervaisa 7, Zagreb</item>
    </izvorni_sadrzaj>
    <derivirana_varijabla naziv="DomainObject.Predmet.OstaliListFormatedWithAdress_1">
      <item>Mateo Turkanović, Ulica Drage Gervaisa 7, Zagreb</item>
    </derivirana_varijabla>
  </DomainObject.Predmet.OstaliListFormatedWithAdress>
  <DomainObject.Predmet.OstaliListFormatedWithAdressOIB>
    <izvorni_sadrzaj>
      <item>Mateo Turkanović, OIB 41515992986, Ulica Drage Gervaisa 7, Zagreb</item>
    </izvorni_sadrzaj>
    <derivirana_varijabla naziv="DomainObject.Predmet.OstaliListFormatedWithAdressOIB_1">
      <item>Mateo Turkanović, OIB 41515992986, Ulica Drage Gervaisa 7, Zagreb</item>
    </derivirana_varijabla>
  </DomainObject.Predmet.OstaliListFormatedWithAdressOIB>
  <DomainObject.Predmet.OstaliListNazivFormated>
    <izvorni_sadrzaj>
      <item>Mateo Turkanović</item>
    </izvorni_sadrzaj>
    <derivirana_varijabla naziv="DomainObject.Predmet.OstaliListNazivFormated_1">
      <item>Mateo Turkanović</item>
    </derivirana_varijabla>
  </DomainObject.Predmet.OstaliListNazivFormated>
  <DomainObject.Predmet.OstaliListNazivFormatedOIB>
    <izvorni_sadrzaj>
      <item>Mateo Turkanović, OIB 41515992986</item>
    </izvorni_sadrzaj>
    <derivirana_varijabla naziv="DomainObject.Predmet.OstaliListNazivFormatedOIB_1">
      <item>Mateo Turkanović, OIB 41515992986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St-2240/2015-5</izvorni_sadrzaj>
    <derivirana_varijabla naziv="DomainObject.PoslovniBrojDokumenta_1">St-2240/2015-5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AUGITA d.o.o.</izvorni_sadrzaj>
    <derivirana_varijabla naziv="DomainObject.Predmet.ProtustrankaIDrugi_1">AUGITA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AUGITA d.o.o., OIB 27241642225, Slavka Batušića 8, 10000 Zagreb</izvorni_sadrzaj>
    <derivirana_varijabla naziv="DomainObject.Predmet.ProtustrankaIDrugiAdressOIB_1">AUGITA d.o.o., OIB 27241642225, Slavka Batušića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AUGITA d.o.o.</item>
      <item>Mateo Turkanović</item>
    </izvorni_sadrzaj>
    <derivirana_varijabla naziv="DomainObject.Predmet.SudioniciListNaziv_1">
      <item>FINA Regionalni centar Zagreb</item>
      <item>AUGITA d.o.o.</item>
      <item>Mateo Turkanović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AUGITA d.o.o., OIB 27241642225, Slavka Batušića 8,10000 Zagreb</item>
      <item>Mateo Turkanović, OIB 41515992986, Ulica Drage Gervaisa 7,Zagreb</item>
    </izvorni_sadrzaj>
    <derivirana_varijabla naziv="DomainObject.Predmet.SudioniciListAdressOIB_1">
      <item>FINA Regionalni centar Zagreb, OIB 85821130368, Trg svibanjskih žrtava 1995. 1,10000 Zagreb</item>
      <item>AUGITA d.o.o., OIB 27241642225, Slavka Batušića 8,10000 Zagreb</item>
      <item>Mateo Turkanović, OIB 41515992986, Ulica Drage Gervaisa 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27241642225</item>
      <item>, OIB 41515992986</item>
    </izvorni_sadrzaj>
    <derivirana_varijabla naziv="DomainObject.Predmet.SudioniciListNazivOIB_1">
      <item>, OIB 85821130368</item>
      <item>, OIB 27241642225</item>
      <item>, OIB 41515992986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1333</properties:Characters>
  <properties:Lines>61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2015-12-02T13:12:00Z</dcterms:created>
  <dc:creator>Jelena Vučemilo Manojlovski</dc:creator>
  <cp:lastModifiedBy>Maja Kovač</cp:lastModifiedBy>
  <dcterms:modified xmlns:xsi="http://www.w3.org/2001/XMLSchema-instance" xsi:type="dcterms:W3CDTF">2015-12-03T08:19:00Z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