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0154" w14:paraId="20e0154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363C2E" w:rsidP="00F30626" w:rsidR="00F30626" w:rsidRPr="00F30626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2 St-404/2018-3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,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363C2E">
        <w:rPr>
          <w:lang w:val="hr-HR"/>
        </w:rPr>
        <w:t>SUPERBAR j.d.o.o., Koprivnica, Križevačka ulica 6</w:t>
      </w:r>
      <w:r w:rsidR="00BB09D3" w:rsidRPr="00F30626">
        <w:rPr>
          <w:lang w:val="hr-HR"/>
        </w:rPr>
        <w:t xml:space="preserve">, OIB: </w:t>
      </w:r>
      <w:r w:rsidR="00363C2E">
        <w:rPr>
          <w:lang w:val="hr-HR"/>
        </w:rPr>
        <w:t>49892562200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363C2E">
        <w:rPr>
          <w:lang w:val="hr-HR"/>
        </w:rPr>
        <w:t>15. listopada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363C2E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363C2E">
        <w:rPr>
          <w:lang w:val="hr-HR"/>
        </w:rPr>
        <w:t xml:space="preserve">SUPERBAR j.d.o.o., OIB: 49892562200, sa sjedištem u Koprivnici, Križevačka ulica 6, </w:t>
      </w:r>
      <w:r w:rsidR="00830E49" w:rsidRPr="00F30626">
        <w:rPr>
          <w:lang w:val="hr-HR"/>
        </w:rPr>
        <w:t xml:space="preserve">iznosi </w:t>
      </w:r>
      <w:r w:rsidR="00363C2E">
        <w:rPr>
          <w:lang w:val="hr-HR"/>
        </w:rPr>
        <w:t>6</w:t>
      </w:r>
      <w:r w:rsidR="00BB09D3" w:rsidRPr="00F30626">
        <w:rPr>
          <w:lang w:val="hr-HR"/>
        </w:rPr>
        <w:t>.</w:t>
      </w:r>
      <w:r w:rsidR="00363C2E">
        <w:rPr>
          <w:lang w:val="hr-HR"/>
        </w:rPr>
        <w:t>077,07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363C2E">
        <w:rPr>
          <w:lang w:val="hr-HR"/>
        </w:rPr>
        <w:t xml:space="preserve">Danijel </w:t>
      </w:r>
      <w:proofErr w:type="spellStart"/>
      <w:r w:rsidR="00363C2E">
        <w:rPr>
          <w:lang w:val="hr-HR"/>
        </w:rPr>
        <w:t>Vrabelj</w:t>
      </w:r>
      <w:proofErr w:type="spellEnd"/>
      <w:r w:rsidR="00363C2E">
        <w:rPr>
          <w:lang w:val="hr-HR"/>
        </w:rPr>
        <w:t>,</w:t>
      </w:r>
      <w:r w:rsidR="00BB09D3" w:rsidRPr="00F30626">
        <w:rPr>
          <w:lang w:val="hr-HR"/>
        </w:rPr>
        <w:t xml:space="preserve"> OIB: </w:t>
      </w:r>
      <w:r w:rsidR="00363C2E">
        <w:rPr>
          <w:lang w:val="hr-HR"/>
        </w:rPr>
        <w:t xml:space="preserve">25055103032, </w:t>
      </w:r>
      <w:r w:rsidR="00BB09D3" w:rsidRPr="00F30626">
        <w:rPr>
          <w:lang w:val="hr-HR"/>
        </w:rPr>
        <w:t xml:space="preserve">iz </w:t>
      </w:r>
      <w:r w:rsidR="00363C2E">
        <w:rPr>
          <w:lang w:val="hr-HR"/>
        </w:rPr>
        <w:t>Koprivničkog Ivanca, Vinogradska 39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363C2E">
        <w:rPr>
          <w:lang w:val="hr-HR"/>
        </w:rPr>
        <w:t xml:space="preserve">15. listopada 2018. 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785783">
        <w:rPr>
          <w:lang w:val="hr-HR"/>
        </w:rPr>
        <w:t>, v.r.</w:t>
      </w:r>
    </w:p>
    <w:p w:rsidRDefault="00785783" w:rsidP="00F30626" w:rsidR="00785783">
      <w:pPr>
        <w:ind w:left="5040"/>
        <w:jc w:val="center"/>
        <w:outlineLvl w:val="0"/>
        <w:rPr>
          <w:lang w:val="hr-HR"/>
        </w:rPr>
      </w:pPr>
    </w:p>
    <w:p w:rsidRDefault="00785783" w:rsidP="00F30626" w:rsidR="00785783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85783" w:rsidRPr="00785783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94F3C" w:rsidR="00363C2E" w:rsidRPr="00F30626">
      <w:trPr>
        <w:jc w:val="right"/>
      </w:trPr>
      <w:tc>
        <w:tcPr>
          <w:tcW w:type="dxa" w:w="4320"/>
          <w:hideMark/>
        </w:tcPr>
        <w:p w:rsidRDefault="00363C2E" w:rsidP="00C94F3C" w:rsidR="00363C2E" w:rsidRPr="00F30626">
          <w:pPr>
            <w:jc w:val="right"/>
            <w:rPr>
              <w:lang w:eastAsia="hr-HR" w:val="hr-HR"/>
            </w:rPr>
          </w:pPr>
          <w:r>
            <w:rPr>
              <w:lang w:eastAsia="hr-HR" w:val="hr-HR"/>
            </w:rPr>
            <w:t>Poslovni broj: 2 St-404/2018-3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3C2E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5783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390</properties:Words>
  <properties:Characters>2173</properties:Characters>
  <properties:Lines>18</properties:Lines>
  <properties:Paragraphs>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2018-10-15T07:38:00Z</cp:lastPrinted>
  <dcterms:modified xmlns:xsi="http://www.w3.org/2001/XMLSchema-instance" xsi:type="dcterms:W3CDTF">2018-10-15T07:38:00Z</dcterms:modified>
  <cp:revision>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