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b91c8" w14:paraId="16b91c8" w:rsidRDefault="00317CD1" w:rsidP="00317CD1" w:rsidR="00317CD1" w:rsidRPr="00FD1DC8">
      <w:pPr>
        <w:jc w:val="right"/>
        <w15:collapsed w:val="false"/>
      </w:pPr>
      <w:bookmarkStart w:name="_GoBack" w:id="0"/>
      <w:bookmarkEnd w:id="0"/>
      <w:r w:rsidRPr="00FD1DC8">
        <w:t>Posl.br. 1 St-</w:t>
      </w:r>
      <w:r w:rsidR="0024799D">
        <w:t>950</w:t>
      </w:r>
      <w:r w:rsidR="005D1C46">
        <w:t>/</w:t>
      </w:r>
      <w:r w:rsidR="005305D3">
        <w:t>20</w:t>
      </w:r>
      <w:r w:rsidR="0024799D">
        <w:t>16</w:t>
      </w:r>
      <w:r>
        <w:t>-</w:t>
      </w:r>
      <w:r w:rsidR="00C35E36">
        <w:t>65</w:t>
      </w:r>
    </w:p>
    <w:p w:rsidRDefault="00317CD1" w:rsidP="00317CD1" w:rsidR="00317CD1" w:rsidRPr="00FD1DC8"/>
    <w:p w:rsidRDefault="00317CD1" w:rsidP="00317CD1" w:rsidR="00317CD1" w:rsidRPr="00FD1DC8">
      <w:pPr>
        <w:jc w:val="center"/>
      </w:pPr>
      <w:r w:rsidRPr="00FD1DC8">
        <w:t>Z A P I S N I K</w:t>
      </w:r>
    </w:p>
    <w:p w:rsidRDefault="00317CD1" w:rsidP="00317CD1" w:rsidR="00317CD1" w:rsidRPr="00FD1DC8">
      <w:pPr>
        <w:jc w:val="center"/>
      </w:pPr>
      <w:r w:rsidRPr="00FD1DC8">
        <w:t xml:space="preserve">od </w:t>
      </w:r>
      <w:r w:rsidR="006C4B1E">
        <w:t>17</w:t>
      </w:r>
      <w:r w:rsidR="00EA025E">
        <w:t xml:space="preserve">. </w:t>
      </w:r>
      <w:r w:rsidR="006C4B1E">
        <w:t>travnja</w:t>
      </w:r>
      <w:r w:rsidR="00EA025E">
        <w:t xml:space="preserve"> </w:t>
      </w:r>
      <w:r w:rsidR="003009D8">
        <w:t>201</w:t>
      </w:r>
      <w:r w:rsidR="00BE287C">
        <w:t>9</w:t>
      </w:r>
      <w:r w:rsidR="00307C2E">
        <w:t>.</w:t>
      </w:r>
    </w:p>
    <w:p w:rsidRDefault="00317CD1" w:rsidP="00317CD1" w:rsidR="00317CD1">
      <w:pPr>
        <w:jc w:val="both"/>
      </w:pPr>
    </w:p>
    <w:p w:rsidRDefault="00307C2E" w:rsidP="00317CD1" w:rsidR="00317CD1" w:rsidRPr="00FD1DC8">
      <w:pPr>
        <w:jc w:val="both"/>
      </w:pPr>
      <w:r>
        <w:t xml:space="preserve">sa ročišta </w:t>
      </w:r>
      <w:r w:rsidR="00317CD1" w:rsidRPr="00FD1DC8">
        <w:t xml:space="preserve">u stečajnom postupku nad stečajnim dužnikom </w:t>
      </w:r>
      <w:r w:rsidR="0024799D" w:rsidRPr="00950A07">
        <w:t>OZIRIS - ZADAR d.o.o.</w:t>
      </w:r>
      <w:r w:rsidR="0024799D">
        <w:t xml:space="preserve"> u stečaju</w:t>
      </w:r>
      <w:r w:rsidR="0024799D" w:rsidRPr="00950A07">
        <w:t>, Zadar, Put Petrića 34 C, OIB: 40120676990</w:t>
      </w:r>
    </w:p>
    <w:p w:rsidRDefault="00317CD1" w:rsidP="00317CD1" w:rsidR="00317CD1" w:rsidRPr="00FD1DC8">
      <w:pPr>
        <w:jc w:val="both"/>
      </w:pPr>
    </w:p>
    <w:p w:rsidRDefault="00317CD1" w:rsidP="00317CD1" w:rsidR="00317CD1" w:rsidRPr="00FD1DC8">
      <w:pPr>
        <w:jc w:val="both"/>
      </w:pPr>
      <w:r w:rsidRPr="00FD1DC8">
        <w:t>Nazočni od suda:</w:t>
      </w:r>
    </w:p>
    <w:p w:rsidRDefault="00317CD1" w:rsidP="00317CD1" w:rsidR="00317CD1" w:rsidRPr="00FD1DC8">
      <w:pPr>
        <w:jc w:val="both"/>
      </w:pPr>
    </w:p>
    <w:p w:rsidRDefault="00317CD1" w:rsidP="00317CD1" w:rsidR="00317CD1" w:rsidRPr="00FD1DC8">
      <w:pPr>
        <w:jc w:val="both"/>
      </w:pPr>
      <w:r w:rsidRPr="00FD1DC8">
        <w:t>1.</w:t>
      </w:r>
      <w:r>
        <w:t xml:space="preserve"> </w:t>
      </w:r>
      <w:r w:rsidR="00307C2E">
        <w:t>Ardena Bajlo, sutkinja</w:t>
      </w:r>
    </w:p>
    <w:p w:rsidRDefault="00317CD1" w:rsidP="00317CD1" w:rsidR="00317CD1" w:rsidRPr="00FD1DC8">
      <w:pPr>
        <w:jc w:val="both"/>
      </w:pPr>
      <w:r w:rsidRPr="00FD1DC8">
        <w:t>2.</w:t>
      </w:r>
      <w:r>
        <w:t xml:space="preserve"> </w:t>
      </w:r>
      <w:r w:rsidR="003009D8">
        <w:t>Ante Rubelj</w:t>
      </w:r>
      <w:r w:rsidRPr="00FD1DC8">
        <w:t>, zapisničar</w:t>
      </w:r>
    </w:p>
    <w:p w:rsidRDefault="00EA025E" w:rsidP="004F1E38" w:rsidR="00EA025E" w:rsidRPr="00FD1DC8">
      <w:pPr>
        <w:jc w:val="both"/>
      </w:pPr>
    </w:p>
    <w:p w:rsidRDefault="00317CD1" w:rsidP="00317CD1" w:rsidR="00317CD1" w:rsidRPr="00FD1DC8">
      <w:pPr>
        <w:jc w:val="both"/>
      </w:pPr>
      <w:r w:rsidRPr="00FD1DC8">
        <w:t xml:space="preserve">Početak u </w:t>
      </w:r>
      <w:r w:rsidR="00321F71">
        <w:t>10,30</w:t>
      </w:r>
      <w:r w:rsidRPr="00FD1DC8">
        <w:t xml:space="preserve"> sati.</w:t>
      </w:r>
    </w:p>
    <w:p w:rsidRDefault="00317CD1" w:rsidP="00317CD1" w:rsidR="00317CD1" w:rsidRPr="00FD1DC8">
      <w:pPr>
        <w:jc w:val="both"/>
      </w:pPr>
    </w:p>
    <w:p w:rsidRDefault="0085480D" w:rsidP="00317CD1" w:rsidR="00317CD1" w:rsidRPr="00FD1DC8">
      <w:pPr>
        <w:jc w:val="both"/>
      </w:pPr>
      <w:r>
        <w:t>U</w:t>
      </w:r>
      <w:r w:rsidR="004E61DD">
        <w:t>tvrđuje se da je pristupio</w:t>
      </w:r>
      <w:r w:rsidR="00317CD1" w:rsidRPr="00FD1DC8">
        <w:t xml:space="preserve"> </w:t>
      </w:r>
      <w:r w:rsidR="0024799D">
        <w:t>Željko Vrkić</w:t>
      </w:r>
      <w:r w:rsidR="00317CD1" w:rsidRPr="00FD1DC8">
        <w:t>, stečajn</w:t>
      </w:r>
      <w:r w:rsidR="004E61DD">
        <w:t>i</w:t>
      </w:r>
      <w:r w:rsidR="00317CD1" w:rsidRPr="00FD1DC8">
        <w:t xml:space="preserve"> upravitelj.</w:t>
      </w:r>
    </w:p>
    <w:p w:rsidRDefault="00317CD1" w:rsidP="00317CD1" w:rsidR="00317CD1">
      <w:pPr>
        <w:jc w:val="both"/>
      </w:pPr>
    </w:p>
    <w:p w:rsidRDefault="00F14735" w:rsidP="00317CD1" w:rsidR="0024799D">
      <w:pPr>
        <w:jc w:val="both"/>
      </w:pPr>
      <w:r>
        <w:t xml:space="preserve">Utvrđuje se da nije pristupio </w:t>
      </w:r>
      <w:r w:rsidR="00321F71">
        <w:t>Nenad Skejić</w:t>
      </w:r>
      <w:r>
        <w:t>.</w:t>
      </w:r>
    </w:p>
    <w:p w:rsidRDefault="004F1E38" w:rsidP="00317CD1" w:rsidR="004F1E38" w:rsidRPr="00FD1DC8">
      <w:pPr>
        <w:jc w:val="both"/>
      </w:pPr>
    </w:p>
    <w:p w:rsidRDefault="00F14735" w:rsidP="00317CD1" w:rsidR="0024799D">
      <w:pPr>
        <w:jc w:val="both"/>
      </w:pPr>
      <w:r>
        <w:t>Odluka će se donijeti u zakonskom roku.</w:t>
      </w:r>
    </w:p>
    <w:p w:rsidRDefault="0024799D" w:rsidP="00317CD1" w:rsidR="0024799D">
      <w:pPr>
        <w:jc w:val="both"/>
      </w:pPr>
    </w:p>
    <w:p w:rsidRDefault="00317CD1" w:rsidP="00317CD1" w:rsidR="00317CD1" w:rsidRPr="00FD1DC8">
      <w:pPr>
        <w:jc w:val="both"/>
      </w:pPr>
      <w:r w:rsidRPr="00FD1DC8">
        <w:t xml:space="preserve">Dovršeno u </w:t>
      </w:r>
      <w:r w:rsidR="0024799D">
        <w:t>10</w:t>
      </w:r>
      <w:r w:rsidR="00AE225C">
        <w:t>,</w:t>
      </w:r>
      <w:r w:rsidR="00321F71">
        <w:t>35</w:t>
      </w:r>
      <w:r w:rsidRPr="00FD1DC8">
        <w:t xml:space="preserve"> sati.</w:t>
      </w:r>
    </w:p>
    <w:p w:rsidRDefault="00AC25AC" w:rsidP="00317CD1" w:rsidR="00AC25AC" w:rsidRPr="00FD1DC8">
      <w:pPr>
        <w:jc w:val="both"/>
      </w:pPr>
    </w:p>
    <w:p w:rsidRDefault="00317CD1" w:rsidP="00317CD1" w:rsidR="00317CD1" w:rsidRPr="00FD1DC8">
      <w:pPr>
        <w:jc w:val="both"/>
      </w:pPr>
      <w:r w:rsidRPr="00FD1DC8">
        <w:t>ZAPISNIČAR</w:t>
      </w:r>
      <w:r w:rsidRPr="00FD1DC8">
        <w:tab/>
      </w:r>
      <w:r w:rsidRPr="00FD1DC8">
        <w:tab/>
      </w:r>
      <w:r w:rsidR="009E0678">
        <w:tab/>
      </w:r>
      <w:r w:rsidR="009E0678">
        <w:tab/>
        <w:t xml:space="preserve">     </w:t>
      </w:r>
      <w:r w:rsidRPr="00FD1DC8">
        <w:t>S</w:t>
      </w:r>
      <w:r w:rsidR="009E0678">
        <w:t>UTKINJA</w:t>
      </w:r>
      <w:r w:rsidRPr="00FD1DC8">
        <w:tab/>
      </w:r>
      <w:r w:rsidRPr="00FD1DC8">
        <w:tab/>
      </w:r>
      <w:r w:rsidR="009E0678">
        <w:t xml:space="preserve"> </w:t>
      </w:r>
      <w:r w:rsidRPr="00FD1DC8">
        <w:t>STEČAJNI UPRAVITELJ</w:t>
      </w:r>
    </w:p>
    <w:p w:rsidRDefault="00317CD1" w:rsidP="00317CD1" w:rsidR="00317CD1" w:rsidRPr="00FD1DC8">
      <w:pPr>
        <w:jc w:val="both"/>
      </w:pPr>
    </w:p>
    <w:p w:rsidRDefault="00317CD1" w:rsidP="00317CD1" w:rsidR="00317CD1" w:rsidRPr="00FD1DC8">
      <w:pPr>
        <w:jc w:val="both"/>
      </w:pPr>
    </w:p>
    <w:p w:rsidRDefault="00317CD1" w:rsidP="00317CD1" w:rsidR="00317CD1" w:rsidRPr="00FD1DC8">
      <w:pPr>
        <w:jc w:val="both"/>
      </w:pPr>
    </w:p>
    <w:p w:rsidRDefault="00DB052E" w:rsidR="00DB052E"/>
    <w:sectPr w:rsidSect="00307C2E" w:rsidR="00DB052E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7C2E" w:rsidP="00307C2E" w:rsidR="00307C2E">
      <w:r>
        <w:separator/>
      </w:r>
    </w:p>
  </w:endnote>
  <w:endnote w:id="0" w:type="continuationSeparator">
    <w:p w:rsidRDefault="00307C2E" w:rsidP="00307C2E" w:rsidR="00307C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7C2E" w:rsidP="00307C2E" w:rsidR="00307C2E">
      <w:r>
        <w:separator/>
      </w:r>
    </w:p>
  </w:footnote>
  <w:footnote w:id="0" w:type="continuationSeparator">
    <w:p w:rsidRDefault="00307C2E" w:rsidP="00307C2E" w:rsidR="00307C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79349083"/>
      <w:docPartObj>
        <w:docPartGallery w:val="Page Numbers (Top of Page)"/>
        <w:docPartUnique/>
      </w:docPartObj>
    </w:sdtPr>
    <w:sdtEndPr/>
    <w:sdtContent>
      <w:p w:rsidRDefault="00307C2E" w:rsidP="00307C2E" w:rsidR="00307C2E" w:rsidRPr="00FD1DC8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5480D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 w:rsidRPr="00307C2E">
          <w:t xml:space="preserve"> </w:t>
        </w:r>
        <w:r w:rsidRPr="00FD1DC8">
          <w:t>Posl.br. 1 St-</w:t>
        </w:r>
        <w:r w:rsidR="003009D8">
          <w:t>373</w:t>
        </w:r>
        <w:r>
          <w:t>/</w:t>
        </w:r>
        <w:r w:rsidR="003009D8">
          <w:t>2017</w:t>
        </w:r>
        <w:r>
          <w:t>-</w:t>
        </w:r>
        <w:r w:rsidR="003009D8">
          <w:t>5</w:t>
        </w:r>
        <w:r w:rsidR="00EA025E">
          <w:t>6</w:t>
        </w:r>
      </w:p>
      <w:p w:rsidRDefault="002D727C" w:rsidR="00307C2E">
        <w:pPr>
          <w:pStyle w:val="Zaglavlje"/>
          <w:jc w:val="center"/>
        </w:pPr>
      </w:p>
    </w:sdtContent>
  </w:sdt>
  <w:p w:rsidRDefault="00307C2E" w:rsidR="00307C2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0A18ED"/>
    <w:multiLevelType w:val="hybridMultilevel"/>
    <w:tmpl w:val="5AEA52E4"/>
    <w:lvl w:tplc="9928233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B8D60AC"/>
    <w:multiLevelType w:val="hybridMultilevel"/>
    <w:tmpl w:val="88D8581E"/>
    <w:lvl w:tplc="ACCECFC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3193A7A"/>
    <w:multiLevelType w:val="hybridMultilevel"/>
    <w:tmpl w:val="EDD6C764"/>
    <w:lvl w:tplc="4C8E4088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24DE05AA"/>
    <w:multiLevelType w:val="hybridMultilevel"/>
    <w:tmpl w:val="0D9C99E2"/>
    <w:lvl w:tplc="8512A1F0" w:ilvl="0">
      <w:start w:val="22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4">
    <w:nsid w:val="292E0B30"/>
    <w:multiLevelType w:val="hybridMultilevel"/>
    <w:tmpl w:val="598CC3D6"/>
    <w:lvl w:tplc="FADEE400" w:ilvl="0">
      <w:start w:val="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2B19211E"/>
    <w:multiLevelType w:val="hybridMultilevel"/>
    <w:tmpl w:val="4D58AB58"/>
    <w:lvl w:tplc="5EDC8B58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35A23591"/>
    <w:multiLevelType w:val="hybridMultilevel"/>
    <w:tmpl w:val="6A18B048"/>
    <w:lvl w:tplc="418ADBA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37BC5839"/>
    <w:multiLevelType w:val="hybridMultilevel"/>
    <w:tmpl w:val="D5C2F506"/>
    <w:lvl w:tplc="2C5AF9D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85374AA"/>
    <w:multiLevelType w:val="hybridMultilevel"/>
    <w:tmpl w:val="904E90D2"/>
    <w:lvl w:tplc="8438DE38" w:ilvl="0">
      <w:start w:val="3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9">
    <w:nsid w:val="534F3816"/>
    <w:multiLevelType w:val="hybridMultilevel"/>
    <w:tmpl w:val="01F8EB24"/>
    <w:lvl w:tplc="66704EA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60256FC"/>
    <w:multiLevelType w:val="hybridMultilevel"/>
    <w:tmpl w:val="7D48DB46"/>
    <w:lvl w:tplc="F016095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57EC4FA5"/>
    <w:multiLevelType w:val="hybridMultilevel"/>
    <w:tmpl w:val="93E4183A"/>
    <w:lvl w:tplc="4A4216EA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6BBC6067"/>
    <w:multiLevelType w:val="hybridMultilevel"/>
    <w:tmpl w:val="1040EB7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16A4D37"/>
    <w:multiLevelType w:val="hybridMultilevel"/>
    <w:tmpl w:val="5102347A"/>
    <w:lvl w:tplc="20769A4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7EC82074"/>
    <w:multiLevelType w:val="hybridMultilevel"/>
    <w:tmpl w:val="A45CC598"/>
    <w:lvl w:tplc="850EFBD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12"/>
  </w:num>
  <w:num w:numId="3">
    <w:abstractNumId w:val="1"/>
  </w:num>
  <w:num w:numId="4">
    <w:abstractNumId w:val="10"/>
  </w:num>
  <w:num w:numId="5">
    <w:abstractNumId w:val="14"/>
  </w:num>
  <w:num w:numId="6">
    <w:abstractNumId w:val="4"/>
  </w:num>
  <w:num w:numId="7">
    <w:abstractNumId w:val="7"/>
  </w:num>
  <w:num w:numId="8">
    <w:abstractNumId w:val="11"/>
  </w:num>
  <w:num w:numId="9">
    <w:abstractNumId w:val="2"/>
  </w:num>
  <w:num w:numId="10">
    <w:abstractNumId w:val="13"/>
  </w:num>
  <w:num w:numId="11">
    <w:abstractNumId w:val="0"/>
  </w:num>
  <w:num w:numId="12">
    <w:abstractNumId w:val="9"/>
  </w:num>
  <w:num w:numId="13">
    <w:abstractNumId w:val="3"/>
  </w:num>
  <w:num w:numId="14">
    <w:abstractNumId w:val="5"/>
  </w:num>
  <w:num w:numId="15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7CD1"/>
    <w:rsid w:val="00033854"/>
    <w:rsid w:val="00085869"/>
    <w:rsid w:val="000A4643"/>
    <w:rsid w:val="00183544"/>
    <w:rsid w:val="0024799D"/>
    <w:rsid w:val="00272F4C"/>
    <w:rsid w:val="00274E5D"/>
    <w:rsid w:val="002B23B7"/>
    <w:rsid w:val="002D727C"/>
    <w:rsid w:val="003009D8"/>
    <w:rsid w:val="00302D11"/>
    <w:rsid w:val="00307C2E"/>
    <w:rsid w:val="00317CD1"/>
    <w:rsid w:val="00321F71"/>
    <w:rsid w:val="004E61DD"/>
    <w:rsid w:val="004F1E38"/>
    <w:rsid w:val="004F260B"/>
    <w:rsid w:val="005305D3"/>
    <w:rsid w:val="005A172B"/>
    <w:rsid w:val="005D1C46"/>
    <w:rsid w:val="0067481E"/>
    <w:rsid w:val="006C4B1E"/>
    <w:rsid w:val="006F18D2"/>
    <w:rsid w:val="00705044"/>
    <w:rsid w:val="00736778"/>
    <w:rsid w:val="007A1BF0"/>
    <w:rsid w:val="007A715F"/>
    <w:rsid w:val="0085480D"/>
    <w:rsid w:val="008A696D"/>
    <w:rsid w:val="009A4045"/>
    <w:rsid w:val="009C674C"/>
    <w:rsid w:val="009E0678"/>
    <w:rsid w:val="00A57FDF"/>
    <w:rsid w:val="00AC25AC"/>
    <w:rsid w:val="00AE225C"/>
    <w:rsid w:val="00BE287C"/>
    <w:rsid w:val="00C35E36"/>
    <w:rsid w:val="00DB052E"/>
    <w:rsid w:val="00E21F85"/>
    <w:rsid w:val="00E2638C"/>
    <w:rsid w:val="00EA025E"/>
    <w:rsid w:val="00EB669A"/>
    <w:rsid w:val="00F13B20"/>
    <w:rsid w:val="00F14735"/>
    <w:rsid w:val="00F17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17CD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07C2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07C2E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07C2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07C2E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57FD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D72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727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727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727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727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17CD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07C2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07C2E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07C2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07C2E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57FD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D72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727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727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727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727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443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7566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4662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143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453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9242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17. travnja 2019.</izvorni_sadrzaj>
    <derivirana_varijabla naziv="DomainObject.StvarniPocetakDatum_1">17. travnja 2019.</derivirana_varijabla>
  </DomainObject.StvarniPocetakDatum>
  <DomainObject.StvarniZavrsetakDatum>
    <izvorni_sadrzaj>17. travnja 2019.</izvorni_sadrzaj>
    <derivirana_varijabla naziv="DomainObject.StvarniZavrsetakDatum_1">17. travnja 2019.</derivirana_varijabla>
  </DomainObject.StvarniZavrsetakDatum>
  <DomainObject.PlaniraniZavrsetakDatum>
    <izvorni_sadrzaj>17. travnja 2019.</izvorni_sadrzaj>
    <derivirana_varijabla naziv="DomainObject.PlaniraniZavrsetakDatum_1">17. travnja 2019.</derivirana_varijabla>
  </DomainObject.PlaniraniZavrsetakDatum>
  <DomainObject.PlaniraniPocetakDatum>
    <izvorni_sadrzaj>17. travnja 2019.</izvorni_sadrzaj>
    <derivirana_varijabla naziv="DomainObject.PlaniraniPocetakDatum_1">17. travnja 2019.</derivirana_varijabla>
  </DomainObject.PlaniraniPocetakDatum>
  <DomainObject.StvarniPocetakVrijeme>
    <izvorni_sadrzaj>10:30</izvorni_sadrzaj>
    <derivirana_varijabla naziv="DomainObject.StvarniPocetakVrijeme_1">10:30</derivirana_varijabla>
  </DomainObject.StvarniPocetakVrijeme>
  <DomainObject.StvarniZavrsetakVrijeme>
    <izvorni_sadrzaj>10:35</izvorni_sadrzaj>
    <derivirana_varijabla naziv="DomainObject.StvarniZavrsetakVrijeme_1">10:35</derivirana_varijabla>
  </DomainObject.StvarniZavrsetakVrijeme>
  <DomainObject.PlaniraniZavrsetakVrijeme>
    <izvorni_sadrzaj>10:45</izvorni_sadrzaj>
    <derivirana_varijabla naziv="DomainObject.PlaniraniZavrsetakVrijeme_1">10:45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17. travnja 2019.</izvorni_sadrzaj>
    <derivirana_varijabla naziv="DomainObject.Zapisnik.DatumKreiranja_1">17. travnja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St-950/2016-68</izvorni_sadrzaj>
    <derivirana_varijabla naziv="DomainObject.Zapisnik.Oznaka_1">St-950/2016-68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950</izvorni_sadrzaj>
    <derivirana_varijabla naziv="DomainObject.Predmet.Broj_1">950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2016.</izvorni_sadrzaj>
    <derivirana_varijabla naziv="DomainObject.Predmet.DatumOsnivanja_1">14.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St-950/2016</izvorni_sadrzaj>
    <derivirana_varijabla naziv="DomainObject.Predmet.OznakaBroj_1">St-950/2016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OZIRIS - ZADAR d.o.o. za promet robe i usluga</izvorni_sadrzaj>
    <derivirana_varijabla naziv="DomainObject.Predmet.ProtustrankaFormated_1">  OZIRIS - ZADAR d.o.o. za promet robe i usluga</derivirana_varijabla>
  </DomainObject.Predmet.ProtustrankaFormated>
  <DomainObject.Predmet.ProtustrankaFormatedOIB>
    <izvorni_sadrzaj>  OZIRIS - ZADAR d.o.o. za promet robe i usluga, OIB 40120676990</izvorni_sadrzaj>
    <derivirana_varijabla naziv="DomainObject.Predmet.ProtustrankaFormatedOIB_1">  OZIRIS - ZADAR d.o.o. za promet robe i usluga, OIB 40120676990</derivirana_varijabla>
  </DomainObject.Predmet.ProtustrankaFormatedOIB>
  <DomainObject.Predmet.ProtustrankaFormatedWithAdress>
    <izvorni_sadrzaj> OZIRIS - ZADAR d.o.o. za promet robe i usluga, Put Petrića 34C, 23000 Zadar</izvorni_sadrzaj>
    <derivirana_varijabla naziv="DomainObject.Predmet.ProtustrankaFormatedWithAdress_1"> OZIRIS - ZADAR d.o.o. za promet robe i usluga, Put Petrića 34C, 23000 Zadar</derivirana_varijabla>
  </DomainObject.Predmet.ProtustrankaFormatedWithAdress>
  <DomainObject.Predmet.ProtustrankaFormatedWithAdressOIB>
    <izvorni_sadrzaj> OZIRIS - ZADAR d.o.o. za promet robe i usluga, OIB 40120676990, Put Petrića 34C, 23000 Zadar</izvorni_sadrzaj>
    <derivirana_varijabla naziv="DomainObject.Predmet.ProtustrankaFormatedWithAdressOIB_1"> OZIRIS - ZADAR d.o.o. za promet robe i usluga, OIB 40120676990, Put Petrića 34C, 23000 Zadar</derivirana_varijabla>
  </DomainObject.Predmet.ProtustrankaFormatedWithAdressOIB>
  <DomainObject.Predmet.ProtustrankaWithAdress>
    <izvorni_sadrzaj>OZIRIS - ZADAR d.o.o. za promet robe i usluga Put Petrića 34C, 23000 Zadar</izvorni_sadrzaj>
    <derivirana_varijabla naziv="DomainObject.Predmet.ProtustrankaWithAdress_1">OZIRIS - ZADAR d.o.o. za promet robe i usluga Put Petrića 34C, 23000 Zadar</derivirana_varijabla>
  </DomainObject.Predmet.ProtustrankaWithAdress>
  <DomainObject.Predmet.ProtustrankaWithAdressOIB>
    <izvorni_sadrzaj>OZIRIS - ZADAR d.o.o. za promet robe i usluga, OIB 40120676990, Put Petrića 34C, 23000 Zadar</izvorni_sadrzaj>
    <derivirana_varijabla naziv="DomainObject.Predmet.ProtustrankaWithAdressOIB_1">OZIRIS - ZADAR d.o.o. za promet robe i usluga, OIB 40120676990, Put Petrića 34C, 23000 Zadar</derivirana_varijabla>
  </DomainObject.Predmet.ProtustrankaWithAdressOIB>
  <DomainObject.Predmet.ProtustrankaNazivFormated>
    <izvorni_sadrzaj>OZIRIS - ZADAR d.o.o. za promet robe i usluga</izvorni_sadrzaj>
    <derivirana_varijabla naziv="DomainObject.Predmet.ProtustrankaNazivFormated_1">OZIRIS - ZADAR d.o.o. za promet robe i usluga</derivirana_varijabla>
  </DomainObject.Predmet.ProtustrankaNazivFormated>
  <DomainObject.Predmet.ProtustrankaNazivFormatedOIB>
    <izvorni_sadrzaj>OZIRIS - ZADAR d.o.o. za promet robe i usluga, OIB 40120676990</izvorni_sadrzaj>
    <derivirana_varijabla naziv="DomainObject.Predmet.ProtustrankaNazivFormatedOIB_1">OZIRIS - ZADAR d.o.o. za promet robe i usluga, OIB 40120676990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Tome Erak; Marija Marna Marijanović Skejić</izvorni_sadrzaj>
    <derivirana_varijabla naziv="DomainObject.Predmet.StrankaFormated_1">  FINA; Tome Erak; Marija Marna Marijanović Skejić</derivirana_varijabla>
  </DomainObject.Predmet.StrankaFormated>
  <DomainObject.Predmet.StrankaFormatedOIB>
    <izvorni_sadrzaj>  FINA, OIB 85821130368; Tome Erak, OIB 53317051840; Marija Marna Marijanović Skejić, OIB 71676288066</izvorni_sadrzaj>
    <derivirana_varijabla naziv="DomainObject.Predmet.StrankaFormatedOIB_1">  FINA, OIB 85821130368; Tome Erak, OIB 53317051840; Marija Marna Marijanović Skejić, OIB 71676288066</derivirana_varijabla>
  </DomainObject.Predmet.StrankaFormatedOIB>
  <DomainObject.Predmet.StrankaFormatedWithAdress>
    <izvorni_sadrzaj> FINA; Tome Erak, Ulica Dominika Andrijaševića 4, 10000 Zagreb; Marija Marna Marijanović Skejić, Ulica Romansa 34, 23000 Zadar</izvorni_sadrzaj>
    <derivirana_varijabla naziv="DomainObject.Predmet.StrankaFormatedWithAdress_1"> FINA; Tome Erak, Ulica Dominika Andrijaševića 4, 10000 Zagreb; Marija Marna Marijanović Skejić, Ulica Romansa 34, 23000 Zadar</derivirana_varijabla>
  </DomainObject.Predmet.StrankaFormatedWithAdress>
  <DomainObject.Predmet.StrankaFormatedWithAdressOIB>
    <izvorni_sadrzaj> FINA, OIB 85821130368; Tome Erak, OIB 53317051840, Ulica Dominika Andrijaševića 4, 10000 Zagreb; Marija Marna Marijanović Skejić, OIB 71676288066, Ulica Romansa 34, 23000 Zadar</izvorni_sadrzaj>
    <derivirana_varijabla naziv="DomainObject.Predmet.StrankaFormatedWithAdressOIB_1"> FINA, OIB 85821130368; Tome Erak, OIB 53317051840, Ulica Dominika Andrijaševića 4, 10000 Zagreb; Marija Marna Marijanović Skejić, OIB 71676288066, Ulica Romansa 34, 23000 Zadar</derivirana_varijabla>
  </DomainObject.Predmet.StrankaFormatedWithAdressOIB>
  <DomainObject.Predmet.StrankaWithAdress>
    <izvorni_sadrzaj>FINA ,Tome Erak Ulica Dominika Andrijaševića 4,10000 Zagreb,Marija Marna Marijanović Skejić Ulica Romansa 34,23000 Zadar</izvorni_sadrzaj>
    <derivirana_varijabla naziv="DomainObject.Predmet.StrankaWithAdress_1">FINA ,Tome Erak Ulica Dominika Andrijaševića 4,10000 Zagreb,Marija Marna Marijanović Skejić Ulica Romansa 34,23000 Zadar</derivirana_varijabla>
  </DomainObject.Predmet.StrankaWithAdress>
  <DomainObject.Predmet.StrankaWithAdressOIB>
    <izvorni_sadrzaj>FINA, OIB 85821130368,Tome Erak, OIB 53317051840, Ulica Dominika Andrijaševića 4,10000 Zagreb,Marija Marna Marijanović Skejić, OIB 71676288066, Ulica Romansa 34,23000 Zadar</izvorni_sadrzaj>
    <derivirana_varijabla naziv="DomainObject.Predmet.StrankaWithAdressOIB_1">FINA, OIB 85821130368,Tome Erak, OIB 53317051840, Ulica Dominika Andrijaševića 4,10000 Zagreb,Marija Marna Marijanović Skejić, OIB 71676288066, Ulica Romansa 34,23000 Zadar</derivirana_varijabla>
  </DomainObject.Predmet.StrankaWithAdressOIB>
  <DomainObject.Predmet.StrankaNazivFormated>
    <izvorni_sadrzaj>FINA,Tome Erak,Marija Marna Marijanović Skejić</izvorni_sadrzaj>
    <derivirana_varijabla naziv="DomainObject.Predmet.StrankaNazivFormated_1">FINA,Tome Erak,Marija Marna Marijanović Skejić</derivirana_varijabla>
  </DomainObject.Predmet.StrankaNazivFormated>
  <DomainObject.Predmet.StrankaNazivFormatedOIB>
    <izvorni_sadrzaj>FINA, OIB 85821130368,Tome Erak, OIB 53317051840,Marija Marna Marijanović Skejić, OIB 71676288066</izvorni_sadrzaj>
    <derivirana_varijabla naziv="DomainObject.Predmet.StrankaNazivFormatedOIB_1">FINA, OIB 85821130368,Tome Erak, OIB 53317051840,Marija Marna Marijanović Skejić, OIB 71676288066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  <item>Tome Erak</item>
      <item>Marija Marna Marijanović Skejić</item>
    </izvorni_sadrzaj>
    <derivirana_varijabla naziv="DomainObject.Predmet.StrankaListFormated_1">
      <item>FINA</item>
      <item>Tome Erak</item>
      <item>Marija Marna Marijanović Skejić</item>
    </derivirana_varijabla>
  </DomainObject.Predmet.StrankaListFormated>
  <DomainObject.Predmet.StrankaListFormatedOIB>
    <izvorni_sadrzaj>
      <item>FINA, OIB 85821130368</item>
      <item>Tome Erak, OIB 53317051840</item>
      <item>Marija Marna Marijanović Skejić, OIB 71676288066</item>
    </izvorni_sadrzaj>
    <derivirana_varijabla naziv="DomainObject.Predmet.StrankaListFormatedOIB_1">
      <item>FINA, OIB 85821130368</item>
      <item>Tome Erak, OIB 53317051840</item>
      <item>Marija Marna Marijanović Skejić, OIB 71676288066</item>
    </derivirana_varijabla>
  </DomainObject.Predmet.StrankaListFormatedOIB>
  <DomainObject.Predmet.StrankaListFormatedWithAdress>
    <izvorni_sadrzaj>
      <item>FINA</item>
      <item>Tome Erak, Ulica Dominika Andrijaševića 4, 10000 Zagreb</item>
      <item>Marija Marna Marijanović Skejić, Ulica Romansa 34, 23000 Zadar</item>
    </izvorni_sadrzaj>
    <derivirana_varijabla naziv="DomainObject.Predmet.StrankaListFormatedWithAdress_1">
      <item>FINA</item>
      <item>Tome Erak, Ulica Dominika Andrijaševića 4, 10000 Zagreb</item>
      <item>Marija Marna Marijanović Skejić, Ulica Romansa 34, 23000 Zadar</item>
    </derivirana_varijabla>
  </DomainObject.Predmet.StrankaListFormatedWithAdress>
  <DomainObject.Predmet.StrankaListFormatedWithAdressOIB>
    <izvorni_sadrzaj>
      <item>FINA, OIB 85821130368</item>
      <item>Tome Erak, OIB 53317051840, Ulica Dominika Andrijaševića 4, 10000 Zagreb</item>
      <item>Marija Marna Marijanović Skejić, OIB 71676288066, Ulica Romansa 34, 23000 Zadar</item>
    </izvorni_sadrzaj>
    <derivirana_varijabla naziv="DomainObject.Predmet.StrankaListFormatedWithAdressOIB_1">
      <item>FINA, OIB 85821130368</item>
      <item>Tome Erak, OIB 53317051840, Ulica Dominika Andrijaševića 4, 10000 Zagreb</item>
      <item>Marija Marna Marijanović Skejić, OIB 71676288066, Ulica Romansa 34, 23000 Zadar</item>
    </derivirana_varijabla>
  </DomainObject.Predmet.StrankaListFormatedWithAdressOIB>
  <DomainObject.Predmet.StrankaListNazivFormated>
    <izvorni_sadrzaj>
      <item>FINA</item>
      <item>Tome Erak</item>
      <item>Marija Marna Marijanović Skejić</item>
    </izvorni_sadrzaj>
    <derivirana_varijabla naziv="DomainObject.Predmet.StrankaListNazivFormated_1">
      <item>FINA</item>
      <item>Tome Erak</item>
      <item>Marija Marna Marijanović Skejić</item>
    </derivirana_varijabla>
  </DomainObject.Predmet.StrankaListNazivFormated>
  <DomainObject.Predmet.StrankaListNazivFormatedOIB>
    <izvorni_sadrzaj>
      <item>FINA, OIB 85821130368</item>
      <item>Tome Erak, OIB 53317051840</item>
      <item>Marija Marna Marijanović Skejić, OIB 71676288066</item>
    </izvorni_sadrzaj>
    <derivirana_varijabla naziv="DomainObject.Predmet.StrankaListNazivFormatedOIB_1">
      <item>FINA, OIB 85821130368</item>
      <item>Tome Erak, OIB 53317051840</item>
      <item>Marija Marna Marijanović Skejić, OIB 71676288066</item>
    </derivirana_varijabla>
  </DomainObject.Predmet.StrankaListNazivFormatedOIB>
  <DomainObject.Predmet.ProtuStrankaListFormated>
    <izvorni_sadrzaj>
      <item>OZIRIS - ZADAR d.o.o. za promet robe i usluga</item>
    </izvorni_sadrzaj>
    <derivirana_varijabla naziv="DomainObject.Predmet.ProtuStrankaListFormated_1">
      <item>OZIRIS - ZADAR d.o.o. za promet robe i usluga</item>
    </derivirana_varijabla>
  </DomainObject.Predmet.ProtuStrankaListFormated>
  <DomainObject.Predmet.ProtuStrankaListFormatedOIB>
    <izvorni_sadrzaj>
      <item>OZIRIS - ZADAR d.o.o. za promet robe i usluga, OIB 40120676990</item>
    </izvorni_sadrzaj>
    <derivirana_varijabla naziv="DomainObject.Predmet.ProtuStrankaListFormatedOIB_1">
      <item>OZIRIS - ZADAR d.o.o. za promet robe i usluga, OIB 40120676990</item>
    </derivirana_varijabla>
  </DomainObject.Predmet.ProtuStrankaListFormatedOIB>
  <DomainObject.Predmet.ProtuStrankaListFormatedWithAdress>
    <izvorni_sadrzaj>
      <item>OZIRIS - ZADAR d.o.o. za promet robe i usluga, Put Petrića 34C, 23000 Zadar</item>
    </izvorni_sadrzaj>
    <derivirana_varijabla naziv="DomainObject.Predmet.ProtuStrankaListFormatedWithAdress_1">
      <item>OZIRIS - ZADAR d.o.o. za promet robe i usluga, Put Petrića 34C, 23000 Zadar</item>
    </derivirana_varijabla>
  </DomainObject.Predmet.ProtuStrankaListFormatedWithAdress>
  <DomainObject.Predmet.ProtuStrankaListFormatedWithAdressOIB>
    <izvorni_sadrzaj>
      <item>OZIRIS - ZADAR d.o.o. za promet robe i usluga, OIB 40120676990, Put Petrića 34C, 23000 Zadar</item>
    </izvorni_sadrzaj>
    <derivirana_varijabla naziv="DomainObject.Predmet.ProtuStrankaListFormatedWithAdressOIB_1">
      <item>OZIRIS - ZADAR d.o.o. za promet robe i usluga, OIB 40120676990, Put Petrića 34C, 23000 Zadar</item>
    </derivirana_varijabla>
  </DomainObject.Predmet.ProtuStrankaListFormatedWithAdressOIB>
  <DomainObject.Predmet.ProtuStrankaListNazivFormated>
    <izvorni_sadrzaj>
      <item>OZIRIS - ZADAR d.o.o. za promet robe i usluga</item>
    </izvorni_sadrzaj>
    <derivirana_varijabla naziv="DomainObject.Predmet.ProtuStrankaListNazivFormated_1">
      <item>OZIRIS - ZADAR d.o.o. za promet robe i usluga</item>
    </derivirana_varijabla>
  </DomainObject.Predmet.ProtuStrankaListNazivFormated>
  <DomainObject.Predmet.ProtuStrankaListNazivFormatedOIB>
    <izvorni_sadrzaj>
      <item>OZIRIS - ZADAR d.o.o. za promet robe i usluga, OIB 40120676990</item>
    </izvorni_sadrzaj>
    <derivirana_varijabla naziv="DomainObject.Predmet.ProtuStrankaListNazivFormatedOIB_1">
      <item>OZIRIS - ZADAR d.o.o. za promet robe i usluga, OIB 40120676990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travnja 2019.</izvorni_sadrzaj>
    <derivirana_varijabla naziv="DomainObject.Datum_1">17. travnja 2019.</derivirana_varijabla>
  </DomainObject.Datum>
  <DomainObject.PoslovniBrojDokumenta>
    <izvorni_sadrzaj>St-950/2016-68</izvorni_sadrzaj>
    <derivirana_varijabla naziv="DomainObject.PoslovniBrojDokumenta_1">St-950/2016-68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OZIRIS - ZADAR d.o.o. za promet robe i usluga</izvorni_sadrzaj>
    <derivirana_varijabla naziv="DomainObject.Predmet.ProtustrankaIDrugi_1">OZIRIS - ZADAR d.o.o. za promet robe i usluga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OZIRIS - ZADAR d.o.o. za promet robe i usluga, OIB 40120676990, Put Petrića 34C, 23000 Zadar</izvorni_sadrzaj>
    <derivirana_varijabla naziv="DomainObject.Predmet.ProtustrankaIDrugiAdressOIB_1">OZIRIS - ZADAR d.o.o. za promet robe i usluga, OIB 40120676990, Put Petrića 34C,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OZIRIS - ZADAR d.o.o. za promet robe i usluga</item>
      <item>FINA</item>
      <item>Tome Erak</item>
      <item>Marija Marna Marijanović Skejić</item>
    </izvorni_sadrzaj>
    <derivirana_varijabla naziv="DomainObject.Predmet.SudioniciListNaziv_1">
      <item>OZIRIS - ZADAR d.o.o. za promet robe i usluga</item>
      <item>FINA</item>
      <item>Tome Erak</item>
      <item>Marija Marna Marijanović Skejić</item>
    </derivirana_varijabla>
  </DomainObject.Predmet.SudioniciListNaziv>
  <DomainObject.Predmet.SudioniciListAdressOIB>
    <izvorni_sadrzaj>
      <item>OZIRIS - ZADAR d.o.o. za promet robe i usluga, OIB 40120676990, Put Petrića 34C,23000 Zadar</item>
      <item>FINA, OIB 85821130368</item>
      <item>Tome Erak, OIB 53317051840, Ulica Dominika Andrijaševića 4,10000 Zagreb</item>
      <item>Marija Marna Marijanović Skejić, OIB 71676288066, Ulica Romansa 34,23000 Zadar</item>
    </izvorni_sadrzaj>
    <derivirana_varijabla naziv="DomainObject.Predmet.SudioniciListAdressOIB_1">
      <item>OZIRIS - ZADAR d.o.o. za promet robe i usluga, OIB 40120676990, Put Petrića 34C,23000 Zadar</item>
      <item>FINA, OIB 85821130368</item>
      <item>Tome Erak, OIB 53317051840, Ulica Dominika Andrijaševića 4,10000 Zagreb</item>
      <item>Marija Marna Marijanović Skejić, OIB 71676288066, Ulica Romansa 34,23000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40120676990</item>
      <item>, OIB 85821130368</item>
      <item>, OIB 53317051840</item>
      <item>, OIB 71676288066</item>
    </izvorni_sadrzaj>
    <derivirana_varijabla naziv="DomainObject.Predmet.SudioniciListNazivOIB_1">
      <item>, OIB 40120676990</item>
      <item>, OIB 85821130368</item>
      <item>, OIB 53317051840</item>
      <item>, OIB 71676288066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Vrkić, OIB 11055072755, Ante Starčevića 25a Zadar</item>
    </izvorni_sadrzaj>
    <derivirana_varijabla naziv="DomainObject.Predmet.StecajniUpraviteljiListAddressOIB_1">
      <item>Željko Vrkić, OIB 11055072755, Ante Starčevića 25a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travnja 2019.</izvorni_sadrzaj>
    <derivirana_varijabla naziv="DomainObject.Predmet.DatumZadnjeOdrzaneSudskeRadnje_1">17. travnja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82</properties:Words>
  <properties:Characters>413</properties:Characters>
  <properties:Lines>27</properties:Lines>
  <properties:Paragraphs>13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2019-04-17T08:15:00Z</dcterms:created>
  <dc:creator>wsadmin</dc:creator>
  <cp:lastModifiedBy>Ardena Bajlo</cp:lastModifiedBy>
  <cp:lastPrinted>2019-04-17T08:15:00Z</cp:lastPrinted>
  <dcterms:modified xmlns:xsi="http://www.w3.org/2001/XMLSchema-instance" xsi:type="dcterms:W3CDTF">2019-04-17T12:14:00Z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St-950/2016-68 / Zapisnik - Ročište (St-950-16 -Nenad Skejić.docx)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