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667ea" w14:paraId="07667ea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297BDA">
        <w:rPr>
          <w:b/>
          <w:lang w:val="hr-HR"/>
        </w:rPr>
        <w:t>2467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297BDA">
        <w:rPr>
          <w:lang w:val="hr-HR"/>
        </w:rPr>
        <w:t>ALFA KOMPAS d.o.o. Split, Rovinjska 4, OIB: 46576664399, MBS: 060272056</w:t>
      </w:r>
      <w:r w:rsidR="00634348">
        <w:rPr>
          <w:lang w:val="hr-HR"/>
        </w:rPr>
        <w:t xml:space="preserve">, dana </w:t>
      </w:r>
      <w:r w:rsidR="00262BA6">
        <w:rPr>
          <w:lang w:val="hr-HR"/>
        </w:rPr>
        <w:t xml:space="preserve">30.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297BDA">
        <w:rPr>
          <w:lang w:val="hr-HR"/>
        </w:rPr>
        <w:t>ALFA KOMPAS d.o.o. Split, Rovinjska 4, OIB: 46576664399, MBS: 060272056</w:t>
      </w:r>
      <w:r>
        <w:rPr>
          <w:lang w:val="hr-HR"/>
        </w:rPr>
        <w:t xml:space="preserve">. Skraćeni stečajni postupak je otvoren dana </w:t>
      </w:r>
      <w:r w:rsidR="00262BA6">
        <w:rPr>
          <w:lang w:val="hr-HR"/>
        </w:rPr>
        <w:t xml:space="preserve">30.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221371">
        <w:rPr>
          <w:lang w:val="hr-HR"/>
        </w:rPr>
        <w:t xml:space="preserve">8,30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4C10D8">
        <w:t>Jelenko Lehki, dipl. pravnik iz Zagreba, Pavla Hatza 10, OIB: 96068307857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297BDA">
        <w:rPr>
          <w:lang w:val="hr-HR"/>
        </w:rPr>
        <w:t>ALFA KOMPAS d.o.o. Split, Rovinjska 4, OIB: 46576664399, MBS: 060272056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550962">
        <w:rPr>
          <w:lang w:val="hr-HR"/>
        </w:rPr>
        <w:t>02.12.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297BDA">
        <w:rPr>
          <w:lang w:val="hr-HR"/>
        </w:rPr>
        <w:t>ALFA KOMPAS 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50962">
        <w:rPr>
          <w:lang w:val="hr-HR"/>
        </w:rPr>
        <w:t>989</w:t>
      </w:r>
      <w:r>
        <w:rPr>
          <w:lang w:val="hr-HR"/>
        </w:rPr>
        <w:t xml:space="preserve"> dan</w:t>
      </w:r>
      <w:r w:rsidR="00550962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297BDA">
        <w:rPr>
          <w:lang w:val="hr-HR"/>
        </w:rPr>
        <w:t>45.613,84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8F7744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262BA6">
        <w:rPr>
          <w:lang w:val="hr-HR"/>
        </w:rPr>
        <w:t xml:space="preserve">30.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F66AD" w:rsidRPr="002F66AD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297BDA">
      <w:t>2467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6247C"/>
    <w:rsid w:val="00062AEB"/>
    <w:rsid w:val="00063C3A"/>
    <w:rsid w:val="000641D0"/>
    <w:rsid w:val="000666DB"/>
    <w:rsid w:val="00067B46"/>
    <w:rsid w:val="000753A7"/>
    <w:rsid w:val="0009307C"/>
    <w:rsid w:val="00094B4F"/>
    <w:rsid w:val="0009602B"/>
    <w:rsid w:val="0009759A"/>
    <w:rsid w:val="000B1549"/>
    <w:rsid w:val="000D5827"/>
    <w:rsid w:val="00110325"/>
    <w:rsid w:val="00133015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21371"/>
    <w:rsid w:val="00240DDE"/>
    <w:rsid w:val="00243C58"/>
    <w:rsid w:val="00245C29"/>
    <w:rsid w:val="00262BA6"/>
    <w:rsid w:val="002702A4"/>
    <w:rsid w:val="00293337"/>
    <w:rsid w:val="00297BDA"/>
    <w:rsid w:val="002A05F6"/>
    <w:rsid w:val="002A543C"/>
    <w:rsid w:val="002C7A11"/>
    <w:rsid w:val="002D048F"/>
    <w:rsid w:val="002D3B58"/>
    <w:rsid w:val="002F20D3"/>
    <w:rsid w:val="002F66A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10D8"/>
    <w:rsid w:val="004C36A4"/>
    <w:rsid w:val="004D23AF"/>
    <w:rsid w:val="004E1F4C"/>
    <w:rsid w:val="004E3F82"/>
    <w:rsid w:val="004F0253"/>
    <w:rsid w:val="00520266"/>
    <w:rsid w:val="00520582"/>
    <w:rsid w:val="005227AE"/>
    <w:rsid w:val="00550962"/>
    <w:rsid w:val="00584377"/>
    <w:rsid w:val="005C6708"/>
    <w:rsid w:val="00602D44"/>
    <w:rsid w:val="006065E6"/>
    <w:rsid w:val="00610AF4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7FB9"/>
    <w:rsid w:val="00714D79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D1A8A"/>
    <w:rsid w:val="008035D9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8F7744"/>
    <w:rsid w:val="009374AD"/>
    <w:rsid w:val="00967195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47F0"/>
    <w:rsid w:val="00B46399"/>
    <w:rsid w:val="00B502D3"/>
    <w:rsid w:val="00B6615F"/>
    <w:rsid w:val="00B87C06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418F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2497"/>
    <w:rsid w:val="00E14AE2"/>
    <w:rsid w:val="00E27E2F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EF74F3"/>
    <w:rsid w:val="00EF7C64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66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66A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F66A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F66A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F66A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66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66A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F66A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F66A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F66A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2467</izvorni_sadrzaj>
    <derivirana_varijabla naziv="DomainObject.Predmet.Broj_1">2467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St-2467/2015</izvorni_sadrzaj>
    <derivirana_varijabla naziv="DomainObject.Predmet.OznakaBroj_1">St-2467/2015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KOMPAS d.o.o. za usluge</izvorni_sadrzaj>
    <derivirana_varijabla naziv="DomainObject.Predmet.ProtustrankaFormated_1">  ALFA KOMPAS d.o.o. za usluge</derivirana_varijabla>
  </DomainObject.Predmet.ProtustrankaFormated>
  <DomainObject.Predmet.ProtustrankaFormatedOIB>
    <izvorni_sadrzaj>  ALFA KOMPAS d.o.o. za usluge, OIB 46576664399</izvorni_sadrzaj>
    <derivirana_varijabla naziv="DomainObject.Predmet.ProtustrankaFormatedOIB_1">  ALFA KOMPAS d.o.o. za usluge, OIB 46576664399</derivirana_varijabla>
  </DomainObject.Predmet.ProtustrankaFormatedOIB>
  <DomainObject.Predmet.ProtustrankaFormatedWithAdress>
    <izvorni_sadrzaj> ALFA KOMPAS d.o.o. za usluge, Rovinjska 4, 21000 Split</izvorni_sadrzaj>
    <derivirana_varijabla naziv="DomainObject.Predmet.ProtustrankaFormatedWithAdress_1"> ALFA KOMPAS d.o.o. za usluge, Rovinjska 4, 21000 Split</derivirana_varijabla>
  </DomainObject.Predmet.ProtustrankaFormatedWithAdress>
  <DomainObject.Predmet.ProtustrankaFormatedWithAdressOIB>
    <izvorni_sadrzaj> ALFA KOMPAS d.o.o. za usluge, OIB 46576664399, Rovinjska 4, 21000 Split</izvorni_sadrzaj>
    <derivirana_varijabla naziv="DomainObject.Predmet.ProtustrankaFormatedWithAdressOIB_1"> ALFA KOMPAS d.o.o. za usluge, OIB 46576664399, Rovinjska 4, 21000 Split</derivirana_varijabla>
  </DomainObject.Predmet.ProtustrankaFormatedWithAdressOIB>
  <DomainObject.Predmet.ProtustrankaWithAdress>
    <izvorni_sadrzaj>ALFA KOMPAS d.o.o. za usluge Rovinjska 4, 21000 Split</izvorni_sadrzaj>
    <derivirana_varijabla naziv="DomainObject.Predmet.ProtustrankaWithAdress_1">ALFA KOMPAS d.o.o. za usluge Rovinjska 4, 21000 Split</derivirana_varijabla>
  </DomainObject.Predmet.ProtustrankaWithAdress>
  <DomainObject.Predmet.ProtustrankaWithAdressOIB>
    <izvorni_sadrzaj>ALFA KOMPAS d.o.o. za usluge, OIB 46576664399, Rovinjska 4, 21000 Split</izvorni_sadrzaj>
    <derivirana_varijabla naziv="DomainObject.Predmet.ProtustrankaWithAdressOIB_1">ALFA KOMPAS d.o.o. za usluge, OIB 46576664399, Rovinjska 4, 21000 Split</derivirana_varijabla>
  </DomainObject.Predmet.ProtustrankaWithAdressOIB>
  <DomainObject.Predmet.ProtustrankaNazivFormated>
    <izvorni_sadrzaj>ALFA KOMPAS d.o.o. za usluge</izvorni_sadrzaj>
    <derivirana_varijabla naziv="DomainObject.Predmet.ProtustrankaNazivFormated_1">ALFA KOMPAS d.o.o. za usluge</derivirana_varijabla>
  </DomainObject.Predmet.ProtustrankaNazivFormated>
  <DomainObject.Predmet.ProtustrankaNazivFormatedOIB>
    <izvorni_sadrzaj>ALFA KOMPAS d.o.o. za usluge, OIB 46576664399</izvorni_sadrzaj>
    <derivirana_varijabla naziv="DomainObject.Predmet.ProtustrankaNazivFormatedOIB_1">ALFA KOMPAS d.o.o. za usluge, OIB 46576664399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45613.84</izvorni_sadrzaj>
    <derivirana_varijabla naziv="DomainObject.Predmet.TrenutnaVrijednost_1">45613.84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ALFA KOMPAS d.o.o. za usluge</item>
    </izvorni_sadrzaj>
    <derivirana_varijabla naziv="DomainObject.Predmet.ProtuStrankaListFormated_1">
      <item>ALFA KOMPAS d.o.o. za usluge</item>
    </derivirana_varijabla>
  </DomainObject.Predmet.ProtuStrankaListFormated>
  <DomainObject.Predmet.ProtuStrankaListFormatedOIB>
    <izvorni_sadrzaj>
      <item>ALFA KOMPAS d.o.o. za usluge, OIB 46576664399</item>
    </izvorni_sadrzaj>
    <derivirana_varijabla naziv="DomainObject.Predmet.ProtuStrankaListFormatedOIB_1">
      <item>ALFA KOMPAS d.o.o. za usluge, OIB 46576664399</item>
    </derivirana_varijabla>
  </DomainObject.Predmet.ProtuStrankaListFormatedOIB>
  <DomainObject.Predmet.ProtuStrankaListFormatedWithAdress>
    <izvorni_sadrzaj>
      <item>ALFA KOMPAS d.o.o. za usluge, Rovinjska 4, 21000 Split</item>
    </izvorni_sadrzaj>
    <derivirana_varijabla naziv="DomainObject.Predmet.ProtuStrankaListFormatedWithAdress_1">
      <item>ALFA KOMPAS d.o.o. za usluge, Rovinjska 4, 21000 Split</item>
    </derivirana_varijabla>
  </DomainObject.Predmet.ProtuStrankaListFormatedWithAdress>
  <DomainObject.Predmet.ProtuStrankaListFormatedWithAdressOIB>
    <izvorni_sadrzaj>
      <item>ALFA KOMPAS d.o.o. za usluge, OIB 46576664399, Rovinjska 4, 21000 Split</item>
    </izvorni_sadrzaj>
    <derivirana_varijabla naziv="DomainObject.Predmet.ProtuStrankaListFormatedWithAdressOIB_1">
      <item>ALFA KOMPAS d.o.o. za usluge, OIB 46576664399, Rovinjska 4, 21000 Split</item>
    </derivirana_varijabla>
  </DomainObject.Predmet.ProtuStrankaListFormatedWithAdressOIB>
  <DomainObject.Predmet.ProtuStrankaListNazivFormated>
    <izvorni_sadrzaj>
      <item>ALFA KOMPAS d.o.o. za usluge</item>
    </izvorni_sadrzaj>
    <derivirana_varijabla naziv="DomainObject.Predmet.ProtuStrankaListNazivFormated_1">
      <item>ALFA KOMPAS d.o.o. za usluge</item>
    </derivirana_varijabla>
  </DomainObject.Predmet.ProtuStrankaListNazivFormated>
  <DomainObject.Predmet.ProtuStrankaListNazivFormatedOIB>
    <izvorni_sadrzaj>
      <item>ALFA KOMPAS d.o.o. za usluge, OIB 46576664399</item>
    </izvorni_sadrzaj>
    <derivirana_varijabla naziv="DomainObject.Predmet.ProtuStrankaListNazivFormatedOIB_1">
      <item>ALFA KOMPAS d.o.o. za usluge, OIB 46576664399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ALFA KOMPAS d.o.o. za usluge</izvorni_sadrzaj>
    <derivirana_varijabla naziv="DomainObject.Predmet.ProtustrankaIDrugi_1">ALFA KOMPAS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ALFA KOMPAS d.o.o. za usluge, OIB 46576664399, Rovinjska 4, 21000 Split</izvorni_sadrzaj>
    <derivirana_varijabla naziv="DomainObject.Predmet.ProtustrankaIDrugiAdressOIB_1">ALFA KOMPAS d.o.o. za usluge, OIB 46576664399, Rovinjska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ALFA KOMPAS d.o.o. za usluge</item>
      <item>FINANCIJSKA AGENCIJA, RC SPLIT</item>
    </izvorni_sadrzaj>
    <derivirana_varijabla naziv="DomainObject.Predmet.SudioniciListNaziv_1">
      <item>ALFA KOMPAS d.o.o. za usluge</item>
      <item>FINANCIJSKA AGENCIJA, RC SPLIT</item>
    </derivirana_varijabla>
  </DomainObject.Predmet.SudioniciListNaziv>
  <DomainObject.Predmet.SudioniciListAdressOIB>
    <izvorni_sadrzaj>
      <item>ALFA KOMPAS d.o.o. za usluge, OIB 46576664399, Rovinjska 4,21000 Split</item>
      <item>FINANCIJSKA AGENCIJA, RC SPLIT, OIB 85821130368, Mažuranićevo šetalište 24 b,21000 Split</item>
    </izvorni_sadrzaj>
    <derivirana_varijabla naziv="DomainObject.Predmet.SudioniciListAdressOIB_1">
      <item>ALFA KOMPAS d.o.o. za usluge, OIB 46576664399, Rovinjska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46576664399</item>
      <item>, OIB 85821130368</item>
    </izvorni_sadrzaj>
    <derivirana_varijabla naziv="DomainObject.Predmet.SudioniciListNazivOIB_1">
      <item>, OIB 46576664399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80EFDA-185A-4B8A-A7FE-A4167C768D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754</properties:Words>
  <properties:Characters>3992</properties:Characters>
  <properties:Lines>107</properties:Lines>
  <properties:Paragraphs>35</properties:Paragraphs>
  <properties:TotalTime>270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2016-03-30T06:22:00Z</cp:lastPrinted>
  <dcterms:modified xmlns:xsi="http://www.w3.org/2001/XMLSchema-instance" xsi:type="dcterms:W3CDTF">2016-03-30T06:22:00Z</dcterms:modified>
  <cp:revision>182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