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21e89" w14:paraId="9521e89" w:rsidRDefault="0031279E" w:rsidP="005C3361" w:rsidR="0031279E">
      <w:pPr>
        <w:spacing w:lineRule="auto" w:line="276"/>
        <w15:collapsed w:val="false"/>
      </w:pPr>
      <w:bookmarkStart w:name="_GoBack" w:id="0"/>
      <w:bookmarkEnd w:id="0"/>
    </w:p>
    <w:p w:rsidRDefault="0031279E" w:rsidP="0031279E" w:rsidR="0031279E">
      <w:pPr>
        <w:pStyle w:val="Bezproreda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SG ČRNOMEREC 1978 d.o.o.-u stečaju,</w:t>
      </w:r>
    </w:p>
    <w:p w:rsidRDefault="0031279E" w:rsidP="00887357" w:rsidR="00887357">
      <w:pPr>
        <w:spacing w:lineRule="auto" w:line="276"/>
      </w:pPr>
      <w:r>
        <w:rPr>
          <w:lang w:val="pt-BR"/>
        </w:rPr>
        <w:t xml:space="preserve">OIB: </w:t>
      </w:r>
      <w:r w:rsidRPr="00793BB0">
        <w:t>58548238071</w:t>
      </w:r>
      <w:r w:rsidR="00887357" w:rsidRPr="00887357">
        <w:rPr>
          <w:lang w:val="pt-BR"/>
        </w:rPr>
        <w:t xml:space="preserve"> </w:t>
      </w:r>
      <w:r w:rsidR="00887357">
        <w:rPr>
          <w:lang w:val="pt-BR"/>
        </w:rPr>
        <w:t>Zagreb, Ilica 109</w:t>
      </w:r>
    </w:p>
    <w:p w:rsidRDefault="005C3361" w:rsidP="005C3361" w:rsidR="005C3361" w:rsidRPr="004F768D">
      <w:pPr>
        <w:spacing w:lineRule="auto" w:line="276"/>
      </w:pPr>
      <w:r>
        <w:t xml:space="preserve">STEČAJNA UPRAVITELJICA NADA RELJIĆ </w:t>
      </w:r>
      <w:r w:rsidRPr="004F768D">
        <w:t xml:space="preserve">OIB: </w:t>
      </w:r>
      <w:r>
        <w:t>63776354688</w:t>
      </w:r>
    </w:p>
    <w:p w:rsidRDefault="007C2C24" w:rsidP="007C2C24" w:rsidR="007C2C24" w:rsidRPr="004F768D">
      <w:pPr>
        <w:spacing w:lineRule="auto" w:line="276"/>
      </w:pPr>
      <w:r>
        <w:t>Slavonski Brod, naselje A.Hebrang blok 7/9</w:t>
      </w:r>
    </w:p>
    <w:p w:rsidRDefault="007C2C24" w:rsidP="00E92C85" w:rsidR="00E92C85" w:rsidRPr="00E92C85">
      <w:pPr>
        <w:pBdr>
          <w:bottom w:space="1" w:sz="6" w:color="auto" w:val="single"/>
        </w:pBdr>
        <w:spacing w:lineRule="auto" w:line="276"/>
      </w:pPr>
      <w:r w:rsidRPr="004F768D">
        <w:t>Tel:</w:t>
      </w:r>
      <w:r w:rsidR="00333FE4" w:rsidRPr="004F768D">
        <w:t xml:space="preserve"> </w:t>
      </w:r>
      <w:r w:rsidRPr="004F768D">
        <w:t>0</w:t>
      </w:r>
      <w:r>
        <w:t>35</w:t>
      </w:r>
      <w:r w:rsidRPr="004F768D">
        <w:t>/</w:t>
      </w:r>
      <w:r>
        <w:t>451015</w:t>
      </w:r>
      <w:r w:rsidR="004123E0" w:rsidRPr="004F768D">
        <w:t>Mob:</w:t>
      </w:r>
      <w:r w:rsidR="00E92C85">
        <w:t xml:space="preserve"> </w:t>
      </w:r>
      <w:r w:rsidR="004123E0" w:rsidRPr="004F768D">
        <w:t>091/</w:t>
      </w:r>
      <w:r w:rsidR="004123E0">
        <w:t>451-7640</w:t>
      </w:r>
      <w:r w:rsidR="00E92C85" w:rsidRPr="00E92C85">
        <w:t xml:space="preserve"> </w:t>
      </w:r>
      <w:r w:rsidR="00E92C85" w:rsidRPr="004F768D">
        <w:t>E-mail</w:t>
      </w:r>
      <w:r w:rsidR="00E92C85" w:rsidRPr="00E92C85">
        <w:t xml:space="preserve">: </w:t>
      </w:r>
      <w:hyperlink r:id="rId8" w:history="true">
        <w:r w:rsidR="00E92C85" w:rsidRPr="00E92C85">
          <w:rPr>
            <w:rStyle w:val="Hiperveza"/>
            <w:color w:val="auto"/>
          </w:rPr>
          <w:t>nada.reljic@gmail.com</w:t>
        </w:r>
      </w:hyperlink>
    </w:p>
    <w:p w:rsidRDefault="004123E0" w:rsidP="004123E0" w:rsidR="004123E0" w:rsidRPr="004F768D">
      <w:pPr>
        <w:spacing w:lineRule="auto" w:line="276"/>
      </w:pPr>
    </w:p>
    <w:p w:rsidRDefault="00921999" w:rsidP="003B1EB7" w:rsidR="00921999" w:rsidRPr="004E06A3">
      <w:pPr>
        <w:ind w:firstLine="11" w:left="3544"/>
        <w:jc w:val="right"/>
        <w:rPr>
          <w:b/>
        </w:rPr>
      </w:pPr>
      <w:r w:rsidRPr="004E06A3">
        <w:rPr>
          <w:b/>
        </w:rPr>
        <w:t xml:space="preserve">TRGOVAČKI SUD U </w:t>
      </w:r>
      <w:r w:rsidR="0031279E">
        <w:rPr>
          <w:b/>
        </w:rPr>
        <w:t>ZAGREBU</w:t>
      </w:r>
    </w:p>
    <w:p w:rsidRDefault="0031279E" w:rsidP="0031279E" w:rsidR="0031279E">
      <w:pPr>
        <w:jc w:val="right"/>
      </w:pPr>
      <w:r w:rsidRPr="004E77EF">
        <w:t>St-</w:t>
      </w:r>
      <w:r>
        <w:t>6176/16</w:t>
      </w:r>
    </w:p>
    <w:p w:rsidRDefault="00887357" w:rsidP="0031279E" w:rsidR="0031279E" w:rsidRPr="004E77EF">
      <w:pPr>
        <w:jc w:val="right"/>
      </w:pPr>
      <w:r>
        <w:t>mr.sc. Ivana Koštarić Fegeš</w:t>
      </w:r>
    </w:p>
    <w:p w:rsidRDefault="009B4ED3" w:rsidP="00887357" w:rsidR="0031279E" w:rsidRPr="00887357">
      <w:pPr>
        <w:jc w:val="right"/>
      </w:pPr>
      <w:hyperlink r:id="rId9" w:history="true">
        <w:r w:rsidR="00887357" w:rsidRPr="00887357">
          <w:rPr>
            <w:rStyle w:val="Hiperveza"/>
            <w:rFonts w:cs="Arial" w:hAnsi="Arial" w:ascii="Arial"/>
            <w:color w:val="auto"/>
            <w:sz w:val="19"/>
            <w:szCs w:val="19"/>
            <w:shd w:fill="FFFFFF" w:color="auto" w:val="clear"/>
          </w:rPr>
          <w:t>Katarina.Drndelic@tszg.pravosudje.hr</w:t>
        </w:r>
      </w:hyperlink>
    </w:p>
    <w:p w:rsidRDefault="0031279E" w:rsidP="0031279E" w:rsidR="0031279E">
      <w:pPr>
        <w:jc w:val="center"/>
      </w:pPr>
    </w:p>
    <w:p w:rsidRDefault="0031279E" w:rsidP="0031279E" w:rsidR="0031279E" w:rsidRPr="00325F0D">
      <w:pPr>
        <w:jc w:val="center"/>
      </w:pPr>
    </w:p>
    <w:p w:rsidRDefault="007C679C" w:rsidP="003B1EB7" w:rsidR="007C679C" w:rsidRPr="004E06A3">
      <w:pPr>
        <w:jc w:val="right"/>
      </w:pPr>
    </w:p>
    <w:p w:rsidRDefault="00CC58B6" w:rsidP="00333FE4" w:rsidR="00333FE4" w:rsidRPr="004E06A3">
      <w:pPr>
        <w:jc w:val="center"/>
        <w:rPr>
          <w:b/>
        </w:rPr>
      </w:pPr>
      <w:r w:rsidRPr="004E06A3">
        <w:rPr>
          <w:b/>
        </w:rPr>
        <w:t>TABLICA ISPITANIH TRAŽBINA  STEČAJNIH VJEROVNIKA</w:t>
      </w:r>
    </w:p>
    <w:p w:rsidRDefault="005C3361" w:rsidP="0031279E" w:rsidR="0031279E" w:rsidRPr="0099398F">
      <w:pPr>
        <w:jc w:val="center"/>
        <w:rPr>
          <w:b/>
        </w:rPr>
      </w:pPr>
      <w:r w:rsidRPr="004E06A3">
        <w:rPr>
          <w:b/>
          <w:bCs/>
        </w:rPr>
        <w:t xml:space="preserve">ZA </w:t>
      </w:r>
      <w:r w:rsidR="0031279E">
        <w:rPr>
          <w:b/>
        </w:rPr>
        <w:t>23. svibnja 2018</w:t>
      </w:r>
      <w:r w:rsidR="0031279E" w:rsidRPr="0099398F">
        <w:rPr>
          <w:b/>
        </w:rPr>
        <w:t xml:space="preserve">. u </w:t>
      </w:r>
      <w:r w:rsidR="0031279E">
        <w:rPr>
          <w:b/>
        </w:rPr>
        <w:t>13,00</w:t>
      </w:r>
      <w:r w:rsidR="0031279E" w:rsidRPr="0099398F">
        <w:rPr>
          <w:b/>
        </w:rPr>
        <w:t xml:space="preserve"> sati</w:t>
      </w:r>
    </w:p>
    <w:p w:rsidRDefault="0031279E" w:rsidP="0031279E" w:rsidR="00333FE4">
      <w:pPr>
        <w:jc w:val="center"/>
      </w:pPr>
      <w:r w:rsidRPr="004E77EF">
        <w:t xml:space="preserve">koje će se održati u zgradi </w:t>
      </w:r>
      <w:r>
        <w:t>Trgovačkog suda u Zagrebu</w:t>
      </w:r>
    </w:p>
    <w:p w:rsidRDefault="0031279E" w:rsidP="0031279E" w:rsidR="0031279E" w:rsidRPr="004E06A3">
      <w:pPr>
        <w:jc w:val="center"/>
        <w:rPr>
          <w:b/>
        </w:rPr>
      </w:pPr>
    </w:p>
    <w:p w:rsidRDefault="00CC58B6" w:rsidP="00921999" w:rsidR="00921999">
      <w:pPr>
        <w:jc w:val="center"/>
        <w:rPr>
          <w:b/>
        </w:rPr>
      </w:pPr>
      <w:r w:rsidRPr="004E06A3">
        <w:rPr>
          <w:b/>
        </w:rPr>
        <w:t xml:space="preserve">TABLICA ISPITANIH TRAŽBINA  STEČAJNIH VJEROVNIKA </w:t>
      </w:r>
      <w:r w:rsidR="0031279E">
        <w:rPr>
          <w:b/>
        </w:rPr>
        <w:t>I-PRVOG</w:t>
      </w:r>
      <w:r w:rsidRPr="004E06A3">
        <w:rPr>
          <w:b/>
        </w:rPr>
        <w:t xml:space="preserve"> VIŠEG ISPLATNOG REDA</w:t>
      </w:r>
    </w:p>
    <w:p w:rsidRDefault="0031279E" w:rsidP="00921999" w:rsidR="0031279E">
      <w:pPr>
        <w:jc w:val="center"/>
        <w:rPr>
          <w:b/>
        </w:rPr>
      </w:pPr>
    </w:p>
    <w:p w:rsidRDefault="00657413" w:rsidP="00657413" w:rsidR="00657413" w:rsidRPr="004E06A3">
      <w:pPr>
        <w:tabs>
          <w:tab w:pos="10140" w:val="left"/>
        </w:tabs>
        <w:ind w:right="1931"/>
      </w:pPr>
    </w:p>
    <w:tbl>
      <w:tblPr>
        <w:tblW w:type="dxa" w:w="15877"/>
        <w:tblInd w:type="dxa" w:w="-436"/>
        <w:tblLayout w:type="fixed"/>
        <w:tblLook w:val="04A0" w:noVBand="1" w:noHBand="0" w:lastColumn="0" w:firstColumn="1" w:lastRow="0" w:firstRow="1"/>
      </w:tblPr>
      <w:tblGrid>
        <w:gridCol w:w="528"/>
        <w:gridCol w:w="1883"/>
        <w:gridCol w:w="1559"/>
        <w:gridCol w:w="1843"/>
        <w:gridCol w:w="1559"/>
        <w:gridCol w:w="1673"/>
        <w:gridCol w:w="1587"/>
        <w:gridCol w:w="1011"/>
        <w:gridCol w:w="1399"/>
        <w:gridCol w:w="1349"/>
        <w:gridCol w:w="1486"/>
      </w:tblGrid>
      <w:tr w:rsidTr="00333FE4" w:rsidR="00AB403B" w:rsidRPr="004E06A3">
        <w:trPr>
          <w:trHeight w:val="851"/>
        </w:trPr>
        <w:tc>
          <w:tcPr>
            <w:tcW w:type="dxa" w:w="52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657413" w:rsidP="00657413" w:rsidR="00657413" w:rsidRPr="004E06A3">
            <w:pPr>
              <w:jc w:val="center"/>
              <w:rPr>
                <w:color w:val="000000"/>
              </w:rPr>
            </w:pPr>
            <w:r w:rsidRPr="004E06A3">
              <w:rPr>
                <w:color w:val="000000"/>
              </w:rPr>
              <w:t xml:space="preserve">RB </w:t>
            </w:r>
          </w:p>
        </w:tc>
        <w:tc>
          <w:tcPr>
            <w:tcW w:type="dxa" w:w="188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657413" w:rsidP="00657413" w:rsidR="00657413" w:rsidRPr="004E06A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vjerovnik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657413" w:rsidP="00657413" w:rsidR="00657413" w:rsidRPr="004E06A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OIB vjerovn.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657413" w:rsidP="00657413" w:rsidR="00657413" w:rsidRPr="004E06A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Adresa vjerovnika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657413" w:rsidP="00657413" w:rsidR="00657413" w:rsidRPr="004E06A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 xml:space="preserve">Iznos prijavljene tražbine </w:t>
            </w:r>
          </w:p>
        </w:tc>
        <w:tc>
          <w:tcPr>
            <w:tcW w:type="dxa" w:w="167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657413" w:rsidP="00657413" w:rsidR="00657413" w:rsidRPr="004E06A3">
            <w:pPr>
              <w:jc w:val="center"/>
              <w:rPr>
                <w:color w:val="000000"/>
              </w:rPr>
            </w:pPr>
            <w:r w:rsidRPr="004E06A3">
              <w:rPr>
                <w:color w:val="000000"/>
              </w:rPr>
              <w:t>Pravna osnova prijavljene tražbine</w:t>
            </w:r>
          </w:p>
        </w:tc>
        <w:tc>
          <w:tcPr>
            <w:tcW w:type="dxa" w:w="158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657413" w:rsidP="00657413" w:rsidR="00657413" w:rsidRPr="004E06A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Iznos priznate tražbine</w:t>
            </w:r>
          </w:p>
        </w:tc>
        <w:tc>
          <w:tcPr>
            <w:tcW w:type="dxa" w:w="101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657413" w:rsidP="00657413" w:rsidR="00657413" w:rsidRPr="004E06A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P</w:t>
            </w:r>
            <w:r w:rsidR="00E92C85" w:rsidRPr="004E06A3">
              <w:rPr>
                <w:color w:val="000000"/>
              </w:rPr>
              <w:t>R,</w:t>
            </w:r>
            <w:r w:rsidRPr="004E06A3">
              <w:rPr>
                <w:color w:val="000000"/>
              </w:rPr>
              <w:t>osnovpriznate tražbine</w:t>
            </w:r>
          </w:p>
        </w:tc>
        <w:tc>
          <w:tcPr>
            <w:tcW w:type="dxa" w:w="139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657413" w:rsidP="00657413" w:rsidR="00657413" w:rsidRPr="004E06A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Iznos osporene tražbine</w:t>
            </w:r>
          </w:p>
        </w:tc>
        <w:tc>
          <w:tcPr>
            <w:tcW w:type="dxa" w:w="134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657413" w:rsidP="00657413" w:rsidR="00657413" w:rsidRPr="004E06A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Razlog osporavanj</w:t>
            </w:r>
          </w:p>
        </w:tc>
        <w:tc>
          <w:tcPr>
            <w:tcW w:type="dxa" w:w="148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657413" w:rsidP="00657413" w:rsidR="00657413" w:rsidRPr="004E06A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 xml:space="preserve">Oznaka ovršne isprave </w:t>
            </w:r>
          </w:p>
        </w:tc>
      </w:tr>
      <w:tr w:rsidTr="00887357" w:rsidR="00AB403B" w:rsidRPr="004E06A3">
        <w:trPr>
          <w:trHeight w:val="300"/>
        </w:trPr>
        <w:tc>
          <w:tcPr>
            <w:tcW w:type="dxa" w:w="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7413" w:rsidP="00657413" w:rsidR="00657413" w:rsidRPr="004E06A3">
            <w:pPr>
              <w:jc w:val="right"/>
              <w:rPr>
                <w:color w:val="000000"/>
              </w:rPr>
            </w:pPr>
            <w:r w:rsidRPr="004E06A3">
              <w:rPr>
                <w:color w:val="000000"/>
              </w:rPr>
              <w:t>1</w:t>
            </w:r>
          </w:p>
        </w:tc>
        <w:tc>
          <w:tcPr>
            <w:tcW w:type="dxa" w:w="18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887357" w:rsidP="00657413" w:rsidR="00C51446" w:rsidRPr="004E06A3">
            <w:pPr>
              <w:jc w:val="left"/>
              <w:rPr>
                <w:color w:val="000000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RH</w:t>
            </w:r>
            <w:r>
              <w:rPr>
                <w:color w:val="000000"/>
              </w:rPr>
              <w:t xml:space="preserve">  </w:t>
            </w:r>
            <w:r w:rsidR="00C51446">
              <w:rPr>
                <w:color w:val="000000"/>
              </w:rPr>
              <w:t xml:space="preserve">MF </w:t>
            </w:r>
          </w:p>
          <w:p w:rsidRDefault="00C51446" w:rsidP="00C51446" w:rsidR="00C51446">
            <w:pPr>
              <w:jc w:val="lef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PU Zagreb </w:t>
            </w:r>
          </w:p>
          <w:p w:rsidRDefault="00657413" w:rsidP="00657413" w:rsidR="00657413" w:rsidRPr="004E06A3">
            <w:pPr>
              <w:jc w:val="left"/>
              <w:rPr>
                <w:color w:val="000000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887357" w:rsidP="00887357" w:rsidR="00887357">
            <w:pPr>
              <w:jc w:val="lef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18683136487</w:t>
            </w:r>
          </w:p>
          <w:p w:rsidRDefault="00657413" w:rsidP="00DE6DC4" w:rsidR="00657413" w:rsidRPr="004E06A3">
            <w:pPr>
              <w:jc w:val="left"/>
              <w:rPr>
                <w:color w:val="000000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887357" w:rsidP="00657413" w:rsidR="00657413" w:rsidRPr="004E06A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Zagreb, Savska 41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51446" w:rsidP="00657413" w:rsidR="00657413" w:rsidRPr="004E06A3">
            <w:pPr>
              <w:jc w:val="right"/>
              <w:rPr>
                <w:color w:val="000000"/>
              </w:rPr>
            </w:pPr>
            <w:r w:rsidRPr="00C51446">
              <w:rPr>
                <w:color w:val="000000"/>
              </w:rPr>
              <w:t>921,57</w:t>
            </w:r>
          </w:p>
        </w:tc>
        <w:tc>
          <w:tcPr>
            <w:tcW w:type="dxa" w:w="16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887357" w:rsidP="00657413" w:rsidR="00657413" w:rsidRPr="004E06A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OBRAZAC JOPPD</w:t>
            </w:r>
          </w:p>
        </w:tc>
        <w:tc>
          <w:tcPr>
            <w:tcW w:type="dxa" w:w="15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51446" w:rsidP="00657413" w:rsidR="00657413" w:rsidRPr="004E06A3">
            <w:pPr>
              <w:jc w:val="right"/>
              <w:rPr>
                <w:color w:val="000000"/>
              </w:rPr>
            </w:pPr>
            <w:r w:rsidRPr="00C51446">
              <w:rPr>
                <w:color w:val="000000"/>
              </w:rPr>
              <w:t>921,57</w:t>
            </w:r>
          </w:p>
        </w:tc>
        <w:tc>
          <w:tcPr>
            <w:tcW w:type="dxa" w:w="10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51446" w:rsidP="00657413" w:rsidR="00657413" w:rsidRPr="004E06A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JOPPD</w:t>
            </w:r>
          </w:p>
        </w:tc>
        <w:tc>
          <w:tcPr>
            <w:tcW w:type="dxa" w:w="13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7413" w:rsidP="00657413" w:rsidR="00657413" w:rsidRPr="004E06A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13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7413" w:rsidP="00657413" w:rsidR="00657413" w:rsidRPr="004E06A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14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A71F2" w:rsidP="00657413" w:rsidR="00657413" w:rsidRPr="004E06A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JOPPD</w:t>
            </w:r>
          </w:p>
        </w:tc>
      </w:tr>
      <w:tr w:rsidTr="00C51446" w:rsidR="00AB403B" w:rsidRPr="004E06A3">
        <w:trPr>
          <w:trHeight w:val="315"/>
        </w:trPr>
        <w:tc>
          <w:tcPr>
            <w:tcW w:type="dxa" w:w="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7413" w:rsidP="00657413" w:rsidR="00657413" w:rsidRPr="004E06A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18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7413" w:rsidP="00657413" w:rsidR="00657413" w:rsidRPr="004E06A3">
            <w:pPr>
              <w:jc w:val="left"/>
              <w:rPr>
                <w:b/>
                <w:bCs/>
                <w:color w:val="000000"/>
              </w:rPr>
            </w:pPr>
            <w:r w:rsidRPr="004E06A3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7413" w:rsidP="00657413" w:rsidR="00657413" w:rsidRPr="004E06A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7413" w:rsidP="00657413" w:rsidR="00657413" w:rsidRPr="004E06A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51446" w:rsidP="00657413" w:rsidR="00657413" w:rsidRPr="004E06A3">
            <w:pPr>
              <w:jc w:val="right"/>
              <w:rPr>
                <w:b/>
                <w:bCs/>
                <w:color w:val="000000"/>
              </w:rPr>
            </w:pPr>
            <w:r w:rsidRPr="00C51446">
              <w:rPr>
                <w:color w:val="000000"/>
              </w:rPr>
              <w:t>921,57</w:t>
            </w:r>
          </w:p>
        </w:tc>
        <w:tc>
          <w:tcPr>
            <w:tcW w:type="dxa" w:w="16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7413" w:rsidP="00657413" w:rsidR="00657413" w:rsidRPr="004E06A3">
            <w:pPr>
              <w:jc w:val="left"/>
              <w:rPr>
                <w:b/>
                <w:bCs/>
                <w:color w:val="000000"/>
              </w:rPr>
            </w:pPr>
            <w:r w:rsidRPr="004E06A3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51446" w:rsidP="00657413" w:rsidR="00657413" w:rsidRPr="004E06A3">
            <w:pPr>
              <w:jc w:val="right"/>
              <w:rPr>
                <w:b/>
                <w:bCs/>
                <w:color w:val="000000"/>
              </w:rPr>
            </w:pPr>
            <w:r w:rsidRPr="00C51446">
              <w:rPr>
                <w:color w:val="000000"/>
              </w:rPr>
              <w:t>921,57</w:t>
            </w:r>
          </w:p>
        </w:tc>
        <w:tc>
          <w:tcPr>
            <w:tcW w:type="dxa" w:w="10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7413" w:rsidP="00657413" w:rsidR="00657413" w:rsidRPr="004E06A3">
            <w:pPr>
              <w:jc w:val="left"/>
              <w:rPr>
                <w:b/>
                <w:bCs/>
                <w:color w:val="000000"/>
              </w:rPr>
            </w:pPr>
            <w:r w:rsidRPr="004E06A3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57413" w:rsidP="00657413" w:rsidR="00657413" w:rsidRPr="004E06A3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type="dxa" w:w="13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7413" w:rsidP="00657413" w:rsidR="00657413" w:rsidRPr="004E06A3">
            <w:pPr>
              <w:jc w:val="left"/>
              <w:rPr>
                <w:b/>
                <w:bCs/>
                <w:color w:val="000000"/>
              </w:rPr>
            </w:pPr>
            <w:r w:rsidRPr="004E06A3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4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57413" w:rsidP="00657413" w:rsidR="00657413" w:rsidRPr="004E06A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</w:tr>
    </w:tbl>
    <w:p w:rsidRDefault="00657413" w:rsidP="005C3361" w:rsidR="00657413" w:rsidRPr="004E06A3"/>
    <w:p w:rsidRDefault="0031279E" w:rsidP="00E92C85" w:rsidR="0031279E"/>
    <w:p w:rsidRDefault="008F0BC6" w:rsidP="00E92C85" w:rsidR="008F0BC6"/>
    <w:p w:rsidRDefault="008F0BC6" w:rsidP="00E92C85" w:rsidR="008F0BC6"/>
    <w:p w:rsidRDefault="0031080C" w:rsidP="00E92C85" w:rsidR="0031080C"/>
    <w:p w:rsidRDefault="0031279E" w:rsidP="00E92C85" w:rsidR="0031279E"/>
    <w:p w:rsidRDefault="0031279E" w:rsidP="00E92C85" w:rsidR="0031279E"/>
    <w:p w:rsidRDefault="0031279E" w:rsidP="0031279E" w:rsidR="0031279E">
      <w:pPr>
        <w:jc w:val="center"/>
        <w:rPr>
          <w:b/>
        </w:rPr>
      </w:pPr>
      <w:r w:rsidRPr="004E06A3">
        <w:rPr>
          <w:b/>
        </w:rPr>
        <w:lastRenderedPageBreak/>
        <w:t xml:space="preserve">TABLICA ISPITANIH TRAŽBINA  STEČAJNIH VJEROVNIKA </w:t>
      </w:r>
      <w:r>
        <w:rPr>
          <w:b/>
        </w:rPr>
        <w:t>II-DRUGOG</w:t>
      </w:r>
      <w:r w:rsidRPr="004E06A3">
        <w:rPr>
          <w:b/>
        </w:rPr>
        <w:t xml:space="preserve"> VIŠEG ISPLATNOG REDA</w:t>
      </w:r>
    </w:p>
    <w:tbl>
      <w:tblPr>
        <w:tblW w:type="dxa" w:w="15877"/>
        <w:tblInd w:type="dxa" w:w="-436"/>
        <w:tblLayout w:type="fixed"/>
        <w:tblLook w:val="04A0" w:noVBand="1" w:noHBand="0" w:lastColumn="0" w:firstColumn="1" w:lastRow="0" w:firstRow="1"/>
      </w:tblPr>
      <w:tblGrid>
        <w:gridCol w:w="528"/>
        <w:gridCol w:w="1883"/>
        <w:gridCol w:w="1559"/>
        <w:gridCol w:w="1843"/>
        <w:gridCol w:w="1559"/>
        <w:gridCol w:w="1673"/>
        <w:gridCol w:w="1587"/>
        <w:gridCol w:w="1276"/>
        <w:gridCol w:w="1134"/>
        <w:gridCol w:w="1349"/>
        <w:gridCol w:w="1486"/>
      </w:tblGrid>
      <w:tr w:rsidTr="006741D7" w:rsidR="0031279E" w:rsidRPr="004E06A3">
        <w:trPr>
          <w:trHeight w:val="851"/>
        </w:trPr>
        <w:tc>
          <w:tcPr>
            <w:tcW w:type="dxa" w:w="52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31279E" w:rsidP="003C6A96" w:rsidR="0031279E" w:rsidRPr="004E06A3">
            <w:pPr>
              <w:jc w:val="center"/>
              <w:rPr>
                <w:color w:val="000000"/>
              </w:rPr>
            </w:pPr>
            <w:r w:rsidRPr="004E06A3">
              <w:rPr>
                <w:color w:val="000000"/>
              </w:rPr>
              <w:t xml:space="preserve">RB </w:t>
            </w:r>
          </w:p>
        </w:tc>
        <w:tc>
          <w:tcPr>
            <w:tcW w:type="dxa" w:w="188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31279E" w:rsidP="003C6A96" w:rsidR="0031279E" w:rsidRPr="001C20FF">
            <w:pPr>
              <w:jc w:val="left"/>
              <w:rPr>
                <w:b/>
                <w:color w:val="000000"/>
              </w:rPr>
            </w:pPr>
            <w:r w:rsidRPr="001C20FF">
              <w:rPr>
                <w:b/>
                <w:color w:val="000000"/>
              </w:rPr>
              <w:t>vjerovnik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31279E" w:rsidP="003C6A96" w:rsidR="0031279E" w:rsidRPr="001C20FF">
            <w:pPr>
              <w:jc w:val="left"/>
              <w:rPr>
                <w:b/>
                <w:color w:val="000000"/>
              </w:rPr>
            </w:pPr>
            <w:r w:rsidRPr="001C20FF">
              <w:rPr>
                <w:b/>
                <w:color w:val="000000"/>
              </w:rPr>
              <w:t>OIB vjerovn.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31279E" w:rsidP="003C6A96" w:rsidR="0031279E" w:rsidRPr="001C20FF">
            <w:pPr>
              <w:jc w:val="left"/>
              <w:rPr>
                <w:b/>
                <w:color w:val="000000"/>
              </w:rPr>
            </w:pPr>
            <w:r w:rsidRPr="001C20FF">
              <w:rPr>
                <w:b/>
                <w:color w:val="000000"/>
              </w:rPr>
              <w:t>Adresa vjerovnika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31279E" w:rsidP="003C6A96" w:rsidR="0031279E" w:rsidRPr="001C20FF">
            <w:pPr>
              <w:jc w:val="left"/>
              <w:rPr>
                <w:b/>
                <w:color w:val="000000"/>
              </w:rPr>
            </w:pPr>
            <w:r w:rsidRPr="001C20FF">
              <w:rPr>
                <w:b/>
                <w:color w:val="000000"/>
              </w:rPr>
              <w:t xml:space="preserve">Iznos prijavljene tražbine </w:t>
            </w:r>
          </w:p>
        </w:tc>
        <w:tc>
          <w:tcPr>
            <w:tcW w:type="dxa" w:w="167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31279E" w:rsidP="003C6A96" w:rsidR="0031279E" w:rsidRPr="001C20FF">
            <w:pPr>
              <w:jc w:val="center"/>
              <w:rPr>
                <w:b/>
                <w:color w:val="000000"/>
              </w:rPr>
            </w:pPr>
            <w:r w:rsidRPr="001C20FF">
              <w:rPr>
                <w:b/>
                <w:color w:val="000000"/>
              </w:rPr>
              <w:t>Pravna osnova prijavljene tražbine</w:t>
            </w:r>
          </w:p>
        </w:tc>
        <w:tc>
          <w:tcPr>
            <w:tcW w:type="dxa" w:w="158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31279E" w:rsidP="003C6A96" w:rsidR="0031279E" w:rsidRPr="001C20FF">
            <w:pPr>
              <w:jc w:val="left"/>
              <w:rPr>
                <w:b/>
                <w:color w:val="000000"/>
              </w:rPr>
            </w:pPr>
            <w:r w:rsidRPr="001C20FF">
              <w:rPr>
                <w:b/>
                <w:color w:val="000000"/>
              </w:rPr>
              <w:t>Iznos priznate tražbine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31279E" w:rsidP="003C6A96" w:rsidR="0031279E" w:rsidRPr="001C20FF">
            <w:pPr>
              <w:jc w:val="left"/>
              <w:rPr>
                <w:b/>
                <w:color w:val="000000"/>
              </w:rPr>
            </w:pPr>
            <w:r w:rsidRPr="001C20FF">
              <w:rPr>
                <w:b/>
                <w:color w:val="000000"/>
              </w:rPr>
              <w:t>PR,osnovpriznate tražbine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31279E" w:rsidP="003C6A96" w:rsidR="0031279E" w:rsidRPr="001C20FF">
            <w:pPr>
              <w:jc w:val="left"/>
              <w:rPr>
                <w:b/>
                <w:color w:val="000000"/>
              </w:rPr>
            </w:pPr>
            <w:r w:rsidRPr="001C20FF">
              <w:rPr>
                <w:b/>
                <w:color w:val="000000"/>
              </w:rPr>
              <w:t>Iznos osporentražbine</w:t>
            </w:r>
          </w:p>
        </w:tc>
        <w:tc>
          <w:tcPr>
            <w:tcW w:type="dxa" w:w="134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31279E" w:rsidP="003C6A96" w:rsidR="0031279E" w:rsidRPr="001C20FF">
            <w:pPr>
              <w:jc w:val="left"/>
              <w:rPr>
                <w:b/>
                <w:color w:val="000000"/>
              </w:rPr>
            </w:pPr>
            <w:r w:rsidRPr="001C20FF">
              <w:rPr>
                <w:b/>
                <w:color w:val="000000"/>
              </w:rPr>
              <w:t>Razlog osporavan</w:t>
            </w:r>
          </w:p>
        </w:tc>
        <w:tc>
          <w:tcPr>
            <w:tcW w:type="dxa" w:w="148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31279E" w:rsidP="003C6A96" w:rsidR="0031279E" w:rsidRPr="001C20FF">
            <w:pPr>
              <w:jc w:val="left"/>
              <w:rPr>
                <w:b/>
                <w:color w:val="000000"/>
              </w:rPr>
            </w:pPr>
            <w:r w:rsidRPr="001C20FF">
              <w:rPr>
                <w:b/>
                <w:color w:val="000000"/>
              </w:rPr>
              <w:t xml:space="preserve">Oznaka ovršne isprave </w:t>
            </w:r>
          </w:p>
        </w:tc>
      </w:tr>
      <w:tr w:rsidTr="006741D7" w:rsidR="006741D7" w:rsidRPr="004E06A3">
        <w:trPr>
          <w:trHeight w:val="300"/>
        </w:trPr>
        <w:tc>
          <w:tcPr>
            <w:tcW w:type="dxa" w:w="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41D7" w:rsidP="006741D7" w:rsidR="006741D7" w:rsidRPr="004E06A3">
            <w:pPr>
              <w:jc w:val="right"/>
              <w:rPr>
                <w:color w:val="000000"/>
              </w:rPr>
            </w:pPr>
            <w:bookmarkStart w:name="_Hlk513541680" w:id="1"/>
            <w:r w:rsidRPr="004E06A3">
              <w:rPr>
                <w:color w:val="000000"/>
              </w:rPr>
              <w:t>1</w:t>
            </w:r>
          </w:p>
        </w:tc>
        <w:tc>
          <w:tcPr>
            <w:tcW w:type="dxa" w:w="18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41D7" w:rsidP="006741D7" w:rsidR="006741D7" w:rsidRPr="004E06A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Z</w:t>
            </w:r>
            <w:r w:rsidRPr="006741D7">
              <w:rPr>
                <w:color w:val="000000"/>
              </w:rPr>
              <w:t xml:space="preserve">vonimir </w:t>
            </w:r>
            <w:r>
              <w:rPr>
                <w:color w:val="000000"/>
              </w:rPr>
              <w:t>Š</w:t>
            </w:r>
            <w:r w:rsidRPr="006741D7">
              <w:rPr>
                <w:color w:val="000000"/>
              </w:rPr>
              <w:t>kegro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741D7" w:rsidP="006741D7" w:rsidR="006741D7" w:rsidRPr="004E06A3">
            <w:pPr>
              <w:jc w:val="left"/>
              <w:rPr>
                <w:color w:val="000000"/>
              </w:rPr>
            </w:pPr>
            <w:r w:rsidRPr="006741D7">
              <w:rPr>
                <w:color w:val="000000"/>
              </w:rPr>
              <w:t>67061107234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741D7" w:rsidP="006741D7" w:rsidR="006741D7" w:rsidRPr="004E06A3">
            <w:pPr>
              <w:jc w:val="left"/>
              <w:rPr>
                <w:color w:val="000000"/>
              </w:rPr>
            </w:pPr>
            <w:r w:rsidRPr="006741D7">
              <w:rPr>
                <w:color w:val="000000"/>
              </w:rPr>
              <w:t>ul.gr Mainza 14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741D7" w:rsidP="006741D7" w:rsidR="006741D7" w:rsidRPr="00BC213C">
            <w:pPr>
              <w:jc w:val="right"/>
              <w:rPr>
                <w:color w:val="000000"/>
              </w:rPr>
            </w:pPr>
            <w:r w:rsidRPr="00BC213C">
              <w:rPr>
                <w:color w:val="000000"/>
              </w:rPr>
              <w:t>68066,25</w:t>
            </w:r>
          </w:p>
        </w:tc>
        <w:tc>
          <w:tcPr>
            <w:tcW w:type="dxa" w:w="16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741D7" w:rsidP="006741D7" w:rsidR="006741D7" w:rsidRPr="004E06A3">
            <w:pPr>
              <w:jc w:val="left"/>
              <w:rPr>
                <w:color w:val="000000"/>
              </w:rPr>
            </w:pPr>
            <w:r w:rsidRPr="006741D7">
              <w:rPr>
                <w:color w:val="000000"/>
              </w:rPr>
              <w:t xml:space="preserve">izv,iz posl.knjiga </w:t>
            </w:r>
          </w:p>
        </w:tc>
        <w:tc>
          <w:tcPr>
            <w:tcW w:type="dxa" w:w="15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741D7" w:rsidP="006741D7" w:rsidR="006741D7" w:rsidRPr="004E06A3">
            <w:pPr>
              <w:jc w:val="right"/>
              <w:rPr>
                <w:color w:val="000000"/>
              </w:rPr>
            </w:pPr>
            <w:r w:rsidRPr="006741D7">
              <w:rPr>
                <w:color w:val="000000"/>
              </w:rPr>
              <w:t>68066,25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741D7" w:rsidP="006741D7" w:rsidR="006741D7" w:rsidRPr="004E06A3">
            <w:pPr>
              <w:jc w:val="left"/>
              <w:rPr>
                <w:color w:val="000000"/>
              </w:rPr>
            </w:pPr>
            <w:r w:rsidRPr="006741D7">
              <w:rPr>
                <w:color w:val="000000"/>
              </w:rPr>
              <w:t>Izv</w:t>
            </w:r>
            <w:r>
              <w:rPr>
                <w:color w:val="000000"/>
              </w:rPr>
              <w:t xml:space="preserve">adak </w:t>
            </w:r>
            <w:r w:rsidRPr="006741D7">
              <w:rPr>
                <w:color w:val="000000"/>
              </w:rPr>
              <w:t xml:space="preserve">iz posl.knjiga 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41D7" w:rsidP="006741D7" w:rsidR="006741D7" w:rsidRPr="004E06A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13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41D7" w:rsidP="006741D7" w:rsidR="006741D7" w:rsidRPr="004E06A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14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741D7" w:rsidP="006741D7" w:rsidR="006741D7" w:rsidRPr="004E06A3">
            <w:pPr>
              <w:jc w:val="left"/>
              <w:rPr>
                <w:color w:val="000000"/>
              </w:rPr>
            </w:pPr>
          </w:p>
        </w:tc>
      </w:tr>
      <w:bookmarkEnd w:id="1"/>
      <w:tr w:rsidTr="006741D7" w:rsidR="006741D7" w:rsidRPr="004E06A3">
        <w:trPr>
          <w:trHeight w:val="315"/>
        </w:trPr>
        <w:tc>
          <w:tcPr>
            <w:tcW w:type="dxa" w:w="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41D7" w:rsidP="006741D7" w:rsidR="006741D7" w:rsidRPr="004E06A3">
            <w:pPr>
              <w:jc w:val="right"/>
              <w:rPr>
                <w:color w:val="000000"/>
              </w:rPr>
            </w:pPr>
            <w:r w:rsidRPr="004E06A3">
              <w:rPr>
                <w:color w:val="000000"/>
              </w:rPr>
              <w:t>2</w:t>
            </w:r>
          </w:p>
        </w:tc>
        <w:tc>
          <w:tcPr>
            <w:tcW w:type="dxa" w:w="18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741D7" w:rsidP="006741D7" w:rsidR="006741D7" w:rsidRPr="004E06A3">
            <w:pPr>
              <w:jc w:val="left"/>
              <w:rPr>
                <w:color w:val="000000"/>
              </w:rPr>
            </w:pPr>
            <w:r w:rsidRPr="006741D7">
              <w:rPr>
                <w:color w:val="000000"/>
              </w:rPr>
              <w:t>HEP ELEKTRA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741D7" w:rsidP="006741D7" w:rsidR="006741D7" w:rsidRPr="004E06A3">
            <w:pPr>
              <w:jc w:val="left"/>
              <w:rPr>
                <w:color w:val="000000"/>
              </w:rPr>
            </w:pPr>
            <w:r w:rsidRPr="006741D7">
              <w:rPr>
                <w:color w:val="000000"/>
              </w:rPr>
              <w:t>43965974818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741D7" w:rsidP="006741D7" w:rsidR="006741D7" w:rsidRPr="004E06A3">
            <w:pPr>
              <w:jc w:val="left"/>
              <w:rPr>
                <w:color w:val="000000"/>
              </w:rPr>
            </w:pPr>
            <w:r w:rsidRPr="006741D7">
              <w:rPr>
                <w:color w:val="000000"/>
              </w:rPr>
              <w:t>UL.grada Vukovara 37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741D7" w:rsidP="006741D7" w:rsidR="006741D7" w:rsidRPr="00BC213C">
            <w:pPr>
              <w:jc w:val="right"/>
              <w:rPr>
                <w:color w:val="000000"/>
              </w:rPr>
            </w:pPr>
            <w:r w:rsidRPr="00BC213C">
              <w:rPr>
                <w:color w:val="000000"/>
              </w:rPr>
              <w:t>1767,2</w:t>
            </w:r>
            <w:r w:rsidR="005632A4" w:rsidRPr="00BC213C">
              <w:rPr>
                <w:color w:val="000000"/>
              </w:rPr>
              <w:t>0</w:t>
            </w:r>
          </w:p>
        </w:tc>
        <w:tc>
          <w:tcPr>
            <w:tcW w:type="dxa" w:w="16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5632A4" w:rsidP="006741D7" w:rsidR="006741D7" w:rsidRPr="004E06A3">
            <w:pPr>
              <w:jc w:val="left"/>
              <w:rPr>
                <w:color w:val="000000"/>
              </w:rPr>
            </w:pPr>
            <w:r w:rsidRPr="005632A4">
              <w:rPr>
                <w:color w:val="000000"/>
              </w:rPr>
              <w:t>računi</w:t>
            </w:r>
          </w:p>
        </w:tc>
        <w:tc>
          <w:tcPr>
            <w:tcW w:type="dxa" w:w="15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5632A4" w:rsidP="006741D7" w:rsidR="006741D7" w:rsidRPr="004E06A3">
            <w:pPr>
              <w:jc w:val="right"/>
              <w:rPr>
                <w:color w:val="000000"/>
              </w:rPr>
            </w:pPr>
            <w:r w:rsidRPr="006741D7">
              <w:rPr>
                <w:color w:val="000000"/>
              </w:rPr>
              <w:t>1767,2</w:t>
            </w:r>
            <w:r>
              <w:rPr>
                <w:color w:val="000000"/>
              </w:rPr>
              <w:t>0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BC131C" w:rsidP="006741D7" w:rsidR="006741D7" w:rsidRPr="004E06A3">
            <w:pPr>
              <w:jc w:val="left"/>
              <w:rPr>
                <w:color w:val="000000"/>
              </w:rPr>
            </w:pPr>
            <w:r w:rsidRPr="005632A4">
              <w:rPr>
                <w:color w:val="000000"/>
              </w:rPr>
              <w:t>računi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41D7" w:rsidP="006741D7" w:rsidR="006741D7" w:rsidRPr="004E06A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13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41D7" w:rsidP="006741D7" w:rsidR="006741D7" w:rsidRPr="004E06A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14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41D7" w:rsidP="006741D7" w:rsidR="006741D7" w:rsidRPr="004E06A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</w:tr>
      <w:tr w:rsidTr="006741D7" w:rsidR="006741D7" w:rsidRPr="004E06A3">
        <w:trPr>
          <w:trHeight w:val="300"/>
        </w:trPr>
        <w:tc>
          <w:tcPr>
            <w:tcW w:type="dxa" w:w="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41D7" w:rsidP="006741D7" w:rsidR="006741D7" w:rsidRPr="004E06A3">
            <w:pPr>
              <w:jc w:val="right"/>
              <w:rPr>
                <w:color w:val="000000"/>
              </w:rPr>
            </w:pPr>
            <w:r w:rsidRPr="004E06A3">
              <w:rPr>
                <w:color w:val="000000"/>
              </w:rPr>
              <w:t>3</w:t>
            </w:r>
          </w:p>
        </w:tc>
        <w:tc>
          <w:tcPr>
            <w:tcW w:type="dxa" w:w="18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32A4" w:rsidP="006741D7" w:rsidR="006741D7" w:rsidRPr="004E06A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G</w:t>
            </w:r>
            <w:r w:rsidRPr="005632A4">
              <w:rPr>
                <w:color w:val="000000"/>
              </w:rPr>
              <w:t>rad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5632A4" w:rsidP="006741D7" w:rsidR="006741D7" w:rsidRPr="004E06A3">
            <w:pPr>
              <w:jc w:val="left"/>
              <w:rPr>
                <w:color w:val="000000"/>
              </w:rPr>
            </w:pPr>
            <w:r w:rsidRPr="005632A4">
              <w:rPr>
                <w:color w:val="000000"/>
              </w:rPr>
              <w:t>58548238071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5632A4" w:rsidP="006741D7" w:rsidR="006741D7" w:rsidRPr="004E06A3">
            <w:pPr>
              <w:jc w:val="left"/>
              <w:rPr>
                <w:color w:val="000000"/>
              </w:rPr>
            </w:pPr>
            <w:r w:rsidRPr="005632A4">
              <w:rPr>
                <w:color w:val="000000"/>
              </w:rPr>
              <w:t>trg.S.Radića 1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5632A4" w:rsidP="006741D7" w:rsidR="006741D7" w:rsidRPr="00BC213C">
            <w:pPr>
              <w:jc w:val="right"/>
              <w:rPr>
                <w:color w:val="000000"/>
              </w:rPr>
            </w:pPr>
            <w:r w:rsidRPr="00BC213C">
              <w:rPr>
                <w:color w:val="000000"/>
              </w:rPr>
              <w:t>600,97</w:t>
            </w:r>
          </w:p>
        </w:tc>
        <w:tc>
          <w:tcPr>
            <w:tcW w:type="dxa" w:w="16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5632A4" w:rsidP="006741D7" w:rsidR="006741D7" w:rsidRPr="004E06A3">
            <w:pPr>
              <w:jc w:val="left"/>
              <w:rPr>
                <w:color w:val="000000"/>
              </w:rPr>
            </w:pPr>
            <w:r w:rsidRPr="005632A4">
              <w:rPr>
                <w:color w:val="000000"/>
              </w:rPr>
              <w:t>racuni i rj.kl UP-</w:t>
            </w:r>
          </w:p>
        </w:tc>
        <w:tc>
          <w:tcPr>
            <w:tcW w:type="dxa" w:w="15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5632A4" w:rsidP="006741D7" w:rsidR="006741D7" w:rsidRPr="004E06A3">
            <w:pPr>
              <w:jc w:val="right"/>
              <w:rPr>
                <w:color w:val="000000"/>
              </w:rPr>
            </w:pPr>
            <w:r w:rsidRPr="005632A4">
              <w:rPr>
                <w:color w:val="000000"/>
              </w:rPr>
              <w:t>600,97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5632A4" w:rsidP="006741D7" w:rsidR="006741D7" w:rsidRPr="004E06A3">
            <w:pPr>
              <w:jc w:val="left"/>
              <w:rPr>
                <w:color w:val="000000"/>
              </w:rPr>
            </w:pPr>
            <w:r w:rsidRPr="005632A4">
              <w:rPr>
                <w:color w:val="000000"/>
              </w:rPr>
              <w:t>racuni i rj.kl UP-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41D7" w:rsidP="006741D7" w:rsidR="006741D7" w:rsidRPr="004E06A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13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41D7" w:rsidP="006741D7" w:rsidR="006741D7" w:rsidRPr="004E06A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14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5632A4" w:rsidP="006741D7" w:rsidR="006741D7" w:rsidRPr="004E06A3">
            <w:pPr>
              <w:jc w:val="left"/>
              <w:rPr>
                <w:color w:val="000000"/>
              </w:rPr>
            </w:pPr>
            <w:r w:rsidRPr="005632A4">
              <w:rPr>
                <w:color w:val="000000"/>
              </w:rPr>
              <w:t>kl UP</w:t>
            </w:r>
          </w:p>
        </w:tc>
      </w:tr>
      <w:tr w:rsidTr="006741D7" w:rsidR="006741D7" w:rsidRPr="004E06A3">
        <w:trPr>
          <w:trHeight w:val="315"/>
        </w:trPr>
        <w:tc>
          <w:tcPr>
            <w:tcW w:type="dxa" w:w="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41D7" w:rsidP="006741D7" w:rsidR="006741D7" w:rsidRPr="004E06A3">
            <w:pPr>
              <w:jc w:val="right"/>
              <w:rPr>
                <w:color w:val="000000"/>
              </w:rPr>
            </w:pPr>
            <w:r w:rsidRPr="004E06A3">
              <w:rPr>
                <w:color w:val="000000"/>
              </w:rPr>
              <w:t>4</w:t>
            </w:r>
          </w:p>
        </w:tc>
        <w:tc>
          <w:tcPr>
            <w:tcW w:type="dxa" w:w="18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5632A4" w:rsidP="006741D7" w:rsidR="006741D7" w:rsidRPr="004E06A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Z</w:t>
            </w:r>
            <w:r w:rsidRPr="005632A4">
              <w:rPr>
                <w:color w:val="000000"/>
              </w:rPr>
              <w:t xml:space="preserve">vonimir </w:t>
            </w:r>
            <w:r>
              <w:rPr>
                <w:color w:val="000000"/>
              </w:rPr>
              <w:t>Š</w:t>
            </w:r>
            <w:r w:rsidRPr="005632A4">
              <w:rPr>
                <w:color w:val="000000"/>
              </w:rPr>
              <w:t>kegro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5632A4" w:rsidP="006741D7" w:rsidR="006741D7" w:rsidRPr="004E06A3">
            <w:pPr>
              <w:jc w:val="left"/>
              <w:rPr>
                <w:color w:val="000000"/>
              </w:rPr>
            </w:pPr>
            <w:r w:rsidRPr="005632A4">
              <w:rPr>
                <w:color w:val="000000"/>
              </w:rPr>
              <w:t>13562525679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DE31C2" w:rsidP="006741D7" w:rsidR="006741D7" w:rsidRPr="004E06A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Zagreb </w:t>
            </w:r>
            <w:r w:rsidR="005632A4" w:rsidRPr="005632A4">
              <w:rPr>
                <w:color w:val="000000"/>
              </w:rPr>
              <w:t>ZELENGAJ 71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DE31C2" w:rsidP="00DE31C2" w:rsidR="00DE31C2" w:rsidRPr="00BC213C">
            <w:pPr>
              <w:jc w:val="right"/>
              <w:rPr>
                <w:color w:val="000000"/>
              </w:rPr>
            </w:pPr>
            <w:r w:rsidRPr="00BC213C">
              <w:rPr>
                <w:color w:val="000000"/>
              </w:rPr>
              <w:t>773121,39</w:t>
            </w:r>
          </w:p>
          <w:p w:rsidRDefault="006741D7" w:rsidP="006741D7" w:rsidR="006741D7" w:rsidRPr="00BC213C">
            <w:pPr>
              <w:jc w:val="right"/>
              <w:rPr>
                <w:color w:val="000000"/>
              </w:rPr>
            </w:pPr>
          </w:p>
        </w:tc>
        <w:tc>
          <w:tcPr>
            <w:tcW w:type="dxa" w:w="16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DE31C2" w:rsidP="006741D7" w:rsidR="006741D7" w:rsidRPr="004E06A3">
            <w:pPr>
              <w:jc w:val="left"/>
              <w:rPr>
                <w:color w:val="000000"/>
              </w:rPr>
            </w:pPr>
            <w:r w:rsidRPr="006741D7">
              <w:rPr>
                <w:color w:val="000000"/>
              </w:rPr>
              <w:t xml:space="preserve">posl.knjiga </w:t>
            </w:r>
            <w:r>
              <w:rPr>
                <w:color w:val="000000"/>
              </w:rPr>
              <w:t>pozajmica</w:t>
            </w:r>
          </w:p>
        </w:tc>
        <w:tc>
          <w:tcPr>
            <w:tcW w:type="dxa" w:w="15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DE31C2" w:rsidP="00DE31C2" w:rsidR="00DE31C2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773121,39</w:t>
            </w:r>
          </w:p>
          <w:p w:rsidRDefault="006741D7" w:rsidP="006741D7" w:rsidR="006741D7" w:rsidRPr="004E06A3">
            <w:pPr>
              <w:jc w:val="right"/>
              <w:rPr>
                <w:color w:val="000000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741D7" w:rsidP="006741D7" w:rsidR="006741D7" w:rsidRPr="004E06A3">
            <w:pPr>
              <w:jc w:val="left"/>
              <w:rPr>
                <w:color w:val="000000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741D7" w:rsidP="006741D7" w:rsidR="006741D7" w:rsidRPr="004E06A3">
            <w:pPr>
              <w:jc w:val="right"/>
              <w:rPr>
                <w:color w:val="000000"/>
              </w:rPr>
            </w:pPr>
          </w:p>
        </w:tc>
        <w:tc>
          <w:tcPr>
            <w:tcW w:type="dxa" w:w="13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41D7" w:rsidP="006741D7" w:rsidR="006741D7" w:rsidRPr="004E06A3">
            <w:pPr>
              <w:jc w:val="left"/>
              <w:rPr>
                <w:color w:val="000000"/>
              </w:rPr>
            </w:pPr>
          </w:p>
        </w:tc>
        <w:tc>
          <w:tcPr>
            <w:tcW w:type="dxa" w:w="14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41D7" w:rsidP="006741D7" w:rsidR="006741D7" w:rsidRPr="004E06A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</w:tr>
      <w:tr w:rsidTr="006741D7" w:rsidR="00DE31C2" w:rsidRPr="004E06A3">
        <w:trPr>
          <w:trHeight w:val="315"/>
        </w:trPr>
        <w:tc>
          <w:tcPr>
            <w:tcW w:type="dxa" w:w="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E31C2" w:rsidP="00DE31C2" w:rsidR="00DE31C2" w:rsidRPr="004E06A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4E06A3">
              <w:rPr>
                <w:color w:val="000000"/>
              </w:rPr>
              <w:t> </w:t>
            </w:r>
            <w:r>
              <w:rPr>
                <w:color w:val="000000"/>
              </w:rPr>
              <w:t>5</w:t>
            </w:r>
          </w:p>
        </w:tc>
        <w:tc>
          <w:tcPr>
            <w:tcW w:type="dxa" w:w="18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E31C2" w:rsidP="00DE31C2" w:rsidR="00DE31C2" w:rsidRPr="00DE31C2">
            <w:pPr>
              <w:jc w:val="left"/>
              <w:rPr>
                <w:bCs/>
                <w:color w:val="000000"/>
              </w:rPr>
            </w:pPr>
            <w:r w:rsidRPr="00DE31C2">
              <w:rPr>
                <w:bCs/>
                <w:color w:val="000000"/>
              </w:rPr>
              <w:t>gradska plinara Zagreb-obskrba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E31C2" w:rsidP="00DE31C2" w:rsidR="00DE31C2" w:rsidRPr="004E06A3">
            <w:pPr>
              <w:jc w:val="left"/>
              <w:rPr>
                <w:color w:val="000000"/>
              </w:rPr>
            </w:pPr>
            <w:r w:rsidRPr="00DE31C2">
              <w:rPr>
                <w:color w:val="000000"/>
              </w:rPr>
              <w:t>74364571096</w:t>
            </w: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E31C2" w:rsidP="00DE31C2" w:rsidR="00DE31C2" w:rsidRPr="004E06A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  <w:r>
              <w:rPr>
                <w:color w:val="000000"/>
              </w:rPr>
              <w:t>Zagreb</w:t>
            </w:r>
            <w:r>
              <w:t xml:space="preserve"> </w:t>
            </w:r>
            <w:r w:rsidRPr="00DE31C2">
              <w:rPr>
                <w:color w:val="000000"/>
              </w:rPr>
              <w:t>Radnička cesta 1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DE31C2" w:rsidP="00DE31C2" w:rsidR="00DE31C2" w:rsidRPr="00BC213C">
            <w:pPr>
              <w:jc w:val="right"/>
              <w:rPr>
                <w:bCs/>
                <w:color w:val="000000"/>
              </w:rPr>
            </w:pPr>
            <w:r w:rsidRPr="00BC213C">
              <w:rPr>
                <w:bCs/>
                <w:color w:val="000000"/>
              </w:rPr>
              <w:t>1016,33</w:t>
            </w:r>
          </w:p>
        </w:tc>
        <w:tc>
          <w:tcPr>
            <w:tcW w:type="dxa" w:w="16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E31C2" w:rsidP="00DE31C2" w:rsidR="00DE31C2" w:rsidRPr="00DE31C2">
            <w:pPr>
              <w:jc w:val="left"/>
              <w:rPr>
                <w:bCs/>
                <w:color w:val="000000"/>
              </w:rPr>
            </w:pPr>
            <w:r w:rsidRPr="00DE31C2">
              <w:rPr>
                <w:bCs/>
                <w:color w:val="000000"/>
              </w:rPr>
              <w:t>rn.i rj.o ovrsi 261/15 na 319,87 </w:t>
            </w:r>
          </w:p>
        </w:tc>
        <w:tc>
          <w:tcPr>
            <w:tcW w:type="dxa" w:w="15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DE31C2" w:rsidP="00DE31C2" w:rsidR="00DE31C2" w:rsidRPr="00DE31C2">
            <w:pPr>
              <w:jc w:val="right"/>
              <w:rPr>
                <w:bCs/>
                <w:color w:val="000000"/>
              </w:rPr>
            </w:pPr>
            <w:r w:rsidRPr="00DE31C2">
              <w:rPr>
                <w:bCs/>
                <w:color w:val="000000"/>
              </w:rPr>
              <w:t>1016,33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E31C2" w:rsidP="00DE31C2" w:rsidR="00DE31C2" w:rsidRPr="00DE31C2">
            <w:pPr>
              <w:jc w:val="left"/>
              <w:rPr>
                <w:bCs/>
                <w:color w:val="000000"/>
              </w:rPr>
            </w:pPr>
            <w:r w:rsidRPr="00DE31C2">
              <w:rPr>
                <w:bCs/>
                <w:color w:val="000000"/>
              </w:rPr>
              <w:t xml:space="preserve">rn.i rj.o ovrsi 261/15 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DE31C2" w:rsidP="00DE31C2" w:rsidR="00DE31C2" w:rsidRPr="004E06A3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type="dxa" w:w="13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E31C2" w:rsidP="00DE31C2" w:rsidR="00DE31C2" w:rsidRPr="004E06A3">
            <w:pPr>
              <w:jc w:val="left"/>
              <w:rPr>
                <w:b/>
                <w:bCs/>
                <w:color w:val="000000"/>
              </w:rPr>
            </w:pPr>
            <w:r w:rsidRPr="004E06A3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4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E31C2" w:rsidP="00DE31C2" w:rsidR="00DE31C2" w:rsidRPr="004E06A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  <w:r w:rsidRPr="00DE31C2">
              <w:rPr>
                <w:bCs/>
                <w:color w:val="000000"/>
              </w:rPr>
              <w:t>ovrsi 261/15</w:t>
            </w:r>
          </w:p>
        </w:tc>
      </w:tr>
      <w:tr w:rsidTr="005632A4" w:rsidR="00DE31C2" w:rsidRPr="004E06A3">
        <w:trPr>
          <w:trHeight w:val="300"/>
        </w:trPr>
        <w:tc>
          <w:tcPr>
            <w:tcW w:type="dxa" w:w="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E31C2" w:rsidP="00DE31C2" w:rsidR="00DE31C2" w:rsidRPr="004E06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type="dxa" w:w="18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DE31C2" w:rsidP="00DE31C2" w:rsidR="00DE31C2" w:rsidRPr="004E06A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RH MF PU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DE31C2" w:rsidP="00DE31C2" w:rsidR="00DE31C2">
            <w:pPr>
              <w:jc w:val="lef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18683136487</w:t>
            </w:r>
          </w:p>
          <w:p w:rsidRDefault="00DE31C2" w:rsidP="00DE31C2" w:rsidR="00DE31C2" w:rsidRPr="004E06A3">
            <w:pPr>
              <w:jc w:val="left"/>
              <w:rPr>
                <w:color w:val="000000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DE31C2" w:rsidP="00DE31C2" w:rsidR="00DE31C2" w:rsidRPr="004E06A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Zagreb, Savska 41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DE31C2" w:rsidP="00DE31C2" w:rsidR="00DE31C2" w:rsidRPr="00BC213C">
            <w:pPr>
              <w:jc w:val="right"/>
              <w:rPr>
                <w:color w:val="000000"/>
              </w:rPr>
            </w:pPr>
            <w:r w:rsidRPr="00BC213C">
              <w:rPr>
                <w:color w:val="000000"/>
              </w:rPr>
              <w:t>545.860,84</w:t>
            </w:r>
          </w:p>
        </w:tc>
        <w:tc>
          <w:tcPr>
            <w:tcW w:type="dxa" w:w="16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BC131C" w:rsidP="00DE31C2" w:rsidR="00DE31C2" w:rsidRPr="004E06A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Porezna kartica i </w:t>
            </w:r>
            <w:r w:rsidRPr="00DE31C2">
              <w:rPr>
                <w:color w:val="000000"/>
              </w:rPr>
              <w:t xml:space="preserve">rješenje </w:t>
            </w:r>
            <w:r>
              <w:rPr>
                <w:color w:val="000000"/>
              </w:rPr>
              <w:t xml:space="preserve">na </w:t>
            </w:r>
            <w:r w:rsidRPr="00DE31C2">
              <w:rPr>
                <w:color w:val="000000"/>
              </w:rPr>
              <w:t>534712,58</w:t>
            </w:r>
          </w:p>
        </w:tc>
        <w:tc>
          <w:tcPr>
            <w:tcW w:type="dxa" w:w="15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DE31C2" w:rsidP="00DE31C2" w:rsidR="00DE31C2" w:rsidRPr="004E06A3">
            <w:pPr>
              <w:jc w:val="right"/>
              <w:rPr>
                <w:color w:val="000000"/>
              </w:rPr>
            </w:pPr>
            <w:r w:rsidRPr="00DE31C2">
              <w:rPr>
                <w:color w:val="000000"/>
              </w:rPr>
              <w:t>545</w:t>
            </w:r>
            <w:r>
              <w:rPr>
                <w:color w:val="000000"/>
              </w:rPr>
              <w:t>.</w:t>
            </w:r>
            <w:r w:rsidRPr="00DE31C2">
              <w:rPr>
                <w:color w:val="000000"/>
              </w:rPr>
              <w:t>860,84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DE31C2" w:rsidP="00DE31C2" w:rsidR="00DE31C2" w:rsidRPr="004E06A3">
            <w:pPr>
              <w:jc w:val="left"/>
              <w:rPr>
                <w:color w:val="000000"/>
              </w:rPr>
            </w:pPr>
            <w:r w:rsidRPr="00DE31C2">
              <w:rPr>
                <w:color w:val="000000"/>
              </w:rPr>
              <w:t xml:space="preserve">rješenje </w:t>
            </w:r>
            <w:r>
              <w:rPr>
                <w:color w:val="000000"/>
              </w:rPr>
              <w:t xml:space="preserve">na </w:t>
            </w:r>
            <w:r w:rsidRPr="00DE31C2">
              <w:rPr>
                <w:color w:val="000000"/>
              </w:rPr>
              <w:t>534712,58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E31C2" w:rsidP="00DE31C2" w:rsidR="00DE31C2" w:rsidRPr="004E06A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13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E31C2" w:rsidP="00DE31C2" w:rsidR="00DE31C2" w:rsidRPr="004E06A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14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DE31C2" w:rsidP="00DE31C2" w:rsidR="00DE31C2" w:rsidRPr="004E06A3">
            <w:pPr>
              <w:jc w:val="left"/>
              <w:rPr>
                <w:color w:val="000000"/>
              </w:rPr>
            </w:pPr>
            <w:r w:rsidRPr="00DE31C2">
              <w:rPr>
                <w:color w:val="000000"/>
              </w:rPr>
              <w:t xml:space="preserve">rješenje </w:t>
            </w:r>
            <w:r w:rsidR="001C20FF">
              <w:rPr>
                <w:color w:val="000000"/>
              </w:rPr>
              <w:t>PU</w:t>
            </w:r>
          </w:p>
        </w:tc>
      </w:tr>
      <w:tr w:rsidTr="003C6A96" w:rsidR="00DE31C2" w:rsidRPr="004E06A3">
        <w:trPr>
          <w:trHeight w:val="315"/>
        </w:trPr>
        <w:tc>
          <w:tcPr>
            <w:tcW w:type="dxa" w:w="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E31C2" w:rsidP="00DE31C2" w:rsidR="00DE31C2" w:rsidRPr="004E06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type="dxa" w:w="18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DE31C2" w:rsidP="00DE31C2" w:rsidR="00DE31C2" w:rsidRPr="004E06A3">
            <w:pPr>
              <w:jc w:val="left"/>
              <w:rPr>
                <w:color w:val="000000"/>
              </w:rPr>
            </w:pPr>
            <w:r w:rsidRPr="00DE31C2">
              <w:rPr>
                <w:color w:val="000000"/>
              </w:rPr>
              <w:t>MONEL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DE31C2" w:rsidP="00DE31C2" w:rsidR="00DE31C2">
            <w:pPr>
              <w:jc w:val="lef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63126032936</w:t>
            </w:r>
          </w:p>
          <w:p w:rsidRDefault="00DE31C2" w:rsidP="00DE31C2" w:rsidR="00DE31C2" w:rsidRPr="004E06A3">
            <w:pPr>
              <w:jc w:val="left"/>
              <w:rPr>
                <w:color w:val="000000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DE31C2" w:rsidP="00DE31C2" w:rsidR="00DE31C2" w:rsidRPr="004E06A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Zagreb,</w:t>
            </w:r>
            <w:r>
              <w:t xml:space="preserve"> </w:t>
            </w:r>
            <w:r>
              <w:rPr>
                <w:color w:val="000000"/>
              </w:rPr>
              <w:t>I</w:t>
            </w:r>
            <w:r w:rsidRPr="00DE31C2">
              <w:rPr>
                <w:color w:val="000000"/>
              </w:rPr>
              <w:t>lica 128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DE31C2" w:rsidP="00DE31C2" w:rsidR="00DE31C2" w:rsidRPr="00BC213C">
            <w:pPr>
              <w:jc w:val="right"/>
              <w:rPr>
                <w:color w:val="000000"/>
              </w:rPr>
            </w:pPr>
            <w:r w:rsidRPr="00BC213C">
              <w:rPr>
                <w:color w:val="000000"/>
              </w:rPr>
              <w:t>35.943,24</w:t>
            </w:r>
          </w:p>
          <w:p w:rsidRDefault="00DE31C2" w:rsidP="00DE31C2" w:rsidR="00DE31C2" w:rsidRPr="00BC213C">
            <w:pPr>
              <w:jc w:val="right"/>
              <w:rPr>
                <w:color w:val="000000"/>
              </w:rPr>
            </w:pPr>
          </w:p>
        </w:tc>
        <w:tc>
          <w:tcPr>
            <w:tcW w:type="dxa" w:w="16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DE31C2" w:rsidP="00DE31C2" w:rsidR="00DE31C2" w:rsidRPr="004E06A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Računi i  </w:t>
            </w:r>
            <w:r w:rsidRPr="00DE31C2">
              <w:rPr>
                <w:color w:val="000000"/>
              </w:rPr>
              <w:t>ovr.715/16 na 30081,02</w:t>
            </w:r>
          </w:p>
        </w:tc>
        <w:tc>
          <w:tcPr>
            <w:tcW w:type="dxa" w:w="15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DE31C2" w:rsidP="00DE31C2" w:rsidR="00DE31C2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35.943,24</w:t>
            </w:r>
          </w:p>
          <w:p w:rsidRDefault="00DE31C2" w:rsidP="00DE31C2" w:rsidR="00DE31C2" w:rsidRPr="004E06A3">
            <w:pPr>
              <w:jc w:val="right"/>
              <w:rPr>
                <w:color w:val="000000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DE31C2" w:rsidP="00DE31C2" w:rsidR="00DE31C2" w:rsidRPr="004E06A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Računi i  </w:t>
            </w:r>
            <w:r w:rsidRPr="00DE31C2">
              <w:rPr>
                <w:color w:val="000000"/>
              </w:rPr>
              <w:t>ovr.715/16 na 30081,02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E31C2" w:rsidP="00DE31C2" w:rsidR="00DE31C2" w:rsidRPr="004E06A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13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E31C2" w:rsidP="00DE31C2" w:rsidR="00DE31C2" w:rsidRPr="004E06A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14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E31C2" w:rsidP="00DE31C2" w:rsidR="00DE31C2" w:rsidRPr="004E06A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  <w:r w:rsidRPr="00DE31C2">
              <w:rPr>
                <w:color w:val="000000"/>
              </w:rPr>
              <w:t>ovr.715/16</w:t>
            </w:r>
          </w:p>
        </w:tc>
      </w:tr>
      <w:tr w:rsidTr="00BC131C" w:rsidR="00BC131C" w:rsidRPr="004E06A3">
        <w:trPr>
          <w:trHeight w:val="1007"/>
        </w:trPr>
        <w:tc>
          <w:tcPr>
            <w:tcW w:type="dxa" w:w="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131C" w:rsidP="00BC131C" w:rsidR="00BC131C" w:rsidRPr="004E06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type="dxa" w:w="18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BC131C" w:rsidP="00BC131C" w:rsidR="00BC131C">
            <w:pPr>
              <w:jc w:val="lef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vodoopskrba i odvodnja</w:t>
            </w:r>
          </w:p>
          <w:p w:rsidRDefault="00BC131C" w:rsidP="00BC131C" w:rsidR="00BC131C" w:rsidRPr="004E06A3">
            <w:pPr>
              <w:jc w:val="left"/>
              <w:rPr>
                <w:color w:val="000000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BC131C" w:rsidP="00BC131C" w:rsidR="00BC131C">
            <w:pPr>
              <w:jc w:val="lef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83416546499</w:t>
            </w:r>
          </w:p>
          <w:p w:rsidRDefault="00BC131C" w:rsidP="00BC131C" w:rsidR="00BC131C" w:rsidRPr="004E06A3">
            <w:pPr>
              <w:jc w:val="left"/>
              <w:rPr>
                <w:color w:val="000000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BC131C" w:rsidP="00BC131C" w:rsidR="00BC131C">
            <w:pPr>
              <w:jc w:val="lef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Zagreb Folnegovićeva 1</w:t>
            </w:r>
          </w:p>
          <w:p w:rsidRDefault="00BC131C" w:rsidP="00BC131C" w:rsidR="00BC131C" w:rsidRPr="004E06A3">
            <w:pPr>
              <w:jc w:val="left"/>
              <w:rPr>
                <w:color w:val="000000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BC131C" w:rsidP="00BC131C" w:rsidR="00BC131C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15.360,67</w:t>
            </w:r>
          </w:p>
          <w:p w:rsidRDefault="00BC131C" w:rsidP="00BC131C" w:rsidR="00BC131C" w:rsidRPr="004E06A3">
            <w:pPr>
              <w:jc w:val="right"/>
              <w:rPr>
                <w:color w:val="000000"/>
              </w:rPr>
            </w:pPr>
          </w:p>
        </w:tc>
        <w:tc>
          <w:tcPr>
            <w:tcW w:type="dxa" w:w="16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BC131C" w:rsidP="00BC131C" w:rsidR="00BC131C">
            <w:pPr>
              <w:jc w:val="lef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Povrv 5459/16</w:t>
            </w:r>
          </w:p>
          <w:p w:rsidRDefault="00BC131C" w:rsidP="00BC131C" w:rsidR="00BC131C" w:rsidRPr="004E06A3">
            <w:pPr>
              <w:jc w:val="left"/>
              <w:rPr>
                <w:color w:val="000000"/>
              </w:rPr>
            </w:pPr>
          </w:p>
        </w:tc>
        <w:tc>
          <w:tcPr>
            <w:tcW w:type="dxa" w:w="15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BC131C" w:rsidP="00BC131C" w:rsidR="00BC131C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15.360,67</w:t>
            </w:r>
          </w:p>
          <w:p w:rsidRDefault="00BC131C" w:rsidP="00BC131C" w:rsidR="00BC131C" w:rsidRPr="004E06A3">
            <w:pPr>
              <w:jc w:val="right"/>
              <w:rPr>
                <w:color w:val="000000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BC131C" w:rsidP="00BC131C" w:rsidR="00BC131C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Povrv 5459/16</w:t>
            </w:r>
          </w:p>
          <w:p w:rsidRDefault="00BC131C" w:rsidP="00BC131C" w:rsidR="00BC131C" w:rsidRPr="004E06A3">
            <w:pPr>
              <w:jc w:val="right"/>
              <w:rPr>
                <w:color w:val="000000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131C" w:rsidP="00BC131C" w:rsidR="00BC131C" w:rsidRPr="004E06A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13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131C" w:rsidP="00BC131C" w:rsidR="00BC131C" w:rsidRPr="004E06A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14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BC131C" w:rsidP="00BC131C" w:rsidR="00BC131C">
            <w:pPr>
              <w:jc w:val="lef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Povrv 5459/16</w:t>
            </w:r>
          </w:p>
          <w:p w:rsidRDefault="00BC131C" w:rsidP="00BC131C" w:rsidR="00BC131C" w:rsidRPr="004E06A3">
            <w:pPr>
              <w:jc w:val="left"/>
              <w:rPr>
                <w:color w:val="000000"/>
              </w:rPr>
            </w:pPr>
          </w:p>
        </w:tc>
      </w:tr>
      <w:tr w:rsidTr="001C20FF" w:rsidR="00BC131C" w:rsidRPr="004E06A3">
        <w:trPr>
          <w:trHeight w:val="315"/>
        </w:trPr>
        <w:tc>
          <w:tcPr>
            <w:tcW w:type="dxa" w:w="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C131C" w:rsidP="001C20FF" w:rsidR="00BC131C" w:rsidRPr="004E06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type="dxa" w:w="18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</w:tcPr>
          <w:p w:rsidRDefault="00BC131C" w:rsidP="001C20FF" w:rsidR="00BC131C" w:rsidRPr="004E06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HP BAN</w:t>
            </w:r>
            <w:r w:rsidR="001C20FF">
              <w:rPr>
                <w:color w:val="000000"/>
              </w:rPr>
              <w:t>K</w:t>
            </w:r>
            <w:r>
              <w:rPr>
                <w:color w:val="000000"/>
              </w:rPr>
              <w:t>A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</w:tcPr>
          <w:p w:rsidRDefault="00BC131C" w:rsidP="001C20FF" w:rsidR="00BC131C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87939104217</w:t>
            </w:r>
          </w:p>
          <w:p w:rsidRDefault="00BC131C" w:rsidP="001C20FF" w:rsidR="00BC131C" w:rsidRPr="004E06A3">
            <w:pPr>
              <w:jc w:val="right"/>
              <w:rPr>
                <w:color w:val="000000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</w:tcPr>
          <w:p w:rsidRDefault="00BC131C" w:rsidP="001C20FF" w:rsidR="00BC131C" w:rsidRPr="004E06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Zagreb Jurišićeva 4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</w:tcPr>
          <w:p w:rsidRDefault="00BC131C" w:rsidP="001C20FF" w:rsidR="00BC131C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16.892.329,24</w:t>
            </w:r>
          </w:p>
          <w:p w:rsidRDefault="00BC131C" w:rsidP="001C20FF" w:rsidR="00BC131C" w:rsidRPr="004E06A3">
            <w:pPr>
              <w:jc w:val="right"/>
              <w:rPr>
                <w:color w:val="000000"/>
              </w:rPr>
            </w:pPr>
          </w:p>
        </w:tc>
        <w:tc>
          <w:tcPr>
            <w:tcW w:type="dxa" w:w="16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</w:tcPr>
          <w:p w:rsidRDefault="00BC131C" w:rsidP="001C20FF" w:rsidR="00BC131C" w:rsidRPr="004E06A3">
            <w:pPr>
              <w:jc w:val="right"/>
              <w:rPr>
                <w:color w:val="000000"/>
              </w:rPr>
            </w:pPr>
            <w:r w:rsidRPr="00D26262">
              <w:rPr>
                <w:color w:val="000000"/>
              </w:rPr>
              <w:t xml:space="preserve">sporazum </w:t>
            </w:r>
            <w:r>
              <w:rPr>
                <w:color w:val="000000"/>
              </w:rPr>
              <w:t xml:space="preserve">jamac platac </w:t>
            </w:r>
            <w:r w:rsidRPr="00D26262">
              <w:rPr>
                <w:color w:val="000000"/>
              </w:rPr>
              <w:t>zadužnica</w:t>
            </w:r>
          </w:p>
        </w:tc>
        <w:tc>
          <w:tcPr>
            <w:tcW w:type="dxa" w:w="15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</w:tcPr>
          <w:p w:rsidRDefault="00BC131C" w:rsidP="001C20FF" w:rsidR="00BC131C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16.892.329,24</w:t>
            </w:r>
          </w:p>
          <w:p w:rsidRDefault="00BC131C" w:rsidP="001C20FF" w:rsidR="00BC131C" w:rsidRPr="004E06A3">
            <w:pPr>
              <w:jc w:val="right"/>
              <w:rPr>
                <w:color w:val="000000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</w:tcPr>
          <w:p w:rsidRDefault="00BC131C" w:rsidP="001C20FF" w:rsidR="00BC131C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jamac platac </w:t>
            </w:r>
            <w:r w:rsidRPr="00D26262">
              <w:rPr>
                <w:color w:val="000000"/>
              </w:rPr>
              <w:t>zadužnica</w:t>
            </w:r>
          </w:p>
          <w:p w:rsidRDefault="00BC131C" w:rsidP="001C20FF" w:rsidR="00BC131C" w:rsidRPr="004E06A3">
            <w:pPr>
              <w:jc w:val="right"/>
              <w:rPr>
                <w:color w:val="000000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</w:tcPr>
          <w:p w:rsidRDefault="00BC131C" w:rsidP="001C20FF" w:rsidR="00BC131C" w:rsidRPr="004E06A3">
            <w:pPr>
              <w:jc w:val="right"/>
              <w:rPr>
                <w:color w:val="000000"/>
              </w:rPr>
            </w:pPr>
          </w:p>
        </w:tc>
        <w:tc>
          <w:tcPr>
            <w:tcW w:type="dxa" w:w="13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C131C" w:rsidP="001C20FF" w:rsidR="00BC131C" w:rsidRPr="004E06A3">
            <w:pPr>
              <w:jc w:val="right"/>
              <w:rPr>
                <w:color w:val="000000"/>
              </w:rPr>
            </w:pPr>
          </w:p>
        </w:tc>
        <w:tc>
          <w:tcPr>
            <w:tcW w:type="dxa" w:w="14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BC131C" w:rsidP="001C20FF" w:rsidR="00BC131C" w:rsidRPr="004E06A3">
            <w:pPr>
              <w:jc w:val="righ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  <w:r w:rsidR="001C20FF" w:rsidRPr="00D26262">
              <w:rPr>
                <w:color w:val="000000"/>
              </w:rPr>
              <w:t xml:space="preserve">sporazum </w:t>
            </w:r>
            <w:r w:rsidR="001C20FF">
              <w:rPr>
                <w:color w:val="000000"/>
              </w:rPr>
              <w:t xml:space="preserve">jamac platac </w:t>
            </w:r>
            <w:r w:rsidR="001C20FF" w:rsidRPr="00D26262">
              <w:rPr>
                <w:color w:val="000000"/>
              </w:rPr>
              <w:t>2013 i zadužnica</w:t>
            </w:r>
          </w:p>
        </w:tc>
      </w:tr>
      <w:tr w:rsidTr="003C6A96" w:rsidR="00BC131C" w:rsidRPr="004E06A3">
        <w:trPr>
          <w:trHeight w:val="300"/>
        </w:trPr>
        <w:tc>
          <w:tcPr>
            <w:tcW w:type="dxa" w:w="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131C" w:rsidP="003C6A96" w:rsidR="00BC131C" w:rsidRPr="004E06A3">
            <w:pPr>
              <w:jc w:val="right"/>
              <w:rPr>
                <w:color w:val="000000"/>
              </w:rPr>
            </w:pPr>
          </w:p>
        </w:tc>
        <w:tc>
          <w:tcPr>
            <w:tcW w:type="dxa" w:w="18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131C" w:rsidP="003C6A96" w:rsidR="00BC131C" w:rsidRPr="004E06A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UKUPNO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BC131C" w:rsidP="003C6A96" w:rsidR="00BC131C" w:rsidRPr="004E06A3">
            <w:pPr>
              <w:jc w:val="left"/>
              <w:rPr>
                <w:color w:val="000000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BC131C" w:rsidP="003C6A96" w:rsidR="00BC131C" w:rsidRPr="004E06A3">
            <w:pPr>
              <w:jc w:val="left"/>
              <w:rPr>
                <w:color w:val="000000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BC131C" w:rsidP="00BC131C" w:rsidR="00BC131C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18.334.066,13</w:t>
            </w:r>
          </w:p>
          <w:p w:rsidRDefault="00BC131C" w:rsidP="003C6A96" w:rsidR="00BC131C" w:rsidRPr="00BC213C">
            <w:pPr>
              <w:jc w:val="right"/>
              <w:rPr>
                <w:color w:val="000000"/>
              </w:rPr>
            </w:pPr>
          </w:p>
        </w:tc>
        <w:tc>
          <w:tcPr>
            <w:tcW w:type="dxa" w:w="16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BC131C" w:rsidP="003C6A96" w:rsidR="00BC131C" w:rsidRPr="004E06A3">
            <w:pPr>
              <w:jc w:val="left"/>
              <w:rPr>
                <w:color w:val="000000"/>
              </w:rPr>
            </w:pPr>
          </w:p>
        </w:tc>
        <w:tc>
          <w:tcPr>
            <w:tcW w:type="dxa" w:w="15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BC131C" w:rsidP="00BC131C" w:rsidR="00BC131C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18.334.066,13</w:t>
            </w:r>
          </w:p>
          <w:p w:rsidRDefault="00BC131C" w:rsidP="003C6A96" w:rsidR="00BC131C" w:rsidRPr="004E06A3">
            <w:pPr>
              <w:jc w:val="right"/>
              <w:rPr>
                <w:color w:val="000000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BC131C" w:rsidP="003C6A96" w:rsidR="00BC131C" w:rsidRPr="004E06A3">
            <w:pPr>
              <w:jc w:val="left"/>
              <w:rPr>
                <w:color w:val="000000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131C" w:rsidP="003C6A96" w:rsidR="00BC131C" w:rsidRPr="004E06A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13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131C" w:rsidP="003C6A96" w:rsidR="00BC131C" w:rsidRPr="004E06A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14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BC131C" w:rsidP="003C6A96" w:rsidR="00BC131C" w:rsidRPr="004E06A3">
            <w:pPr>
              <w:jc w:val="left"/>
              <w:rPr>
                <w:color w:val="000000"/>
              </w:rPr>
            </w:pPr>
          </w:p>
        </w:tc>
      </w:tr>
    </w:tbl>
    <w:p w:rsidRDefault="0031279E" w:rsidP="00E92C85" w:rsidR="0031279E"/>
    <w:p w:rsidRDefault="008B3D51" w:rsidP="00E92C85" w:rsidR="008F0BC6">
      <w:pPr>
        <w:rPr>
          <w:b/>
          <w:lang w:val="hr-BA"/>
        </w:rPr>
      </w:pPr>
      <w:r w:rsidRPr="004E06A3">
        <w:t>1.PRIJAVE   RAZLUČNIH PRAVA</w:t>
      </w:r>
      <w:r w:rsidRPr="004E06A3">
        <w:rPr>
          <w:b/>
          <w:lang w:val="hr-BA"/>
        </w:rPr>
        <w:t>-NEMA</w:t>
      </w:r>
      <w:r w:rsidR="00E92C85" w:rsidRPr="004E06A3">
        <w:rPr>
          <w:b/>
          <w:lang w:val="hr-BA"/>
        </w:rPr>
        <w:t xml:space="preserve">   </w:t>
      </w:r>
    </w:p>
    <w:p w:rsidRDefault="0031080C" w:rsidP="0031080C" w:rsidR="0031080C" w:rsidRPr="004E06A3">
      <w:r w:rsidRPr="004E06A3">
        <w:rPr>
          <w:b/>
        </w:rPr>
        <w:t xml:space="preserve">U Slav.Brodu, </w:t>
      </w:r>
      <w:r>
        <w:rPr>
          <w:b/>
        </w:rPr>
        <w:t>7</w:t>
      </w:r>
      <w:r w:rsidRPr="004E06A3">
        <w:rPr>
          <w:b/>
        </w:rPr>
        <w:t xml:space="preserve">.5.2018                       </w:t>
      </w:r>
      <w:r>
        <w:rPr>
          <w:b/>
        </w:rPr>
        <w:t xml:space="preserve">                                     </w:t>
      </w:r>
      <w:r w:rsidRPr="004E06A3">
        <w:rPr>
          <w:b/>
        </w:rPr>
        <w:t xml:space="preserve">    </w:t>
      </w:r>
      <w:r>
        <w:rPr>
          <w:b/>
        </w:rPr>
        <w:t xml:space="preserve">                                                                                                   </w:t>
      </w:r>
      <w:r w:rsidRPr="004E06A3">
        <w:t>stečajna upraviteljica</w:t>
      </w:r>
      <w:r>
        <w:t xml:space="preserve"> Nada Reljić</w:t>
      </w:r>
    </w:p>
    <w:sectPr w:rsidSect="005C3361" w:rsidR="0031080C" w:rsidRPr="004E06A3">
      <w:pgSz w:orient="landscape" w:h="11906" w:w="16838"/>
      <w:pgMar w:gutter="0" w:footer="709" w:header="709" w:left="720" w:bottom="720" w:right="720" w:top="72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38590F"/>
    <w:multiLevelType w:val="hybridMultilevel"/>
    <w:tmpl w:val="DE063F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D614B3"/>
    <w:multiLevelType w:val="hybridMultilevel"/>
    <w:tmpl w:val="15664E8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C30FB0"/>
    <w:multiLevelType w:val="hybridMultilevel"/>
    <w:tmpl w:val="D43EF124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5C54E75"/>
    <w:multiLevelType w:val="hybridMultilevel"/>
    <w:tmpl w:val="A27AADB2"/>
    <w:lvl w:tplc="574466B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374277F"/>
    <w:multiLevelType w:val="multilevel"/>
    <w:tmpl w:val="9AD45B12"/>
    <w:lvl w:ilvl="0">
      <w:start w:val="1"/>
      <w:numFmt w:val="decimal"/>
      <w:pStyle w:val="Naslov"/>
      <w:lvlText w:val="%1."/>
      <w:lvlJc w:val="left"/>
      <w:pPr>
        <w:ind w:hanging="360" w:left="360"/>
      </w:pPr>
    </w:lvl>
    <w:lvl w:ilvl="1">
      <w:start w:val="1"/>
      <w:numFmt w:val="decimal"/>
      <w:pStyle w:val="Podnaslov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drawingGridHorizontalSpacing w:val="120"/>
  <w:displayHorizont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999"/>
    <w:rsid w:val="00033A24"/>
    <w:rsid w:val="00075AE1"/>
    <w:rsid w:val="0008342C"/>
    <w:rsid w:val="001A288F"/>
    <w:rsid w:val="001B1E13"/>
    <w:rsid w:val="001B3502"/>
    <w:rsid w:val="001C20FF"/>
    <w:rsid w:val="001E0648"/>
    <w:rsid w:val="00243F71"/>
    <w:rsid w:val="00246462"/>
    <w:rsid w:val="002A4C54"/>
    <w:rsid w:val="002D0FE2"/>
    <w:rsid w:val="0031080C"/>
    <w:rsid w:val="0031279E"/>
    <w:rsid w:val="00333FE4"/>
    <w:rsid w:val="003A2CA8"/>
    <w:rsid w:val="003B1EB7"/>
    <w:rsid w:val="003B416B"/>
    <w:rsid w:val="003C7071"/>
    <w:rsid w:val="004123E0"/>
    <w:rsid w:val="004835DC"/>
    <w:rsid w:val="004A1C49"/>
    <w:rsid w:val="004A1DEB"/>
    <w:rsid w:val="004E06A3"/>
    <w:rsid w:val="004E4687"/>
    <w:rsid w:val="005632A4"/>
    <w:rsid w:val="00567FD8"/>
    <w:rsid w:val="005C3361"/>
    <w:rsid w:val="005E2F80"/>
    <w:rsid w:val="00624F76"/>
    <w:rsid w:val="00643BC4"/>
    <w:rsid w:val="00657413"/>
    <w:rsid w:val="0066318F"/>
    <w:rsid w:val="006741D7"/>
    <w:rsid w:val="0067537E"/>
    <w:rsid w:val="006F1297"/>
    <w:rsid w:val="00702636"/>
    <w:rsid w:val="00706EB5"/>
    <w:rsid w:val="0071442B"/>
    <w:rsid w:val="007545FA"/>
    <w:rsid w:val="00765E06"/>
    <w:rsid w:val="00783510"/>
    <w:rsid w:val="00783E5D"/>
    <w:rsid w:val="00784561"/>
    <w:rsid w:val="007A5403"/>
    <w:rsid w:val="007C2C24"/>
    <w:rsid w:val="007C679C"/>
    <w:rsid w:val="00806C9F"/>
    <w:rsid w:val="00811555"/>
    <w:rsid w:val="00843582"/>
    <w:rsid w:val="008520D3"/>
    <w:rsid w:val="00887357"/>
    <w:rsid w:val="008933A7"/>
    <w:rsid w:val="008A2525"/>
    <w:rsid w:val="008B3D51"/>
    <w:rsid w:val="008F0BC6"/>
    <w:rsid w:val="00913F75"/>
    <w:rsid w:val="00921999"/>
    <w:rsid w:val="00936370"/>
    <w:rsid w:val="00973343"/>
    <w:rsid w:val="009B4ED3"/>
    <w:rsid w:val="009B7BB2"/>
    <w:rsid w:val="009F50A3"/>
    <w:rsid w:val="00A156DB"/>
    <w:rsid w:val="00A46AC5"/>
    <w:rsid w:val="00A95CF1"/>
    <w:rsid w:val="00AA096D"/>
    <w:rsid w:val="00AA52F6"/>
    <w:rsid w:val="00AB403B"/>
    <w:rsid w:val="00AB7E96"/>
    <w:rsid w:val="00B101C0"/>
    <w:rsid w:val="00B558B2"/>
    <w:rsid w:val="00BC131C"/>
    <w:rsid w:val="00BC213C"/>
    <w:rsid w:val="00C024B9"/>
    <w:rsid w:val="00C44B2C"/>
    <w:rsid w:val="00C51446"/>
    <w:rsid w:val="00CA71C3"/>
    <w:rsid w:val="00CB0276"/>
    <w:rsid w:val="00CB2285"/>
    <w:rsid w:val="00CC58B6"/>
    <w:rsid w:val="00D034D8"/>
    <w:rsid w:val="00D04AFA"/>
    <w:rsid w:val="00D26262"/>
    <w:rsid w:val="00D53347"/>
    <w:rsid w:val="00D70E06"/>
    <w:rsid w:val="00D8509D"/>
    <w:rsid w:val="00DC15C7"/>
    <w:rsid w:val="00DE31C2"/>
    <w:rsid w:val="00DE6DC4"/>
    <w:rsid w:val="00E025C9"/>
    <w:rsid w:val="00E150D2"/>
    <w:rsid w:val="00E32C32"/>
    <w:rsid w:val="00E7248F"/>
    <w:rsid w:val="00E92C85"/>
    <w:rsid w:val="00EA1EE7"/>
    <w:rsid w:val="00EA4D48"/>
    <w:rsid w:val="00EA71F2"/>
    <w:rsid w:val="00EB3655"/>
    <w:rsid w:val="00F3613D"/>
    <w:rsid w:val="00FA22A5"/>
    <w:rsid w:val="00FE3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199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next w:val="Normal"/>
    <w:link w:val="NaslovChar"/>
    <w:qFormat/>
    <w:rsid w:val="00921999"/>
    <w:pPr>
      <w:numPr>
        <w:numId w:val="1"/>
      </w:numPr>
      <w:spacing w:after="60" w:before="240"/>
      <w:jc w:val="left"/>
      <w:outlineLvl w:val="0"/>
    </w:pPr>
    <w:rPr>
      <w:b/>
      <w:bCs/>
      <w:kern w:val="28"/>
      <w:szCs w:val="32"/>
    </w:rPr>
  </w:style>
  <w:style w:customStyle="true" w:styleId="NaslovChar" w:type="character">
    <w:name w:val="Naslov Char"/>
    <w:basedOn w:val="Zadanifontodlomka"/>
    <w:link w:val="Naslov"/>
    <w:rsid w:val="00921999"/>
    <w:rPr>
      <w:rFonts w:cs="Times New Roman" w:eastAsia="Times New Roman" w:hAnsi="Times New Roman" w:ascii="Times New Roman"/>
      <w:b/>
      <w:bCs/>
      <w:kern w:val="28"/>
      <w:sz w:val="24"/>
      <w:szCs w:val="32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921999"/>
    <w:pPr>
      <w:numPr>
        <w:ilvl w:val="1"/>
        <w:numId w:val="1"/>
      </w:numPr>
      <w:spacing w:after="60"/>
      <w:jc w:val="left"/>
      <w:outlineLvl w:val="1"/>
    </w:pPr>
    <w:rPr>
      <w:b/>
    </w:rPr>
  </w:style>
  <w:style w:customStyle="true" w:styleId="PodnaslovChar" w:type="character">
    <w:name w:val="Podnaslov Char"/>
    <w:basedOn w:val="Zadanifontodlomka"/>
    <w:link w:val="Podnaslov"/>
    <w:rsid w:val="00921999"/>
    <w:rPr>
      <w:rFonts w:cs="Times New Roman" w:eastAsia="Times New Roman" w:hAnsi="Times New Roman" w:ascii="Times New Roman"/>
      <w:b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35D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B7E96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7E96"/>
    <w:rPr>
      <w:rFonts w:cs="Segoe UI" w:eastAsia="Times New Roman" w:hAnsi="Segoe UI" w:ascii="Segoe UI"/>
      <w:sz w:val="18"/>
      <w:szCs w:val="18"/>
      <w:lang w:eastAsia="hr-HR"/>
    </w:rPr>
  </w:style>
  <w:style w:styleId="Reetkatablice" w:type="table">
    <w:name w:val="Table Grid"/>
    <w:basedOn w:val="Obinatablica"/>
    <w:uiPriority w:val="39"/>
    <w:rsid w:val="004A1C4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026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63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636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636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636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rsid w:val="007C2C24"/>
    <w:rPr>
      <w:color w:val="0000FF"/>
      <w:u w:val="single"/>
    </w:rPr>
  </w:style>
  <w:style w:styleId="Bezproreda" w:type="paragraph">
    <w:name w:val="No Spacing"/>
    <w:uiPriority w:val="1"/>
    <w:qFormat/>
    <w:rsid w:val="004A1DEB"/>
    <w:pPr>
      <w:spacing w:lineRule="auto" w:line="240" w:after="0"/>
    </w:pPr>
  </w:style>
  <w:style w:customStyle="true" w:styleId="UnresolvedMention1" w:type="character">
    <w:name w:val="Unresolved Mention1"/>
    <w:basedOn w:val="Zadanifontodlomka"/>
    <w:uiPriority w:val="99"/>
    <w:semiHidden/>
    <w:unhideWhenUsed/>
    <w:rsid w:val="00FE3EDA"/>
    <w:rPr>
      <w:color w:val="808080"/>
      <w:shd w:fill="E6E6E6" w:color="auto" w:val="clear"/>
    </w:rPr>
  </w:style>
  <w:style w:customStyle="true" w:styleId="UnresolvedMention" w:type="character">
    <w:name w:val="Unresolved Mention"/>
    <w:basedOn w:val="Zadanifontodlomka"/>
    <w:uiPriority w:val="99"/>
    <w:semiHidden/>
    <w:unhideWhenUsed/>
    <w:rsid w:val="00887357"/>
    <w:rPr>
      <w:color w:val="808080"/>
      <w:shd w:fill="E6E6E6" w:color="auto" w:val="clea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199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next w:val="Normal"/>
    <w:link w:val="NaslovChar"/>
    <w:qFormat/>
    <w:rsid w:val="00921999"/>
    <w:pPr>
      <w:numPr>
        <w:numId w:val="1"/>
      </w:numPr>
      <w:spacing w:after="60" w:before="240"/>
      <w:jc w:val="left"/>
      <w:outlineLvl w:val="0"/>
    </w:pPr>
    <w:rPr>
      <w:b/>
      <w:bCs/>
      <w:kern w:val="28"/>
      <w:szCs w:val="32"/>
    </w:rPr>
  </w:style>
  <w:style w:customStyle="1" w:styleId="NaslovChar" w:type="character">
    <w:name w:val="Naslov Char"/>
    <w:basedOn w:val="Zadanifontodlomka"/>
    <w:link w:val="Naslov"/>
    <w:rsid w:val="00921999"/>
    <w:rPr>
      <w:rFonts w:ascii="Times New Roman" w:cs="Times New Roman" w:eastAsia="Times New Roman" w:hAnsi="Times New Roman"/>
      <w:b/>
      <w:bCs/>
      <w:kern w:val="28"/>
      <w:sz w:val="24"/>
      <w:szCs w:val="32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921999"/>
    <w:pPr>
      <w:numPr>
        <w:ilvl w:val="1"/>
        <w:numId w:val="1"/>
      </w:numPr>
      <w:spacing w:after="60"/>
      <w:jc w:val="left"/>
      <w:outlineLvl w:val="1"/>
    </w:pPr>
    <w:rPr>
      <w:b/>
    </w:rPr>
  </w:style>
  <w:style w:customStyle="1" w:styleId="PodnaslovChar" w:type="character">
    <w:name w:val="Podnaslov Char"/>
    <w:basedOn w:val="Zadanifontodlomka"/>
    <w:link w:val="Podnaslov"/>
    <w:rsid w:val="00921999"/>
    <w:rPr>
      <w:rFonts w:ascii="Times New Roman" w:cs="Times New Roman" w:eastAsia="Times New Roman" w:hAnsi="Times New Roman"/>
      <w:b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35D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B7E96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7E96"/>
    <w:rPr>
      <w:rFonts w:ascii="Segoe UI" w:cs="Segoe UI" w:eastAsia="Times New Roman" w:hAnsi="Segoe UI"/>
      <w:sz w:val="18"/>
      <w:szCs w:val="18"/>
      <w:lang w:eastAsia="hr-HR"/>
    </w:rPr>
  </w:style>
  <w:style w:styleId="Reetkatablice" w:type="table">
    <w:name w:val="Table Grid"/>
    <w:basedOn w:val="Obinatablica"/>
    <w:uiPriority w:val="39"/>
    <w:rsid w:val="004A1C4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026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63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636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636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636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rsid w:val="007C2C24"/>
    <w:rPr>
      <w:color w:val="0000FF"/>
      <w:u w:val="single"/>
    </w:rPr>
  </w:style>
  <w:style w:styleId="Bezproreda" w:type="paragraph">
    <w:name w:val="No Spacing"/>
    <w:uiPriority w:val="1"/>
    <w:qFormat/>
    <w:rsid w:val="004A1DEB"/>
    <w:pPr>
      <w:spacing w:after="0" w:line="240" w:lineRule="auto"/>
    </w:pPr>
  </w:style>
  <w:style w:customStyle="1" w:styleId="UnresolvedMention1" w:type="character">
    <w:name w:val="Unresolved Mention1"/>
    <w:basedOn w:val="Zadanifontodlomka"/>
    <w:uiPriority w:val="99"/>
    <w:semiHidden/>
    <w:unhideWhenUsed/>
    <w:rsid w:val="00FE3EDA"/>
    <w:rPr>
      <w:color w:val="808080"/>
      <w:shd w:color="auto" w:fill="E6E6E6" w:val="clear"/>
    </w:rPr>
  </w:style>
  <w:style w:customStyle="1" w:styleId="UnresolvedMention" w:type="character">
    <w:name w:val="Unresolved Mention"/>
    <w:basedOn w:val="Zadanifontodlomka"/>
    <w:uiPriority w:val="99"/>
    <w:semiHidden/>
    <w:unhideWhenUsed/>
    <w:rsid w:val="00887357"/>
    <w:rPr>
      <w:color w:val="808080"/>
      <w:shd w:color="auto" w:fill="E6E6E6" w:val="cle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700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2449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901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756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84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04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87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985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643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614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8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900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837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79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056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1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165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52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143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3502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471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nada.reljic@gmail.com.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file:///C:\Users\Nada\Desktop\Katarina.Drndelic@tszg.pravosudje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St-2669/2017-21</izvorni_sadrzaj>
    <derivirana_varijabla naziv="DomainObject.Oznaka_1">St-2669/2017-21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2669</izvorni_sadrzaj>
    <derivirana_varijabla naziv="DomainObject.Predmet.Broj_1">2669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St-2669/2017</izvorni_sadrzaj>
    <derivirana_varijabla naziv="DomainObject.Predmet.OznakaBroj_1">St-2669/2017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TALIR - BRDO d.o.o. u stečaju</izvorni_sadrzaj>
    <derivirana_varijabla naziv="DomainObject.Predmet.ProtustrankaFormated_1">  Stečajna masa iza TALIR - BRDO d.o.o. u stečaju</derivirana_varijabla>
  </DomainObject.Predmet.ProtustrankaFormated>
  <DomainObject.Predmet.ProtustrankaFormatedOIB>
    <izvorni_sadrzaj>  Stečajna masa iza TALIR - BRDO d.o.o. u stečaju, OIB 76929408986</izvorni_sadrzaj>
    <derivirana_varijabla naziv="DomainObject.Predmet.ProtustrankaFormatedOIB_1">  Stečajna masa iza TALIR - BRDO d.o.o. u stečaju, OIB 76929408986</derivirana_varijabla>
  </DomainObject.Predmet.ProtustrankaFormatedOIB>
  <DomainObject.Predmet.ProtustrankaFormatedWithAdress>
    <izvorni_sadrzaj> Stečajna masa iza TALIR - BRDO d.o.o. u stečaju, Božidara Magovca 48, 10000 Zagreb</izvorni_sadrzaj>
    <derivirana_varijabla naziv="DomainObject.Predmet.ProtustrankaFormatedWithAdress_1"> Stečajna masa iza TALIR - BRDO d.o.o. u stečaju, Božidara Magovca 48, 10000 Zagreb</derivirana_varijabla>
  </DomainObject.Predmet.ProtustrankaFormatedWithAdress>
  <DomainObject.Predmet.ProtustrankaFormatedWithAdressOIB>
    <izvorni_sadrzaj> Stečajna masa iza TALIR - BRDO d.o.o. u stečaju, OIB 76929408986, Božidara Magovca 48, 10000 Zagreb</izvorni_sadrzaj>
    <derivirana_varijabla naziv="DomainObject.Predmet.ProtustrankaFormatedWithAdressOIB_1"> Stečajna masa iza TALIR - BRDO d.o.o. u stečaju, OIB 76929408986, Božidara Magovca 48, 10000 Zagreb</derivirana_varijabla>
  </DomainObject.Predmet.ProtustrankaFormatedWithAdressOIB>
  <DomainObject.Predmet.ProtustrankaWithAdress>
    <izvorni_sadrzaj>Stečajna masa iza TALIR - BRDO d.o.o. u stečaju Božidara Magovca 48, 10000 Zagreb</izvorni_sadrzaj>
    <derivirana_varijabla naziv="DomainObject.Predmet.ProtustrankaWithAdress_1">Stečajna masa iza TALIR - BRDO d.o.o. u stečaju Božidara Magovca 48, 10000 Zagreb</derivirana_varijabla>
  </DomainObject.Predmet.ProtustrankaWithAdress>
  <DomainObject.Predmet.ProtustrankaWithAdressOIB>
    <izvorni_sadrzaj>Stečajna masa iza TALIR - BRDO d.o.o. u stečaju, OIB 76929408986, Božidara Magovca 48, 10000 Zagreb</izvorni_sadrzaj>
    <derivirana_varijabla naziv="DomainObject.Predmet.ProtustrankaWithAdressOIB_1">Stečajna masa iza TALIR - BRDO d.o.o. u stečaju, OIB 76929408986, Božidara Magovca 48, 10000 Zagreb</derivirana_varijabla>
  </DomainObject.Predmet.ProtustrankaWithAdressOIB>
  <DomainObject.Predmet.ProtustrankaNazivFormated>
    <izvorni_sadrzaj>Stečajna masa iza TALIR - BRDO d.o.o. u stečaju</izvorni_sadrzaj>
    <derivirana_varijabla naziv="DomainObject.Predmet.ProtustrankaNazivFormated_1">Stečajna masa iza TALIR - BRDO d.o.o. u stečaju</derivirana_varijabla>
  </DomainObject.Predmet.ProtustrankaNazivFormated>
  <DomainObject.Predmet.ProtustrankaNazivFormatedOIB>
    <izvorni_sadrzaj>Stečajna masa iza TALIR - BRDO d.o.o. u stečaju, OIB 76929408986</izvorni_sadrzaj>
    <derivirana_varijabla naziv="DomainObject.Predmet.ProtustrankaNazivFormatedOIB_1">Stečajna masa iza TALIR - BRDO d.o.o. u stečaju, OIB 76929408986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TALIR - BRDO d.o.o. u stečaju</item>
    </izvorni_sadrzaj>
    <derivirana_varijabla naziv="DomainObject.Predmet.ProtuStrankaListFormated_1">
      <item>Stečajna masa iza TALIR - BRDO d.o.o. u stečaju</item>
    </derivirana_varijabla>
  </DomainObject.Predmet.ProtuStrankaListFormated>
  <DomainObject.Predmet.ProtuStrankaListFormatedOIB>
    <izvorni_sadrzaj>
      <item>Stečajna masa iza TALIR - BRDO d.o.o. u stečaju, OIB 76929408986</item>
    </izvorni_sadrzaj>
    <derivirana_varijabla naziv="DomainObject.Predmet.ProtuStrankaListFormatedOIB_1">
      <item>Stečajna masa iza TALIR - BRDO d.o.o. u stečaju, OIB 76929408986</item>
    </derivirana_varijabla>
  </DomainObject.Predmet.ProtuStrankaListFormatedOIB>
  <DomainObject.Predmet.ProtuStrankaListFormatedWithAdress>
    <izvorni_sadrzaj>
      <item>Stečajna masa iza TALIR - BRDO d.o.o. u stečaju, Božidara Magovca 48, 10000 Zagreb</item>
    </izvorni_sadrzaj>
    <derivirana_varijabla naziv="DomainObject.Predmet.ProtuStrankaListFormatedWithAdress_1">
      <item>Stečajna masa iza TALIR - BRDO d.o.o. u stečaju, Božidara Magovca 48, 10000 Zagreb</item>
    </derivirana_varijabla>
  </DomainObject.Predmet.ProtuStrankaListFormatedWithAdress>
  <DomainObject.Predmet.ProtuStrankaListFormatedWithAdressOIB>
    <izvorni_sadrzaj>
      <item>Stečajna masa iza TALIR - BRDO d.o.o. u stečaju, OIB 76929408986, Božidara Magovca 48, 10000 Zagreb</item>
    </izvorni_sadrzaj>
    <derivirana_varijabla naziv="DomainObject.Predmet.ProtuStrankaListFormatedWithAdressOIB_1">
      <item>Stečajna masa iza TALIR - BRDO d.o.o. u stečaju, OIB 76929408986, Božidara Magovca 48, 10000 Zagreb</item>
    </derivirana_varijabla>
  </DomainObject.Predmet.ProtuStrankaListFormatedWithAdressOIB>
  <DomainObject.Predmet.ProtuStrankaListNazivFormated>
    <izvorni_sadrzaj>
      <item>Stečajna masa iza TALIR - BRDO d.o.o. u stečaju</item>
    </izvorni_sadrzaj>
    <derivirana_varijabla naziv="DomainObject.Predmet.ProtuStrankaListNazivFormated_1">
      <item>Stečajna masa iza TALIR - BRDO d.o.o. u stečaju</item>
    </derivirana_varijabla>
  </DomainObject.Predmet.ProtuStrankaListNazivFormated>
  <DomainObject.Predmet.ProtuStrankaListNazivFormatedOIB>
    <izvorni_sadrzaj>
      <item>Stečajna masa iza TALIR - BRDO d.o.o. u stečaju, OIB 76929408986</item>
    </izvorni_sadrzaj>
    <derivirana_varijabla naziv="DomainObject.Predmet.ProtuStrankaListNazivFormatedOIB_1">
      <item>Stečajna masa iza TALIR - BRDO d.o.o. u stečaju, OIB 76929408986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TALIR - BRDO d.o.o. u stečaju</izvorni_sadrzaj>
    <derivirana_varijabla naziv="DomainObject.Predmet.ProtustrankaIDrugi_1">Stečajna masa iza TALIR - BRDO d.o.o.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Stečajna masa iza TALIR - BRDO d.o.o. u stečaju, OIB 76929408986, Božidara Magovca 48, 10000 Zagreb</izvorni_sadrzaj>
    <derivirana_varijabla naziv="DomainObject.Predmet.ProtustrankaIDrugiAdressOIB_1">Stečajna masa iza TALIR - BRDO d.o.o. u stečaju, OIB 76929408986,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TALIR - BRDO d.o.o. u stečaju</item>
      <item>FINA Regionalni centar Zagreb</item>
    </izvorni_sadrzaj>
    <derivirana_varijabla naziv="DomainObject.Predmet.SudioniciListNaziv_1">
      <item>Stečajna masa iza TALIR - BRDO d.o.o. u stečaju</item>
      <item>FINA Regionalni centar Zagreb</item>
    </derivirana_varijabla>
  </DomainObject.Predmet.SudioniciListNaziv>
  <DomainObject.Predmet.SudioniciListAdressOIB>
    <izvorni_sadrzaj>
      <item>Stečajna masa iza TALIR - BRDO d.o.o. u stečaju, OIB 76929408986, Božidara Magovca 48,10000 Zagreb</item>
      <item>FINA Regionalni centar Zagreb, OIB 85821130368, Trg svibanjskih žrtava 1995. br.1,10000 Zagreb</item>
    </izvorni_sadrzaj>
    <derivirana_varijabla naziv="DomainObject.Predmet.SudioniciListAdressOIB_1">
      <item>Stečajna masa iza TALIR - BRDO d.o.o. u stečaju, OIB 76929408986, Božidara Magovca 48,10000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76929408986</item>
      <item>, OIB 85821130368</item>
    </izvorni_sadrzaj>
    <derivirana_varijabla naziv="DomainObject.Predmet.SudioniciListNazivOIB_1">
      <item>, OIB 76929408986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F35874-2808-4525-B5E6-6C1C2C1EBE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2071</properties:Characters>
  <properties:Lines>280</properties:Lines>
  <properties:Paragraphs>131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ontentStatus>Final</cp:contentStatus>
  <dcterms:created xmlns:xsi="http://www.w3.org/2001/XMLSchema-instance" xsi:type="dcterms:W3CDTF">2018-05-14T06:22:00Z</dcterms:created>
  <dc:creator>ante dujmovic</dc:creator>
  <cp:lastModifiedBy>Katarina Drndelić</cp:lastModifiedBy>
  <cp:lastPrinted>2018-05-08T09:21:00Z</cp:lastPrinted>
  <dcterms:modified xmlns:xsi="http://www.w3.org/2001/XMLSchema-instance" xsi:type="dcterms:W3CDTF">2018-05-14T06:26:00Z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St-6176/2016-33 / Podnesak - Tablica prijavljenih i osporenih tražbina (st-6176-16 SG ČRNOMERAC 1978-Tablice ispitanih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