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0bcd" w14:paraId="d390bc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37E50">
        <w:t>1</w:t>
      </w:r>
      <w:r w:rsidR="002D5B4E">
        <w:t>2</w:t>
      </w:r>
      <w:r w:rsidR="00365C69">
        <w:t>24</w:t>
      </w:r>
      <w:r>
        <w:t>/</w:t>
      </w:r>
      <w:r w:rsidR="00E8650F">
        <w:t>1</w:t>
      </w:r>
      <w:r w:rsidR="00637E50">
        <w:t>7</w:t>
      </w:r>
      <w:r>
        <w:t>-</w:t>
      </w:r>
      <w:r w:rsidR="00E27673">
        <w:t>1</w:t>
      </w:r>
      <w:r w:rsidR="00365C69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E75365" w:rsidP="004E475E" w:rsidR="00E75365">
      <w:pPr>
        <w:jc w:val="both"/>
      </w:pPr>
    </w:p>
    <w:p w:rsidRDefault="00611430" w:rsidP="00206760" w:rsidR="00206760">
      <w:pPr>
        <w:jc w:val="both"/>
      </w:pPr>
      <w:r>
        <w:tab/>
      </w:r>
      <w:r w:rsidR="00206760" w:rsidRPr="00611430">
        <w:t xml:space="preserve">Trgovački sud u Osijeku, po sucu mr. sc. Tihomiru Kovačeviću, kao stečajnom sucu, povodom prijedloga FINANCIJSKE AGENCIJE ZAGREB, Regionalni centar </w:t>
      </w:r>
      <w:r w:rsidR="00206760">
        <w:t>Zagreb</w:t>
      </w:r>
      <w:r w:rsidR="00206760" w:rsidRPr="00611430">
        <w:t xml:space="preserve">, Podružnica </w:t>
      </w:r>
      <w:r w:rsidR="00206760">
        <w:t>Zagreb</w:t>
      </w:r>
      <w:r w:rsidR="00206760" w:rsidRPr="00611430">
        <w:t xml:space="preserve">, </w:t>
      </w:r>
      <w:r w:rsidR="00206760">
        <w:t>Trg svibanjskih žrtava 1995. 1</w:t>
      </w:r>
      <w:r w:rsidR="00206760" w:rsidRPr="00611430">
        <w:t xml:space="preserve">, </w:t>
      </w:r>
      <w:r w:rsidR="00206760">
        <w:t xml:space="preserve">OIB 85821130368 za </w:t>
      </w:r>
      <w:r w:rsidR="00206760" w:rsidRPr="0041082E">
        <w:t xml:space="preserve">otvaranje stečajnog postupka nad dužnikom </w:t>
      </w:r>
      <w:r w:rsidR="00206760">
        <w:t>MONDO PAPIR d.o.o.</w:t>
      </w:r>
      <w:r w:rsidR="00206760" w:rsidRPr="00B33D85">
        <w:t xml:space="preserve"> za </w:t>
      </w:r>
      <w:r w:rsidR="00206760">
        <w:t>trgovinu papirom i papirnim prerađevinama</w:t>
      </w:r>
      <w:r w:rsidR="00206760" w:rsidRPr="00B33D85">
        <w:t xml:space="preserve">, Zagreb, </w:t>
      </w:r>
      <w:r w:rsidR="00206760">
        <w:t>Goljak 23</w:t>
      </w:r>
      <w:r w:rsidR="00206760" w:rsidRPr="00B33D85">
        <w:t>, MBS 080</w:t>
      </w:r>
      <w:r w:rsidR="00206760">
        <w:t>150182</w:t>
      </w:r>
      <w:r w:rsidR="00206760" w:rsidRPr="00B33D85">
        <w:t xml:space="preserve">, OIB </w:t>
      </w:r>
      <w:r w:rsidR="00206760">
        <w:t>69256928085</w:t>
      </w:r>
      <w:r w:rsidR="00206760" w:rsidRPr="0041082E">
        <w:t xml:space="preserve">, dana </w:t>
      </w:r>
      <w:r w:rsidR="002A7B94">
        <w:t>16</w:t>
      </w:r>
      <w:r w:rsidR="00206760" w:rsidRPr="0041082E">
        <w:t xml:space="preserve">. </w:t>
      </w:r>
      <w:r w:rsidR="00206760">
        <w:t>siječ</w:t>
      </w:r>
      <w:r w:rsidR="00206760" w:rsidRPr="0041082E">
        <w:t>nja 201</w:t>
      </w:r>
      <w:r w:rsidR="00206760">
        <w:t>8</w:t>
      </w:r>
      <w:r w:rsidR="00206760" w:rsidRPr="0041082E">
        <w:t>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2A7B94">
        <w:t>Milan Nakić, Pakrac, J.J. Strossmayera 20</w:t>
      </w:r>
      <w:r w:rsidR="00465059" w:rsidRPr="00465059">
        <w:t xml:space="preserve">, OIB </w:t>
      </w:r>
      <w:r w:rsidR="002A7B94">
        <w:t>11576973023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1</w:t>
      </w:r>
      <w:r w:rsidR="004B2D17">
        <w:t>5</w:t>
      </w:r>
      <w:r w:rsidR="00406F6D">
        <w:t xml:space="preserve">. </w:t>
      </w:r>
      <w:r w:rsidR="004B2D17">
        <w:t>veljače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4B2D17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B2D17" w:rsidRPr="004B2D17">
        <w:t>MONDO PAPIR d.o.o. za trgovinu papirom i papirnim prerađevinama, Zagreb, Goljak 23, MBS 080150182, OIB 69256928085</w:t>
      </w:r>
    </w:p>
    <w:p w:rsidRDefault="003C7EC1" w:rsidP="009365DD" w:rsidR="003C7EC1">
      <w:pPr>
        <w:jc w:val="both"/>
      </w:pPr>
    </w:p>
    <w:p w:rsidRDefault="00A66EC9" w:rsidP="00A320F5" w:rsidR="00F12013">
      <w:pPr>
        <w:ind w:firstLine="720" w:left="2160"/>
      </w:pPr>
      <w:r>
        <w:t>2</w:t>
      </w:r>
      <w:r w:rsidR="004B2D17">
        <w:t>0</w:t>
      </w:r>
      <w:r w:rsidR="00F12013">
        <w:t xml:space="preserve">. </w:t>
      </w:r>
      <w:r w:rsidR="004B2D17">
        <w:t>veljače</w:t>
      </w:r>
      <w:r w:rsidR="00F12013">
        <w:t xml:space="preserve"> 201</w:t>
      </w:r>
      <w:r w:rsidR="004B2D17">
        <w:t>8</w:t>
      </w:r>
      <w:r w:rsidR="00F12013">
        <w:t xml:space="preserve">. u </w:t>
      </w:r>
      <w:r>
        <w:t>11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044014" w:rsidP="004E475E" w:rsidR="00044014">
      <w:pPr>
        <w:jc w:val="both"/>
      </w:pPr>
    </w:p>
    <w:p w:rsidRDefault="00E75365" w:rsidP="004E475E" w:rsidR="00E75365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E75365" w:rsidP="004E475E" w:rsidR="00E75365">
      <w:pPr>
        <w:jc w:val="center"/>
      </w:pPr>
    </w:p>
    <w:p w:rsidRDefault="00044014" w:rsidP="004E475E" w:rsidR="00044014">
      <w:pPr>
        <w:jc w:val="both"/>
      </w:pPr>
    </w:p>
    <w:p w:rsidRDefault="00406F6D" w:rsidP="00406F6D" w:rsidR="00406F6D">
      <w:pPr>
        <w:ind w:firstLine="720"/>
        <w:jc w:val="both"/>
      </w:pPr>
      <w:r>
        <w:t xml:space="preserve">Dana </w:t>
      </w:r>
      <w:r w:rsidR="004B2D17">
        <w:t>30</w:t>
      </w:r>
      <w:r>
        <w:t>.</w:t>
      </w:r>
      <w:r w:rsidR="00A66EC9">
        <w:t>1</w:t>
      </w:r>
      <w:r w:rsidR="004B2D17">
        <w:t>0</w:t>
      </w:r>
      <w:r>
        <w:t>.201</w:t>
      </w:r>
      <w:r w:rsidR="004B2D17">
        <w:t>5</w:t>
      </w:r>
      <w:r>
        <w:t xml:space="preserve">. zaprimljen je na </w:t>
      </w:r>
      <w:r w:rsidR="00A66EC9">
        <w:t>Trgovačkom</w:t>
      </w:r>
      <w:r>
        <w:t xml:space="preserve"> sudu</w:t>
      </w:r>
      <w:r w:rsidR="00A66EC9">
        <w:t xml:space="preserve"> u Zagrebu</w:t>
      </w:r>
      <w:r>
        <w:t xml:space="preserve"> prijedlog FINE Regionalni centar </w:t>
      </w:r>
      <w:r w:rsidR="0053135E">
        <w:t>Zagreb</w:t>
      </w:r>
      <w:r>
        <w:t xml:space="preserve">, Podružnica </w:t>
      </w:r>
      <w:r w:rsidR="0053135E">
        <w:t>Zagreb</w:t>
      </w:r>
      <w:r>
        <w:t>, klasa: 110-07/1</w:t>
      </w:r>
      <w:r w:rsidR="00DB15E4">
        <w:t>5</w:t>
      </w:r>
      <w:r>
        <w:t>-01/04 Ur. broj 04-06-16-</w:t>
      </w:r>
      <w:r w:rsidR="00DB15E4">
        <w:t>8239</w:t>
      </w:r>
      <w:r>
        <w:t xml:space="preserve"> od </w:t>
      </w:r>
      <w:r w:rsidR="0053135E">
        <w:t>2</w:t>
      </w:r>
      <w:r w:rsidR="00DB15E4">
        <w:t>9</w:t>
      </w:r>
      <w:r>
        <w:t>.</w:t>
      </w:r>
      <w:r w:rsidR="0053135E">
        <w:t>1</w:t>
      </w:r>
      <w:r w:rsidR="00DB15E4">
        <w:t>0</w:t>
      </w:r>
      <w:r>
        <w:t>.201</w:t>
      </w:r>
      <w:r w:rsidR="00DB15E4">
        <w:t>5</w:t>
      </w:r>
      <w:r>
        <w:t xml:space="preserve">. godine, za </w:t>
      </w:r>
      <w:r w:rsidR="00DB15E4">
        <w:t>provedbu skraćenog</w:t>
      </w:r>
      <w:r>
        <w:t xml:space="preserve"> stečajnog postupka nad dužnikom </w:t>
      </w:r>
      <w:r w:rsidR="00DB15E4" w:rsidRPr="00DB15E4">
        <w:t>MONDO PAPIR d.o.o. za trgovinu papirom i papirnim prerađevinama, Zagreb, Goljak 23, MBS 080150182, OIB 69256928085</w:t>
      </w:r>
      <w:r>
        <w:t xml:space="preserve">, temeljem odredbe čl. </w:t>
      </w:r>
      <w:r w:rsidR="00DB15E4">
        <w:t>444</w:t>
      </w:r>
      <w:r>
        <w:t>. st</w:t>
      </w:r>
      <w:r w:rsidR="00DB15E4">
        <w:t>. 1. Stečajnog zakona (NN 71/15</w:t>
      </w:r>
      <w:r>
        <w:t>).</w:t>
      </w:r>
    </w:p>
    <w:p w:rsidRDefault="00406F6D" w:rsidP="00406F6D" w:rsidR="00406F6D">
      <w:pPr>
        <w:ind w:firstLine="720"/>
        <w:jc w:val="both"/>
      </w:pPr>
    </w:p>
    <w:p w:rsidRDefault="00406F6D" w:rsidP="00406F6D" w:rsidR="00406F6D">
      <w:pPr>
        <w:ind w:firstLine="720"/>
        <w:jc w:val="both"/>
      </w:pPr>
      <w:r>
        <w:t xml:space="preserve">U prijedlogu je navela da na dan </w:t>
      </w:r>
      <w:r w:rsidR="00DB15E4">
        <w:t>1</w:t>
      </w:r>
      <w:r>
        <w:t>.</w:t>
      </w:r>
      <w:r w:rsidR="00DB15E4">
        <w:t>09</w:t>
      </w:r>
      <w:r>
        <w:t>.201</w:t>
      </w:r>
      <w:r w:rsidR="00DB15E4">
        <w:t>5</w:t>
      </w:r>
      <w:r>
        <w:t>. dužnik u Očevidniku redoslijeda osnova za plaćanje ima evidentirane neizvršene osnove za plaćanje u neprekinutom razdoblju od 1</w:t>
      </w:r>
      <w:r w:rsidR="0094283E">
        <w:t>37</w:t>
      </w:r>
      <w:r>
        <w:t xml:space="preserve">0 dana, u ukupnom iznosu od </w:t>
      </w:r>
      <w:r w:rsidR="0094283E">
        <w:t>436.321,63</w:t>
      </w:r>
      <w:r>
        <w:t xml:space="preserve"> kn, u koji iznos je uračunata kamata i naknada FINE za provedbe ovrhe na novčanim sredstvima dužnika. Navodi da dužnik </w:t>
      </w:r>
      <w:r w:rsidR="0094283E">
        <w:t>ne</w:t>
      </w:r>
      <w:r>
        <w:t>ma zaposlen</w:t>
      </w:r>
      <w:r w:rsidR="0094283E">
        <w:t>ih</w:t>
      </w:r>
      <w:r>
        <w:t xml:space="preserve"> radnika.</w:t>
      </w:r>
    </w:p>
    <w:p w:rsidRDefault="00406F6D" w:rsidP="00406F6D" w:rsidR="00406F6D">
      <w:pPr>
        <w:ind w:firstLine="720"/>
        <w:jc w:val="both"/>
      </w:pPr>
    </w:p>
    <w:p w:rsidRDefault="005137EC" w:rsidP="00406F6D" w:rsidR="0043315F">
      <w:pPr>
        <w:jc w:val="both"/>
      </w:pPr>
      <w:r>
        <w:tab/>
      </w:r>
      <w:r w:rsidR="00406F6D">
        <w:t xml:space="preserve">Dostavlja popis računa i oročenih novčanih sredstava na dan </w:t>
      </w:r>
      <w:r w:rsidR="0053135E">
        <w:t>2</w:t>
      </w:r>
      <w:r w:rsidR="0094283E">
        <w:t>9</w:t>
      </w:r>
      <w:r w:rsidR="00406F6D">
        <w:t>.</w:t>
      </w:r>
      <w:r w:rsidR="0053135E">
        <w:t>1</w:t>
      </w:r>
      <w:r w:rsidR="0094283E">
        <w:t>0</w:t>
      </w:r>
      <w:r w:rsidR="00406F6D">
        <w:t>.201</w:t>
      </w:r>
      <w:r w:rsidR="0094283E">
        <w:t>5</w:t>
      </w:r>
      <w:r w:rsidR="00406F6D">
        <w:t xml:space="preserve">., te navodi da </w:t>
      </w:r>
      <w:r w:rsidR="0094283E">
        <w:t xml:space="preserve">dužnik nema račun i da </w:t>
      </w:r>
      <w:r w:rsidR="00406F6D">
        <w:t xml:space="preserve">na temelju čl. 112. st. 5. SZ dužnik na ime predujma za namirenje troškova stečajnog postupka nema zaplijenjena novčana sredstva na dan </w:t>
      </w:r>
      <w:r w:rsidR="0053135E">
        <w:t>2</w:t>
      </w:r>
      <w:r w:rsidR="00EE54E9">
        <w:t>8</w:t>
      </w:r>
      <w:r w:rsidR="00406F6D">
        <w:t>.</w:t>
      </w:r>
      <w:r w:rsidR="0053135E">
        <w:t>1</w:t>
      </w:r>
      <w:r w:rsidR="00EE54E9">
        <w:t>0</w:t>
      </w:r>
      <w:r w:rsidR="00406F6D">
        <w:t>.201</w:t>
      </w:r>
      <w:r w:rsidR="00EE54E9">
        <w:t>5</w:t>
      </w:r>
      <w:r w:rsidR="00406F6D">
        <w:t>.</w:t>
      </w:r>
    </w:p>
    <w:p w:rsidRDefault="00EE54E9" w:rsidP="00406F6D" w:rsidR="00EE54E9">
      <w:pPr>
        <w:jc w:val="both"/>
      </w:pPr>
    </w:p>
    <w:p w:rsidRDefault="00EE54E9" w:rsidP="00406F6D" w:rsidR="00EE54E9">
      <w:pPr>
        <w:jc w:val="both"/>
      </w:pPr>
      <w:r>
        <w:tab/>
        <w:t>Dana 16.02.2016. zaprimljen je na Trgovačkom sudu u Zagrebu prijedlog vjerovnika RH, MF, Porezna uprava, Područni ured Zagreb za otvaranje stečajnog postupka nad dužnikom</w:t>
      </w:r>
      <w:r w:rsidR="00324821">
        <w:t xml:space="preserve"> u kome navodi da vjerovnik ima tražbinu prema dužniku u iznosu od 13.024,93 kn, da kod dužnika postoje stečajni razlozi i da je dužnik vlasnik nekretnina.</w:t>
      </w:r>
    </w:p>
    <w:p w:rsidRDefault="00231F3C" w:rsidP="00406F6D" w:rsidR="00231F3C">
      <w:pPr>
        <w:jc w:val="both"/>
      </w:pPr>
    </w:p>
    <w:p w:rsidRDefault="00231F3C" w:rsidP="00406F6D" w:rsidR="00231F3C">
      <w:pPr>
        <w:jc w:val="both"/>
      </w:pPr>
      <w:r>
        <w:tab/>
        <w:t xml:space="preserve">Rješenjem Trgovačkog suda u Zagrebu poslovnog broja </w:t>
      </w:r>
      <w:r w:rsidR="00324821">
        <w:t xml:space="preserve">21. St-4265/15-7 od 9.09.2016. obustavljen je skraćeni stečajni postupak, te je rješenjem istoga suda poslovnog broja </w:t>
      </w:r>
      <w:r>
        <w:t>47 St-7050/16-3 od 9.01.2017. pokrenut prethodni postupak radi utvrđivanja pretpostavki za otvaranje stečajnog postupka nad dužnikom.</w:t>
      </w:r>
    </w:p>
    <w:p w:rsidRDefault="00231F3C" w:rsidP="00406F6D" w:rsidR="00231F3C">
      <w:pPr>
        <w:jc w:val="both"/>
      </w:pPr>
    </w:p>
    <w:p w:rsidRDefault="00231F3C" w:rsidP="00406F6D" w:rsidR="00231F3C">
      <w:pPr>
        <w:jc w:val="both"/>
      </w:pPr>
      <w:r>
        <w:tab/>
        <w:t xml:space="preserve">Predmetni stečajni predmet Trgovačkog suda u Zagrebu dana 13.07.2017. zaprimljen je na Trgovačkom sudu u Osijeku temeljem rješenja Visokog Trgovačkog suda Republike Hrvatske u Zagrebu poslovnog broja 31-Su-525/17-10 od 26.06.2017. o </w:t>
      </w:r>
      <w:r>
        <w:lastRenderedPageBreak/>
        <w:t xml:space="preserve">određivanju </w:t>
      </w:r>
      <w:r w:rsidR="00A51F5C">
        <w:t>Trgovačkog suda u Osijeku kao drugog stvarno nadležnog suda za postupanje u ovom stečajnom predmetu.</w:t>
      </w:r>
    </w:p>
    <w:p w:rsidRDefault="002C130C" w:rsidP="00406F6D" w:rsidR="002C130C">
      <w:pPr>
        <w:jc w:val="both"/>
      </w:pPr>
    </w:p>
    <w:p w:rsidRDefault="002C130C" w:rsidP="00406F6D" w:rsidR="002C130C">
      <w:pPr>
        <w:jc w:val="both"/>
      </w:pPr>
      <w:r>
        <w:tab/>
      </w:r>
      <w:r w:rsidR="00C13524">
        <w:t>N</w:t>
      </w:r>
      <w:r>
        <w:t xml:space="preserve">a zahtjev Trgovačkog suda u Osijeku FINA, Sektor poslovne mreže, RC Zagreb dana </w:t>
      </w:r>
      <w:r w:rsidR="005A5A53">
        <w:t>9</w:t>
      </w:r>
      <w:r>
        <w:t>.0</w:t>
      </w:r>
      <w:r w:rsidR="005A5A53">
        <w:t>1</w:t>
      </w:r>
      <w:r>
        <w:t>.201</w:t>
      </w:r>
      <w:r w:rsidR="005A5A53">
        <w:t>8</w:t>
      </w:r>
      <w:r>
        <w:t xml:space="preserve">. dostavila je </w:t>
      </w:r>
      <w:r w:rsidR="00C13524">
        <w:t>P</w:t>
      </w:r>
      <w:r>
        <w:t>otvrdu o neizvršenim osnovama za plaćanje ovoga dužnika iz koje je razvidno da u očevidniku redoslijeda osnova za plaćanje</w:t>
      </w:r>
      <w:r w:rsidR="00C13524">
        <w:t xml:space="preserve"> ima evidentirane neizvršene osnove za plaćanje u neprekinutom razdoblju od </w:t>
      </w:r>
      <w:r w:rsidR="005A5A53">
        <w:t>2229</w:t>
      </w:r>
      <w:r w:rsidR="00C13524">
        <w:t xml:space="preserve"> dana na dan izdavanja predmetne potvrde</w:t>
      </w:r>
      <w:r w:rsidR="00AC32FB">
        <w:t xml:space="preserve">, odnosno na dan </w:t>
      </w:r>
      <w:r w:rsidR="005A5A53">
        <w:t>8</w:t>
      </w:r>
      <w:r w:rsidR="00AC32FB">
        <w:t>.0</w:t>
      </w:r>
      <w:r w:rsidR="005A5A53">
        <w:t>1</w:t>
      </w:r>
      <w:r w:rsidR="00AC32FB">
        <w:t>.201</w:t>
      </w:r>
      <w:r w:rsidR="005A5A53">
        <w:t>8</w:t>
      </w:r>
      <w:r w:rsidR="00C13524">
        <w:t>.</w:t>
      </w:r>
      <w:r w:rsidR="005A5A53">
        <w:t>, ali da dužnik nema otvoren račun.</w:t>
      </w:r>
    </w:p>
    <w:p w:rsidRDefault="00406F6D" w:rsidP="00406F6D" w:rsidR="00406F6D">
      <w:pPr>
        <w:jc w:val="both"/>
      </w:pPr>
    </w:p>
    <w:p w:rsidRDefault="00C63F2C" w:rsidP="00C63F2C" w:rsidR="00C63F2C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</w:t>
      </w:r>
      <w:r w:rsidR="00C63F2C">
        <w:t>6</w:t>
      </w:r>
      <w:r w:rsidRPr="00176811">
        <w:t xml:space="preserve">. </w:t>
      </w:r>
      <w:r w:rsidR="00C63F2C">
        <w:t>i</w:t>
      </w:r>
      <w:r w:rsidRPr="00176811">
        <w:t xml:space="preserve"> </w:t>
      </w:r>
      <w:r w:rsidR="005137EC">
        <w:t>1</w:t>
      </w:r>
      <w:r w:rsidR="00C63F2C">
        <w:t>09</w:t>
      </w:r>
      <w:r w:rsidRPr="00176811">
        <w:t>.</w:t>
      </w:r>
      <w:r>
        <w:t xml:space="preserve"> </w:t>
      </w:r>
      <w:r w:rsidR="00C63F2C" w:rsidRPr="004768CC">
        <w:rPr>
          <w:rFonts w:cstheme="majorBidi" w:hAnsiTheme="majorBidi" w:asciiTheme="majorBidi"/>
        </w:rPr>
        <w:t>Stečajnog zakona (NN 71/</w:t>
      </w:r>
      <w:r w:rsidR="00C63F2C" w:rsidRPr="0043783D">
        <w:t>15 i 104/17</w:t>
      </w:r>
      <w:r w:rsidR="00204670">
        <w:t>, dalje: SZ</w:t>
      </w:r>
      <w:r w:rsidR="00C63F2C" w:rsidRPr="004768CC">
        <w:rPr>
          <w:rFonts w:cstheme="majorBidi" w:hAnsiTheme="majorBidi" w:asciiTheme="majorBidi"/>
        </w:rPr>
        <w:t>)</w:t>
      </w:r>
      <w:r w:rsidRPr="00176811">
        <w:t xml:space="preserve">, </w:t>
      </w:r>
      <w:r>
        <w:t xml:space="preserve">te je </w:t>
      </w:r>
      <w:r w:rsidRPr="00670F0C">
        <w:t xml:space="preserve">donio rješenje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SZ.</w:t>
      </w:r>
    </w:p>
    <w:p w:rsidRDefault="00EC3529" w:rsidP="006F7B5B" w:rsidR="00EC3529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204670" w:rsidRPr="00204670">
        <w:t>16. siječnja 2018</w:t>
      </w:r>
      <w:r>
        <w:t>.</w:t>
      </w:r>
    </w:p>
    <w:p w:rsidRDefault="00E75365" w:rsidP="005137EC" w:rsidR="00E75365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204670">
        <w:t>ŽDO GUO Osijek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8C4CE0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8C4CE0" w:rsidRPr="008C4CE0">
        <w:t>Zoran Kovač, Zagreb, Goljak 23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</w:t>
      </w:r>
      <w:r w:rsidR="005137EC">
        <w:t>2</w:t>
      </w:r>
      <w:r w:rsidR="00C60AF3">
        <w:t xml:space="preserve">, </w:t>
      </w:r>
      <w:r w:rsidR="008C4CE0">
        <w:t>9-20, 21-22, 29-31, 33 i 45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BE5323">
        <w:t>2</w:t>
      </w:r>
      <w:r w:rsidR="008C4CE0">
        <w:t>0</w:t>
      </w:r>
      <w:r>
        <w:t>/</w:t>
      </w:r>
      <w:r w:rsidR="008C4CE0">
        <w:t>2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3831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365C69" w:rsidRPr="00365C69">
      <w:t>1224/17-10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24821"/>
    <w:rsid w:val="00333984"/>
    <w:rsid w:val="00354972"/>
    <w:rsid w:val="00365C69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3831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5A53"/>
    <w:rsid w:val="005A74CE"/>
    <w:rsid w:val="005B28D3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4CE0"/>
    <w:rsid w:val="00907C67"/>
    <w:rsid w:val="00913729"/>
    <w:rsid w:val="00915CE2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St-1224/2017</izvorni_sadrzaj>
    <derivirana_varijabla naziv="DomainObject.Predmet.OznakaBroj_1">St-1224/2017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>
      <item>ŽDO u Zagrebu</item>
      <item>Zoran Kovač</item>
    </izvorni_sadrzaj>
    <derivirana_varijabla naziv="DomainObject.Predmet.OstaliListFormated_1">
      <item>ŽDO u Zagrebu</item>
      <item>Zoran Kovač</item>
    </derivirana_varijabla>
  </DomainObject.Predmet.OstaliListFormated>
  <DomainObject.Predmet.OstaliListFormatedOIB>
    <izvorni_sadrzaj>
      <item>ŽDO u Zagrebu, OIB 16488001145</item>
      <item>Zoran Kovač, OIB 75385620611</item>
    </izvorni_sadrzaj>
    <derivirana_varijabla naziv="DomainObject.Predmet.OstaliListFormatedOIB_1">
      <item>ŽDO u Zagrebu, OIB 16488001145</item>
      <item>Zoran Kovač, OIB 75385620611</item>
    </derivirana_varijabla>
  </DomainObject.Predmet.OstaliListFormatedOIB>
  <DomainObject.Predmet.OstaliListFormatedWithAdress>
    <izvorni_sadrzaj>
      <item>ŽDO u Zagrebu, Savska cesta 41, 10000 Zagreb</item>
      <item>Zoran Kovač, Goljak 23, 10000 Zagreb</item>
    </izvorni_sadrzaj>
    <derivirana_varijabla naziv="DomainObject.Predmet.OstaliListFormatedWithAdress_1">
      <item>ŽDO u Zagrebu, Savska cesta 41, 10000 Zagreb</item>
      <item>Zoran Kovač, Goljak 23, 10000 Zagreb</item>
    </derivirana_varijabla>
  </DomainObject.Predmet.OstaliListFormatedWithAdress>
  <DomainObject.Predmet.OstaliListFormatedWithAdressOIB>
    <izvorni_sadrzaj>
      <item>ŽDO u Zagrebu, OIB 16488001145, Savska cesta 41, 10000 Zagreb</item>
      <item>Zoran Kovač, OIB 75385620611, Goljak 23, 10000 Zagreb</item>
    </izvorni_sadrzaj>
    <derivirana_varijabla naziv="DomainObject.Predmet.OstaliListFormatedWithAdressOIB_1">
      <item>ŽDO u Zagrebu, OIB 16488001145, Savska cesta 41, 10000 Zagreb</item>
      <item>Zoran Kovač, OIB 75385620611, Goljak 23, 10000 Zagreb</item>
    </derivirana_varijabla>
  </DomainObject.Predmet.OstaliListFormatedWithAdressOIB>
  <DomainObject.Predmet.OstaliListNazivFormated>
    <izvorni_sadrzaj>
      <item>ŽDO u Zagrebu</item>
      <item>Zoran Kovač</item>
    </izvorni_sadrzaj>
    <derivirana_varijabla naziv="DomainObject.Predmet.OstaliListNazivFormated_1">
      <item>ŽDO u Zagrebu</item>
      <item>Zoran Kovač</item>
    </derivirana_varijabla>
  </DomainObject.Predmet.OstaliListNazivFormated>
  <DomainObject.Predmet.OstaliListNazivFormatedOIB>
    <izvorni_sadrzaj>
      <item>ŽDO u Zagrebu, OIB 16488001145</item>
      <item>Zoran Kovač, OIB 75385620611</item>
    </izvorni_sadrzaj>
    <derivirana_varijabla naziv="DomainObject.Predmet.OstaliListNazivFormatedOIB_1">
      <item>ŽDO u Zagrebu, OIB 16488001145</item>
      <item>Zoran Kovač, OIB 75385620611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MONDO PAPIR d.o.o.</item>
      <item>FINA Regionalni centar Zagreb</item>
      <item>RH MF Porezna uprava Zagreb</item>
      <item>ŽDO u Zagrebu</item>
      <item>Zoran Kovač</item>
    </izvorni_sadrzaj>
    <derivirana_varijabla naziv="DomainObject.Predmet.SudioniciListNaziv_1">
      <item>MONDO PAPIR d.o.o.</item>
      <item>FINA Regionalni centar Zagreb</item>
      <item>RH MF Porezna uprava Zagreb</item>
      <item>ŽDO u Zagrebu</item>
      <item>Zoran Kovač</item>
    </derivirana_varijabla>
  </DomainObject.Predmet.SudioniciListNaziv>
  <DomainObject.Predmet.SudioniciListAdressOIB>
    <izvorni_sadrzaj>
      <item>MONDO PAPIR d.o.o., OIB 69256928085, Goljak 23,10000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Zoran Kovač, OIB 75385620611, Goljak 23,10000 Zagreb</item>
    </izvorni_sadrzaj>
    <derivirana_varijabla naziv="DomainObject.Predmet.SudioniciListAdressOIB_1">
      <item>MONDO PAPIR d.o.o., OIB 69256928085, Goljak 23,10000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Zoran Kovač, OIB 75385620611,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69256928085</item>
      <item>, OIB 85821130368</item>
      <item>, OIB 18683136487</item>
      <item>, OIB 16488001145</item>
      <item>, OIB 75385620611</item>
    </izvorni_sadrzaj>
    <derivirana_varijabla naziv="DomainObject.Predmet.SudioniciListNazivOIB_1">
      <item>, OIB 69256928085</item>
      <item>, OIB 85821130368</item>
      <item>, OIB 18683136487</item>
      <item>, OIB 16488001145</item>
      <item>, OIB 75385620611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88FB2-FAC3-4602-A750-67C59CF4E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897</properties:Words>
  <properties:Characters>5133</properties:Characters>
  <properties:Lines>133</properties:Lines>
  <properties:Paragraphs>40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6049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2018-01-16T10:47:00Z</cp:lastPrinted>
  <dcterms:modified xmlns:xsi="http://www.w3.org/2001/XMLSchema-instance" xsi:type="dcterms:W3CDTF">2018-01-16T12:57:00Z</dcterms:modified>
  <cp:revision>16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