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44fe" w14:paraId="45644f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4770" w:rsidP="00224770" w:rsidR="00224770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St-30/2015-24.</w:t>
      </w:r>
    </w:p>
    <w:p w:rsidRDefault="00224770" w:rsidP="00224770" w:rsidR="00224770">
      <w:pPr>
        <w:jc w:val="center"/>
        <w:rPr>
          <w:rFonts w:hAnsi="Arial" w:ascii="Arial"/>
          <w:b/>
        </w:rPr>
      </w:pPr>
    </w:p>
    <w:p w:rsidRDefault="00224770" w:rsidP="00224770" w:rsidR="00224770">
      <w:pPr>
        <w:jc w:val="center"/>
        <w:rPr>
          <w:rFonts w:hAnsi="Arial" w:ascii="Arial"/>
          <w:b/>
        </w:rPr>
      </w:pPr>
    </w:p>
    <w:p w:rsidRDefault="00224770" w:rsidP="00224770" w:rsidR="0022477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224770" w:rsidP="00224770" w:rsidR="00224770">
      <w:pPr>
        <w:jc w:val="center"/>
        <w:rPr>
          <w:rFonts w:hAnsi="Arial" w:ascii="Arial"/>
          <w:b/>
        </w:rPr>
      </w:pPr>
    </w:p>
    <w:p w:rsidRDefault="00224770" w:rsidP="00224770" w:rsidR="0022477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24770" w:rsidP="00224770" w:rsidR="00224770">
      <w:pPr>
        <w:jc w:val="center"/>
        <w:rPr>
          <w:rFonts w:hAnsi="Arial" w:ascii="Arial"/>
          <w:b/>
        </w:rPr>
      </w:pP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trgovačkim društvom STRMOTA-PROMET d.o.o. za proizvodnju, trgovinu i usluge u stečaju iz  Đurđica 156, OIB 11211907800, dana 29. lipnja 2017. godine </w:t>
      </w:r>
    </w:p>
    <w:p w:rsidRDefault="00224770" w:rsidP="00224770" w:rsidR="00224770">
      <w:pPr>
        <w:jc w:val="both"/>
        <w:rPr>
          <w:rFonts w:hAnsi="Arial" w:ascii="Arial"/>
        </w:rPr>
      </w:pPr>
    </w:p>
    <w:p w:rsidRDefault="00224770" w:rsidP="00224770" w:rsidR="00224770">
      <w:pPr>
        <w:jc w:val="center"/>
        <w:rPr>
          <w:rFonts w:hAnsi="Arial" w:ascii="Arial"/>
        </w:rPr>
      </w:pPr>
      <w:r>
        <w:rPr>
          <w:rFonts w:hAnsi="Arial" w:ascii="Arial"/>
          <w:b/>
        </w:rPr>
        <w:t>r i j e š i o   j e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I.</w:t>
      </w:r>
      <w:r>
        <w:rPr>
          <w:rFonts w:hAnsi="Arial" w:ascii="Arial"/>
          <w:b/>
        </w:rPr>
        <w:t>Obustavlja</w:t>
      </w:r>
      <w:proofErr w:type="spellEnd"/>
      <w:r>
        <w:rPr>
          <w:rFonts w:hAnsi="Arial" w:ascii="Arial"/>
          <w:b/>
        </w:rPr>
        <w:t xml:space="preserve"> se i zaključuje stečajni postupak</w:t>
      </w:r>
      <w:r>
        <w:rPr>
          <w:rFonts w:hAnsi="Arial" w:ascii="Arial"/>
        </w:rPr>
        <w:t xml:space="preserve"> na dužnikom STRMOTA-PROMET d.o.o. za proizvodnju, trgovinu i usluge u stečaju iz  Đurđica 156, OIB 11211907800. 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II.Nakon</w:t>
      </w:r>
      <w:proofErr w:type="spellEnd"/>
      <w:r>
        <w:rPr>
          <w:rFonts w:hAnsi="Arial" w:ascii="Arial"/>
        </w:rPr>
        <w:t xml:space="preserve"> zaključenja stečajnog postupka stečajni upravitelj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OIB 26761829990, zastupat će stečajnu masu u skladu s odredbama Stečajnog zakona.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III.Nakon</w:t>
      </w:r>
      <w:proofErr w:type="spellEnd"/>
      <w:r>
        <w:rPr>
          <w:rFonts w:hAnsi="Arial" w:ascii="Arial"/>
        </w:rPr>
        <w:t xml:space="preserve"> pravomoćnosti ovog rješenja dužnik će se brisati iz sudskog registra.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IV.Ovo</w:t>
      </w:r>
      <w:proofErr w:type="spellEnd"/>
      <w:r>
        <w:rPr>
          <w:rFonts w:hAnsi="Arial" w:ascii="Arial"/>
        </w:rPr>
        <w:t xml:space="preserve"> rješenje objavit će se na e-oglasnoj ploči ovog suda.</w:t>
      </w:r>
    </w:p>
    <w:p w:rsidRDefault="00224770" w:rsidP="00224770" w:rsidR="00224770">
      <w:pPr>
        <w:jc w:val="both"/>
        <w:rPr>
          <w:rFonts w:hAnsi="Arial" w:ascii="Arial"/>
        </w:rPr>
      </w:pPr>
    </w:p>
    <w:p w:rsidRDefault="00224770" w:rsidP="00224770" w:rsidR="0022477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ab/>
        <w:t>Tijekom stečajnog postupka dana 12. lipnja 2017. godine stečajni upravitelj podnio je sudu izvješće o stanju stečajne mase, završni račun stečajnog dužnika, te predložio da se stečajni postupak obustavi i zaključi zbog nedostatnosti stečajne mase nad stečajnim dužnikom STRMOTA-PROMET d.o.o. za proizvodnju, trgovinu i usluge u stečaju iz Đurđica 156, OIB 11211907800.</w:t>
      </w:r>
    </w:p>
    <w:p w:rsidRDefault="00224770" w:rsidP="00224770" w:rsidR="00224770">
      <w:pPr>
        <w:jc w:val="both"/>
        <w:rPr>
          <w:rFonts w:hAnsi="Arial" w:ascii="Arial"/>
        </w:rPr>
      </w:pP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U svom izvješću stečajni upravitelj navodi da je prodao svu robu koja je činila stečajnu masu stečajnog dužnika STRMOTA-PROMET d.o.o. tek nakon trinaeste javne dražbe, te da se iz </w:t>
      </w:r>
      <w:proofErr w:type="spellStart"/>
      <w:r>
        <w:rPr>
          <w:rFonts w:hAnsi="Arial" w:ascii="Arial"/>
        </w:rPr>
        <w:t>kupovnine</w:t>
      </w:r>
      <w:proofErr w:type="spellEnd"/>
      <w:r>
        <w:rPr>
          <w:rFonts w:hAnsi="Arial" w:ascii="Arial"/>
        </w:rPr>
        <w:t xml:space="preserve"> dobivene prodajom te stečajne mase u iznosu od 3.375,71 kuna, ne mogu namiriti niti dosada nastali sveukupni troškovi stečajnog postupka koji iznose 12.966,88 kuna, pa je taj iznos </w:t>
      </w:r>
      <w:proofErr w:type="spellStart"/>
      <w:r>
        <w:rPr>
          <w:rFonts w:hAnsi="Arial" w:ascii="Arial"/>
        </w:rPr>
        <w:t>kupovnine</w:t>
      </w:r>
      <w:proofErr w:type="spellEnd"/>
      <w:r>
        <w:rPr>
          <w:rFonts w:hAnsi="Arial" w:ascii="Arial"/>
        </w:rPr>
        <w:t xml:space="preserve"> koji čini preostalu stečajnu masu nedovoljan, kako za podmirenje dosad nastalih troškova stečajnog postupka, tako i za podmirenje predvidivih ostalih obveza stečajne mase. Zbog svega toga stečajni upravitelj je sudu podnio prijavu o nedostatnosti stečajne mase, a koja je objavljena na mrežnoj stranici e-oglasna ploča Trgovačkog suda u Bjelovaru dana 19.05.2017. godine, te su stečajni vjerovnici i vjerovnici ostalih obveza stečajne mase pozvani tom objavom da se u roku 8 dana od objave mogu izjasniti o toj prijavi o nedostatnosti stečajne mase. Nitko od vjerovnika nije dostavio očitovanje o objavljenoj prijavi stečajnog upravitelja o nedostatnosti stečajne mase, a u svom izvješću od 12.06.2017. godine stečajni upravitelj je naveo kako je podijelio stečajnu masu, time da s njom može samo djelomično namiriti manji dio nastalih troškova stečajnog postupka, obzirom da su isti tri puta veći od vrijednosti dobivene prodajom stečajne mase.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temelju navedenog sud utvrđuje da su ispunjeni uvjeti za obustavu i zaključenje stečajnog postupka sukladno čl.297.Stečajnog zakona (NN broj 71/15, dalje SZ-a), jer je evidentno da preostala stečajna masa nije dovoljna niti za podmirenje troškova stečajnog postupka, a kamoli za podmirenje predvidivih ostalih obveza stečajne mase, zbog čega je riješeno kao u točki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rješenja, temeljem čl.286.SZ-a u svezi čl.297.SZ-a. 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Točka II. i III. izreke ovog rješenja temelji se na odredbi čl.286.st.2. i st.3. Stečajnog zakona. 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Sukladno navedenom riješeno je kao u izreci ovog rješenja. </w:t>
      </w:r>
    </w:p>
    <w:p w:rsidRDefault="00224770" w:rsidP="00224770" w:rsidR="00224770">
      <w:pPr>
        <w:jc w:val="both"/>
        <w:rPr>
          <w:rFonts w:hAnsi="Arial" w:ascii="Arial"/>
        </w:rPr>
      </w:pP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                 U Bjelovaru, 29. lipnja 2017. godine</w:t>
      </w:r>
    </w:p>
    <w:p w:rsidRDefault="00224770" w:rsidP="00224770" w:rsidR="00224770">
      <w:pPr>
        <w:jc w:val="both"/>
        <w:rPr>
          <w:rFonts w:hAnsi="Arial" w:ascii="Arial"/>
        </w:rPr>
      </w:pPr>
    </w:p>
    <w:p w:rsidRDefault="00224770" w:rsidP="00224770" w:rsidR="0022477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SUDAC</w:t>
      </w:r>
    </w:p>
    <w:p w:rsidRDefault="00224770" w:rsidP="00224770" w:rsidR="00224770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224770" w:rsidP="00224770" w:rsidR="00224770">
      <w:pPr>
        <w:ind w:firstLine="720"/>
        <w:jc w:val="both"/>
        <w:rPr>
          <w:rFonts w:hAnsi="Arial" w:ascii="Arial"/>
        </w:rPr>
      </w:pP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 od dana objave ovog rješenja na e-oglasnoj ploči Trgovačkog suda u Bjelovaru. Žalba se podnosi Visokom Trgovačkom sudu Republike Hrvatske, a putem ovog suda u 3 primjerka.</w:t>
      </w:r>
    </w:p>
    <w:p w:rsidRDefault="00224770" w:rsidP="00224770" w:rsidR="00224770">
      <w:pPr>
        <w:jc w:val="both"/>
        <w:rPr>
          <w:rFonts w:hAnsi="Arial" w:ascii="Arial"/>
        </w:rPr>
      </w:pPr>
    </w:p>
    <w:p w:rsidRDefault="00224770" w:rsidP="00224770" w:rsidR="00224770">
      <w:pPr>
        <w:jc w:val="both"/>
        <w:rPr>
          <w:rFonts w:hAnsi="Arial" w:ascii="Arial"/>
        </w:rPr>
      </w:pPr>
    </w:p>
    <w:p w:rsidRDefault="00224770" w:rsidP="00224770" w:rsidR="00224770">
      <w:pPr>
        <w:jc w:val="both"/>
        <w:rPr>
          <w:rFonts w:hAnsi="Arial" w:ascii="Arial"/>
        </w:rPr>
      </w:pPr>
    </w:p>
    <w:p w:rsidRDefault="00224770" w:rsidP="00224770" w:rsidR="00224770">
      <w:pPr>
        <w:jc w:val="both"/>
        <w:rPr>
          <w:rFonts w:hAnsi="Arial" w:ascii="Arial"/>
        </w:rPr>
      </w:pPr>
    </w:p>
    <w:p w:rsidRDefault="00224770" w:rsidP="00224770" w:rsidR="0022477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>Dna:  punomoćniku predlagatelja odvjetniku Zoranu Vukeliću putem e-oglasne ploče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dužniku putem e-oglasne ploče 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e-oglasne ploče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ŽDO u Bjelovaru putem e-oglasne ploče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FINI Bjelovar nakon pravomoćnosti putem pošte</w:t>
      </w:r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sudskom registru nakon pravomoćnosti  </w:t>
      </w:r>
    </w:p>
    <w:p w:rsidRDefault="00224770" w:rsidP="00224770" w:rsidR="00224770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224770" w:rsidP="00224770" w:rsidR="00224770">
      <w:pPr>
        <w:jc w:val="both"/>
        <w:rPr>
          <w:rFonts w:hAnsi="Arial" w:ascii="Arial"/>
        </w:rPr>
      </w:pPr>
      <w:r>
        <w:rPr>
          <w:rFonts w:hAnsi="Arial" w:ascii="Arial"/>
        </w:rPr>
        <w:t>Bj.29.06.2017.g.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770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683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St-30/2015-24</izvorni_sadrzaj>
    <derivirana_varijabla naziv="DomainObject.Oznaka_1">St-30/2015-24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St-30/2015</izvorni_sadrzaj>
    <derivirana_varijabla naziv="DomainObject.Predmet.OznakaBroj_1">St-30/2015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STRMOTA - PROMET društvo s ograničenom odgovornošću za proizvodnju, trgovinu i usluge ĐURĐIC zastupanog po punomoćniku ŽELJKA STRMOTA</izvorni_sadrzaj>
    <derivirana_varijabla naziv="DomainObject.Predmet.ProtustrankaFormated_1">  STRMOTA - PROMET društvo s ograničenom odgovornošću za proizvodnju, trgovinu i usluge ĐURĐIC zastupanog po punomoćniku ŽELJKA STRMOTA</derivirana_varijabla>
  </DomainObject.Predmet.ProtustrankaFormated>
  <DomainObject.Predmet.ProtustrankaFormatedOIB>
    <izvorni_sadrzaj>  STRMOTA - PROMET društvo s ograničenom odgovornošću za proizvodnju, trgovinu i usluge ĐURĐIC, OIB 11211907800 zastupanog po punomoćniku ŽELJKA STRMOTA</izvorni_sadrzaj>
    <derivirana_varijabla naziv="DomainObject.Predmet.ProtustrankaFormatedOIB_1">  STRMOTA - PROMET društvo s ograničenom odgovornošću za proizvodnju, trgovinu i usluge ĐURĐIC, OIB 11211907800 zastupanog po punomoćniku ŽELJKA STRMOTA</derivirana_varijabla>
  </DomainObject.Predmet.ProtustrankaFormatedOIB>
  <DomainObject.Predmet.ProtustrankaFormatedWithAdress>
    <izvorni_sadrzaj> STRMOTA - PROMET društvo s ograničenom odgovornošću za proizvodnju, trgovinu i usluge ĐURĐIC, Đurđic 156, 43231 Đurđic zastupanog po punomoćniku ŽELJKA STRMOTA</izvorni_sadrzaj>
    <derivirana_varijabla naziv="DomainObject.Predmet.ProtustrankaFormatedWithAdress_1"> STRMOTA - PROMET društvo s ograničenom odgovornošću za proizvodnju, trgovinu i usluge ĐURĐIC, Đurđic 156, 43231 Đurđic zastupanog po punomoćniku ŽELJKA STRMOTA</derivirana_varijabla>
  </DomainObject.Predmet.ProtustrankaFormatedWithAdress>
  <DomainObject.Predmet.ProtustrankaFormatedWithAdressOIB>
    <izvorni_sadrzaj> STRMOTA - PROMET društvo s ograničenom odgovornošću za proizvodnju, trgovinu i usluge ĐURĐIC, OIB 11211907800, Đurđic 156, 43231 Đurđic zastupanog po punomoćniku ŽELJKA STRMOTA</izvorni_sadrzaj>
    <derivirana_varijabla naziv="DomainObject.Predmet.ProtustrankaFormatedWithAdressOIB_1"> STRMOTA - PROMET društvo s ograničenom odgovornošću za proizvodnju, trgovinu i usluge ĐURĐIC, OIB 11211907800, Đurđic 156, 43231 Đurđic zastupanog po punomoćniku ŽELJKA STRMOTA</derivirana_varijabla>
  </DomainObject.Predmet.ProtustrankaFormatedWithAdressOIB>
  <DomainObject.Predmet.ProtustrankaWithAdress>
    <izvorni_sadrzaj>STRMOTA - PROMET društvo s ograničenom odgovornošću za proizvodnju, trgovinu i usluge ĐURĐIC Đurđic 156, 43231 Đurđic</izvorni_sadrzaj>
    <derivirana_varijabla naziv="DomainObject.Predmet.ProtustrankaWithAdress_1">STRMOTA - PROMET društvo s ograničenom odgovornošću za proizvodnju, trgovinu i usluge ĐURĐIC Đurđic 156, 43231 Đurđic</derivirana_varijabla>
  </DomainObject.Predmet.ProtustrankaWithAdress>
  <DomainObject.Predmet.ProtustrankaWithAdressOIB>
    <izvorni_sadrzaj>STRMOTA - PROMET društvo s ograničenom odgovornošću za proizvodnju, trgovinu i usluge ĐURĐIC, OIB 11211907800, Đurđic 156, 43231 Đurđic</izvorni_sadrzaj>
    <derivirana_varijabla naziv="DomainObject.Predmet.ProtustrankaWithAdressOIB_1">STRMOTA - PROMET društvo s ograničenom odgovornošću za proizvodnju, trgovinu i usluge ĐURĐIC, OIB 11211907800, Đurđic 156, 43231 Đurđic</derivirana_varijabla>
  </DomainObject.Predmet.ProtustrankaWithAdressOIB>
  <DomainObject.Predmet.ProtustrankaNazivFormated>
    <izvorni_sadrzaj>STRMOTA - PROMET društvo s ograničenom odgovornošću za proizvodnju, trgovinu i usluge ĐURĐIC</izvorni_sadrzaj>
    <derivirana_varijabla naziv="DomainObject.Predmet.ProtustrankaNazivFormated_1">STRMOTA - PROMET društvo s ograničenom odgovornošću za proizvodnju, trgovinu i usluge ĐURĐIC</derivirana_varijabla>
  </DomainObject.Predmet.ProtustrankaNazivFormated>
  <DomainObject.Predmet.ProtustrankaNazivFormatedOIB>
    <izvorni_sadrzaj>STRMOTA - PROMET društvo s ograničenom odgovornošću za proizvodnju, trgovinu i usluge ĐURĐIC, OIB 11211907800</izvorni_sadrzaj>
    <derivirana_varijabla naziv="DomainObject.Predmet.ProtustrankaNazivFormatedOIB_1">STRMOTA - PROMET društvo s ograničenom odgovornošću za proizvodnju, trgovinu i usluge ĐURĐIC, OIB 11211907800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STRMOTA, radnik zastupanog po punomoćniku Zoran Vukelić</izvorni_sadrzaj>
    <derivirana_varijabla naziv="DomainObject.Predmet.StrankaFormated_1">  DARIO STRMOTA, radnik zastupanog po punomoćniku Zoran Vukelić</derivirana_varijabla>
  </DomainObject.Predmet.StrankaFormated>
  <DomainObject.Predmet.StrankaFormatedOIB>
    <izvorni_sadrzaj>  DARIO STRMOTA, radnik, OIB 98633803619 zastupanog po punomoćniku Zoran Vukelić</izvorni_sadrzaj>
    <derivirana_varijabla naziv="DomainObject.Predmet.StrankaFormatedOIB_1">  DARIO STRMOTA, radnik, OIB 98633803619 zastupanog po punomoćniku Zoran Vukelić</derivirana_varijabla>
  </DomainObject.Predmet.StrankaFormatedOIB>
  <DomainObject.Predmet.StrankaFormatedWithAdress>
    <izvorni_sadrzaj> DARIO STRMOTA, radnik, Đurđic 156, 43231 Ivanska zastupanog po punomoćniku Zoran Vukelić</izvorni_sadrzaj>
    <derivirana_varijabla naziv="DomainObject.Predmet.StrankaFormatedWithAdress_1"> DARIO STRMOTA, radnik, Đurđic 156, 43231 Ivanska zastupanog po punomoćniku Zoran Vukelić</derivirana_varijabla>
  </DomainObject.Predmet.StrankaFormatedWithAdress>
  <DomainObject.Predmet.StrankaFormatedWithAdressOIB>
    <izvorni_sadrzaj> DARIO STRMOTA, radnik, OIB 98633803619, Đurđic 156, 43231 Ivanska zastupanog po punomoćniku Zoran Vukelić</izvorni_sadrzaj>
    <derivirana_varijabla naziv="DomainObject.Predmet.StrankaFormatedWithAdressOIB_1"> DARIO STRMOTA, radnik, OIB 98633803619, Đurđic 156, 43231 Ivanska zastupanog po punomoćniku Zoran Vukelić</derivirana_varijabla>
  </DomainObject.Predmet.StrankaFormatedWithAdressOIB>
  <DomainObject.Predmet.StrankaWithAdress>
    <izvorni_sadrzaj>DARIO STRMOTA, radnik Đurđic 156,43231 Ivanska</izvorni_sadrzaj>
    <derivirana_varijabla naziv="DomainObject.Predmet.StrankaWithAdress_1">DARIO STRMOTA, radnik Đurđic 156,43231 Ivanska</derivirana_varijabla>
  </DomainObject.Predmet.StrankaWithAdress>
  <DomainObject.Predmet.StrankaWithAdressOIB>
    <izvorni_sadrzaj>DARIO STRMOTA, radnik, OIB 98633803619, Đurđic 156,43231 Ivanska</izvorni_sadrzaj>
    <derivirana_varijabla naziv="DomainObject.Predmet.StrankaWithAdressOIB_1">DARIO STRMOTA, radnik, OIB 98633803619, Đurđic 156,43231 Ivanska</derivirana_varijabla>
  </DomainObject.Predmet.StrankaWithAdressOIB>
  <DomainObject.Predmet.StrankaNazivFormated>
    <izvorni_sadrzaj>DARIO STRMOTA, radnik</izvorni_sadrzaj>
    <derivirana_varijabla naziv="DomainObject.Predmet.StrankaNazivFormated_1">DARIO STRMOTA, radnik</derivirana_varijabla>
  </DomainObject.Predmet.StrankaNazivFormated>
  <DomainObject.Predmet.StrankaNazivFormatedOIB>
    <izvorni_sadrzaj>DARIO STRMOTA, radnik, OIB 98633803619</izvorni_sadrzaj>
    <derivirana_varijabla naziv="DomainObject.Predmet.StrankaNazivFormatedOIB_1">DARIO STRMOTA, radnik, OIB 98633803619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DARIO STRMOTA, radnik zastupanog po punomoćniku Zoran Vukelić</item>
    </izvorni_sadrzaj>
    <derivirana_varijabla naziv="DomainObject.Predmet.StrankaListFormated_1">
      <item>DARIO STRMOTA, radnik zastupanog po punomoćniku Zoran Vukelić</item>
    </derivirana_varijabla>
  </DomainObject.Predmet.StrankaListFormated>
  <DomainObject.Predmet.StrankaListFormatedOIB>
    <izvorni_sadrzaj>
      <item>DARIO STRMOTA, radnik, OIB 98633803619 zastupanog po punomoćniku Zoran Vukelić</item>
    </izvorni_sadrzaj>
    <derivirana_varijabla naziv="DomainObject.Predmet.StrankaListFormatedOIB_1">
      <item>DARIO STRMOTA, radnik, OIB 98633803619 zastupanog po punomoćniku Zoran Vukelić</item>
    </derivirana_varijabla>
  </DomainObject.Predmet.StrankaListFormatedOIB>
  <DomainObject.Predmet.StrankaListFormatedWithAdress>
    <izvorni_sadrzaj>
      <item>DARIO STRMOTA, radnik, Đurđic 156, 43231 Ivanska zastupanog po punomoćniku Zoran Vukelić</item>
    </izvorni_sadrzaj>
    <derivirana_varijabla naziv="DomainObject.Predmet.StrankaListFormatedWithAdress_1">
      <item>DARIO STRMOTA, radnik, Đurđic 156, 43231 Ivanska zastupanog po punomoćniku Zoran Vukelić</item>
    </derivirana_varijabla>
  </DomainObject.Predmet.StrankaListFormatedWithAdress>
  <DomainObject.Predmet.StrankaListFormatedWithAdressOIB>
    <izvorni_sadrzaj>
      <item>DARIO STRMOTA, radnik, OIB 98633803619, Đurđic 156, 43231 Ivanska zastupanog po punomoćniku Zoran Vukelić</item>
    </izvorni_sadrzaj>
    <derivirana_varijabla naziv="DomainObject.Predmet.StrankaListFormatedWithAdressOIB_1">
      <item>DARIO STRMOTA, radnik, OIB 98633803619, Đurđic 156, 43231 Ivanska zastupanog po punomoćniku Zoran Vukelić</item>
    </derivirana_varijabla>
  </DomainObject.Predmet.StrankaListFormatedWithAdressOIB>
  <DomainObject.Predmet.StrankaListNazivFormated>
    <izvorni_sadrzaj>
      <item>DARIO STRMOTA, radnik</item>
    </izvorni_sadrzaj>
    <derivirana_varijabla naziv="DomainObject.Predmet.StrankaListNazivFormated_1">
      <item>DARIO STRMOTA, radnik</item>
    </derivirana_varijabla>
  </DomainObject.Predmet.StrankaListNazivFormated>
  <DomainObject.Predmet.StrankaListNazivFormatedOIB>
    <izvorni_sadrzaj>
      <item>DARIO STRMOTA, radnik, OIB 98633803619</item>
    </izvorni_sadrzaj>
    <derivirana_varijabla naziv="DomainObject.Predmet.StrankaListNazivFormatedOIB_1">
      <item>DARIO STRMOTA, radnik, OIB 98633803619</item>
    </derivirana_varijabla>
  </DomainObject.Predmet.StrankaListNazivFormatedOIB>
  <DomainObject.Predmet.ProtuStrankaListFormated>
    <izvorni_sadrzaj>
      <item>STRMOTA - PROMET društvo s ograničenom odgovornošću za proizvodnju, trgovinu i usluge ĐURĐIC zastupanog po punomoćniku ŽELJKA STRMOTA</item>
    </izvorni_sadrzaj>
    <derivirana_varijabla naziv="DomainObject.Predmet.ProtuStrankaListFormated_1">
      <item>STRMOTA - PROMET društvo s ograničenom odgovornošću za proizvodnju, trgovinu i usluge ĐURĐIC zastupanog po punomoćniku ŽELJKA STRMOTA</item>
    </derivirana_varijabla>
  </DomainObject.Predmet.ProtuStrankaListFormated>
  <DomainObject.Predmet.ProtuStrankaListFormatedOIB>
    <izvorni_sadrzaj>
      <item>STRMOTA - PROMET društvo s ograničenom odgovornošću za proizvodnju, trgovinu i usluge ĐURĐIC, OIB 11211907800 zastupanog po punomoćniku ŽELJKA STRMOTA</item>
    </izvorni_sadrzaj>
    <derivirana_varijabla naziv="DomainObject.Predmet.ProtuStrankaListFormatedOIB_1">
      <item>STRMOTA - PROMET društvo s ograničenom odgovornošću za proizvodnju, trgovinu i usluge ĐURĐIC, OIB 11211907800 zastupanog po punomoćniku ŽELJKA STRMOTA</item>
    </derivirana_varijabla>
  </DomainObject.Predmet.ProtuStrankaListFormatedOIB>
  <DomainObject.Predmet.ProtuStrankaListFormatedWithAdress>
    <izvorni_sadrzaj>
      <item>STRMOTA - PROMET društvo s ograničenom odgovornošću za proizvodnju, trgovinu i usluge ĐURĐIC, Đurđic 156, 43231 Đurđic zastupanog po punomoćniku ŽELJKA STRMOTA</item>
    </izvorni_sadrzaj>
    <derivirana_varijabla naziv="DomainObject.Predmet.ProtuStrankaListFormatedWithAdress_1">
      <item>STRMOTA - PROMET društvo s ograničenom odgovornošću za proizvodnju, trgovinu i usluge ĐURĐIC, Đurđic 156, 43231 Đurđic zastupanog po punomoćniku ŽELJKA STRMOTA</item>
    </derivirana_varijabla>
  </DomainObject.Predmet.ProtuStrankaListFormatedWithAdress>
  <DomainObject.Predmet.ProtuStrankaListFormatedWithAdressOIB>
    <izvorni_sadrzaj>
      <item>STRMOTA - PROMET društvo s ograničenom odgovornošću za proizvodnju, trgovinu i usluge ĐURĐIC, OIB 11211907800, Đurđic 156, 43231 Đurđic zastupanog po punomoćniku ŽELJKA STRMOTA</item>
    </izvorni_sadrzaj>
    <derivirana_varijabla naziv="DomainObject.Predmet.ProtuStrankaListFormatedWithAdressOIB_1">
      <item>STRMOTA - PROMET društvo s ograničenom odgovornošću za proizvodnju, trgovinu i usluge ĐURĐIC, OIB 11211907800, Đurđic 156, 43231 Đurđic zastupanog po punomoćniku ŽELJKA STRMOTA</item>
    </derivirana_varijabla>
  </DomainObject.Predmet.ProtuStrankaListFormatedWithAdressOIB>
  <DomainObject.Predmet.ProtuStrankaListNazivFormated>
    <izvorni_sadrzaj>
      <item>STRMOTA - PROMET društvo s ograničenom odgovornošću za proizvodnju, trgovinu i usluge ĐURĐIC</item>
    </izvorni_sadrzaj>
    <derivirana_varijabla naziv="DomainObject.Predmet.ProtuStrankaListNazivFormated_1">
      <item>STRMOTA - PROMET društvo s ograničenom odgovornošću za proizvodnju, trgovinu i usluge ĐURĐIC</item>
    </derivirana_varijabla>
  </DomainObject.Predmet.ProtuStrankaListNazivFormated>
  <DomainObject.Predmet.ProtuStrankaListNazivFormatedOIB>
    <izvorni_sadrzaj>
      <item>STRMOTA - PROMET društvo s ograničenom odgovornošću za proizvodnju, trgovinu i usluge ĐURĐIC, OIB 11211907800</item>
    </izvorni_sadrzaj>
    <derivirana_varijabla naziv="DomainObject.Predmet.ProtuStrankaListNazivFormatedOIB_1">
      <item>STRMOTA - PROMET društvo s ograničenom odgovornošću za proizvodnju, trgovinu i usluge ĐURĐIC, OIB 11211907800</item>
    </derivirana_varijabla>
  </DomainObject.Predmet.ProtuStrankaListNazivFormatedOIB>
  <DomainObject.Predmet.OstaliListFormated>
    <izvorni_sadrzaj>
      <item>Zoran Vukelić punomoćnik sudionika u postupku DARIO STRMOTA, radnik</item>
      <item>ŽELJKA STRMOTA punomoćnik sudionika u postupku STRMOTA - PROMET društvo s ograničenom odgovornošću za proizvodnju, trgovinu i usluge ĐURĐIC</item>
    </izvorni_sadrzaj>
    <derivirana_varijabla naziv="DomainObject.Predmet.OstaliListFormated_1">
      <item>Zoran Vukelić punomoćnik sudionika u postupku DARIO STRMOTA, radnik</item>
      <item>ŽELJKA STRMOTA punomoćnik sudionika u postupku STRMOTA - PROMET društvo s ograničenom odgovornošću za proizvodnju, trgovinu i usluge ĐURĐIC</item>
    </derivirana_varijabla>
  </DomainObject.Predmet.OstaliListFormated>
  <DomainObject.Predmet.OstaliListFormatedOIB>
    <izvorni_sadrzaj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izvorni_sadrzaj>
    <derivirana_varijabla naziv="DomainObject.Predmet.OstaliListFormatedOIB_1">
      <item>Zoran Vukelić, OIB 13377919062 punomoćnik sudionika u postupku DARIO STRMOTA, radnik</item>
      <item>ŽELJKA STRMOTA, OIB 87701870526 punomoćnik sudionika u postupku STRMOTA - PROMET društvo s ograničenom odgovornošću za proizvodnju, trgovinu i usluge ĐURĐIC</item>
    </derivirana_varijabla>
  </DomainObject.Predmet.OstaliListFormatedOIB>
  <DomainObject.Predmet.OstaliListFormatedWithAdress>
    <izvorni_sadrzaj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izvorni_sadrzaj>
    <derivirana_varijabla naziv="DomainObject.Predmet.OstaliListFormatedWithAdress_1">
      <item>Zoran Vukelić, Mihanovićeva 8b, 43000 Bjelovar punomoćnik sudionika u postupku DARIO STRMOTA, radnik</item>
      <item>ŽELJKA STRMOTA, Đurđic 156., 43231 Đurđic punomoćnik sudionika u postupku STRMOTA - PROMET društvo s ograničenom odgovornošću za proizvodnju, trgovinu i usluge ĐURĐIC</item>
    </derivirana_varijabla>
  </DomainObject.Predmet.OstaliListFormatedWithAdress>
  <DomainObject.Predmet.OstaliListFormatedWithAdressOIB>
    <izvorni_sadrzaj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izvorni_sadrzaj>
    <derivirana_varijabla naziv="DomainObject.Predmet.OstaliListFormatedWithAdressOIB_1">
      <item>Zoran Vukelić, OIB 13377919062, Mihanovićeva 8b, 43000 Bjelovar punomoćnik sudionika u postupku DARIO STRMOTA, radnik</item>
      <item>ŽELJKA STRMOTA, OIB 87701870526, Đurđic 156., 43231 Đurđic punomoćnik sudionika u postupku STRMOTA - PROMET društvo s ograničenom odgovornošću za proizvodnju, trgovinu i usluge ĐURĐIC</item>
    </derivirana_varijabla>
  </DomainObject.Predmet.OstaliListFormatedWithAdressOIB>
  <DomainObject.Predmet.OstaliListNazivFormated>
    <izvorni_sadrzaj>
      <item>Zoran Vukelić</item>
      <item>ŽELJKA STRMOTA</item>
    </izvorni_sadrzaj>
    <derivirana_varijabla naziv="DomainObject.Predmet.OstaliListNazivFormated_1">
      <item>Zoran Vukelić</item>
      <item>ŽELJKA STRMOTA</item>
    </derivirana_varijabla>
  </DomainObject.Predmet.OstaliListNazivFormated>
  <DomainObject.Predmet.OstaliListNazivFormatedOIB>
    <izvorni_sadrzaj>
      <item>Zoran Vukelić, OIB 13377919062</item>
      <item>ŽELJKA STRMOTA, OIB 87701870526</item>
    </izvorni_sadrzaj>
    <derivirana_varijabla naziv="DomainObject.Predmet.OstaliListNazivFormatedOIB_1">
      <item>Zoran Vukelić, OIB 13377919062</item>
      <item>ŽELJKA STRMOTA, OIB 87701870526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St-30/2015-24</izvorni_sadrzaj>
    <derivirana_varijabla naziv="DomainObject.PoslovniBrojDokumenta_1">St-30/2015-24</derivirana_varijabla>
  </DomainObject.PoslovniBrojDokumenta>
  <DomainObject.Predmet.StrankaIDrugi>
    <izvorni_sadrzaj>DARIO STRMOTA, radnik</izvorni_sadrzaj>
    <derivirana_varijabla naziv="DomainObject.Predmet.StrankaIDrugi_1">DARIO STRMOTA, radnik</derivirana_varijabla>
  </DomainObject.Predmet.StrankaIDrugi>
  <DomainObject.Predmet.ProtustrankaIDrugi>
    <izvorni_sadrzaj>STRMOTA - PROMET društvo s ograničenom odgovornošću za proizvodnju, trgovinu i usluge ĐURĐIC</izvorni_sadrzaj>
    <derivirana_varijabla naziv="DomainObject.Predmet.ProtustrankaIDrugi_1">STRMOTA - PROMET društvo s ograničenom odgovornošću za proizvodnju, trgovinu i usluge ĐURĐIC</derivirana_varijabla>
  </DomainObject.Predmet.ProtustrankaIDrugi>
  <DomainObject.Predmet.StrankaIDrugiAdressOIB>
    <izvorni_sadrzaj>DARIO STRMOTA, radnik, OIB 98633803619, Đurđic 156, 43231 Ivanska</izvorni_sadrzaj>
    <derivirana_varijabla naziv="DomainObject.Predmet.StrankaIDrugiAdressOIB_1">DARIO STRMOTA, radnik, OIB 98633803619, Đurđic 156, 43231 Ivanska</derivirana_varijabla>
  </DomainObject.Predmet.StrankaIDrugiAdressOIB>
  <DomainObject.Predmet.ProtustrankaIDrugiAdressOIB>
    <izvorni_sadrzaj>STRMOTA - PROMET društvo s ograničenom odgovornošću za proizvodnju, trgovinu i usluge ĐURĐIC, OIB 11211907800, Đurđic 156, 43231 Đurđic</izvorni_sadrzaj>
    <derivirana_varijabla naziv="DomainObject.Predmet.ProtustrankaIDrugiAdressOIB_1">STRMOTA - PROMET društvo s ograničenom odgovornošću za proizvodnju, trgovinu i usluge ĐURĐIC, OIB 11211907800, Đurđic 156, 43231 Đurđic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STRMOTA, radnik</item>
      <item>STRMOTA - PROMET društvo s ograničenom odgovornošću za proizvodnju, trgovinu i usluge ĐURĐIC</item>
      <item>Zoran Vukelić</item>
      <item>ŽELJKA STRMOTA</item>
    </izvorni_sadrzaj>
    <derivirana_varijabla naziv="DomainObject.Predmet.SudioniciListNaziv_1">
      <item>DARIO STRMOTA, radnik</item>
      <item>STRMOTA - PROMET društvo s ograničenom odgovornošću za proizvodnju, trgovinu i usluge ĐURĐIC</item>
      <item>Zoran Vukelić</item>
      <item>ŽELJKA STRMOTA</item>
    </derivirana_varijabla>
  </DomainObject.Predmet.SudioniciListNaziv>
  <DomainObject.Predmet.SudioniciListAdressOIB>
    <izvorni_sadrzaj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izvorni_sadrzaj>
    <derivirana_varijabla naziv="DomainObject.Predmet.SudioniciListAdressOIB_1">
      <item>DARIO STRMOTA, radnik, OIB 98633803619, Đurđic 156,43231 Ivanska</item>
      <item>STRMOTA - PROMET društvo s ograničenom odgovornošću za proizvodnju, trgovinu i usluge ĐURĐIC, OIB 11211907800, Đurđic 156,43231 Đurđic</item>
      <item>Zoran Vukelić, OIB 13377919062, Mihanovićeva 8b,43000 Bjelovar</item>
      <item>ŽELJKA STRMOTA, OIB 87701870526, Đurđic 156.,43231 Đurđic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13881-7F92-4D7A-B921-2977B86929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3173</properties:Characters>
  <properties:Lines>82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2017-06-29T05:06:00Z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St-30/2015-24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