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d8d8" w14:paraId="e00d8d8" w:rsidRDefault="00922217" w:rsidP="001940FB" w:rsidR="00922217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644EA2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22217" w:rsidP="00AA6BCF" w:rsidR="0092221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22217" w:rsidP="00922217" w:rsidR="0092221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22217" w:rsidP="00922217" w:rsidR="0092221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2221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2221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783BFB" w:rsidR="00AA6BCF" w:rsidRPr="00783BFB">
      <w:pPr>
        <w:suppressAutoHyphens/>
        <w:spacing w:after="0"/>
        <w:jc w:val="both"/>
        <w:rPr>
          <w:rFonts w:cs="Calibri" w:hAnsi="Calibri" w:ascii="Calibri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B7976">
        <w:rPr>
          <w:rFonts w:cs="Calibri" w:eastAsia="Arial Unicode MS" w:hAnsi="Calibri" w:ascii="Calibri"/>
          <w:kern w:val="1"/>
          <w:lang w:eastAsia="ar-SA" w:val="hr-HR"/>
        </w:rPr>
        <w:t>VLAHO DUPLANČIĆ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922217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="00FD3706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B7976">
        <w:rPr>
          <w:rFonts w:cs="Calibri" w:eastAsia="Arial Unicode MS" w:hAnsi="Calibri" w:ascii="Calibri"/>
          <w:kern w:val="1"/>
          <w:lang w:eastAsia="ar-SA" w:val="hr-HR"/>
        </w:rPr>
        <w:t>121.512,36</w:t>
      </w:r>
      <w:r w:rsidR="00783BFB" w:rsidRPr="00783BFB">
        <w:rPr>
          <w:rFonts w:cs="Calibri" w:hAnsi="Calibri" w:ascii="Calibri"/>
        </w:rPr>
        <w:t xml:space="preserve"> kn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B7976">
        <w:rPr>
          <w:rFonts w:cs="Calibri" w:eastAsia="Arial Unicode MS" w:hAnsi="Calibri" w:ascii="Calibri"/>
          <w:kern w:val="1"/>
          <w:lang w:eastAsia="ar-SA" w:val="hr-HR"/>
        </w:rPr>
        <w:t>112.312,36</w:t>
      </w:r>
      <w:r w:rsidR="00783BFB" w:rsidRPr="00783BFB">
        <w:rPr>
          <w:rFonts w:cs="Calibri" w:hAnsi="Calibri" w:ascii="Calibri"/>
        </w:rPr>
        <w:t xml:space="preserve"> </w:t>
      </w:r>
      <w:r w:rsidR="00F20B3B" w:rsidRPr="00F20B3B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B7976">
        <w:rPr>
          <w:rFonts w:cs="Calibri" w:eastAsia="Arial Unicode MS" w:hAnsi="Calibri" w:ascii="Calibri"/>
          <w:kern w:val="1"/>
          <w:lang w:eastAsia="ar-SA" w:val="hr-HR"/>
        </w:rPr>
        <w:t>9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.</w:t>
      </w:r>
      <w:r w:rsidR="00BB7976">
        <w:rPr>
          <w:rFonts w:cs="Calibri" w:eastAsia="Arial Unicode MS" w:hAnsi="Calibri" w:ascii="Calibri"/>
          <w:kern w:val="1"/>
          <w:lang w:eastAsia="ar-SA" w:val="hr-HR"/>
        </w:rPr>
        <w:t>2</w:t>
      </w:r>
      <w:r w:rsidR="00575392">
        <w:rPr>
          <w:rFonts w:cs="Calibri" w:eastAsia="Arial Unicode MS" w:hAnsi="Calibri" w:ascii="Calibri"/>
          <w:kern w:val="1"/>
          <w:lang w:eastAsia="ar-SA" w:val="hr-HR"/>
        </w:rPr>
        <w:t>00,00</w:t>
      </w:r>
      <w:r w:rsidR="00F20B3B" w:rsidRPr="00F20B3B">
        <w:rPr>
          <w:rFonts w:cs="Calibri" w:hAnsi="Calibri" w:ascii="Calibri"/>
        </w:rPr>
        <w:t xml:space="preserve"> kn</w:t>
      </w:r>
      <w:r w:rsidR="00F20B3B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922217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2221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22217" w:rsidRPr="0092221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22217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922217" w:rsidP="00AA6BCF" w:rsidR="00922217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B3C9B" w:rsidP="00AA6BCF" w:rsidR="00BB3C9B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2F641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F6413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7976" w:rsidP="00BB7976" w:rsidR="00AA6BCF" w:rsidRPr="002F6413">
            <w:pPr>
              <w:spacing w:after="0"/>
              <w:jc w:val="both"/>
              <w:rPr>
                <w:rFonts w:cs="Calibri" w:hAnsi="Calibri" w:ascii="Calibri"/>
              </w:rPr>
            </w:pPr>
            <w:r w:rsidRPr="002F6413">
              <w:rPr>
                <w:rFonts w:cs="Calibri" w:hAnsi="Calibri" w:ascii="Calibri"/>
              </w:rPr>
              <w:t>VLAHO DUPLANČIĆ</w:t>
            </w:r>
            <w:r w:rsidR="00F20B3B" w:rsidRPr="002F6413">
              <w:rPr>
                <w:rFonts w:cs="Calibri" w:hAnsi="Calibri" w:ascii="Calibri"/>
              </w:rPr>
              <w:t xml:space="preserve">, </w:t>
            </w:r>
            <w:r w:rsidRPr="002F6413">
              <w:rPr>
                <w:rFonts w:cs="Calibri" w:hAnsi="Calibri" w:ascii="Calibri"/>
              </w:rPr>
              <w:t xml:space="preserve">Duplančića dvori 15, Split, </w:t>
            </w:r>
            <w:r w:rsidR="003A5883" w:rsidRPr="002F6413">
              <w:rPr>
                <w:rFonts w:cs="Calibri" w:hAnsi="Calibri" w:ascii="Calibri"/>
              </w:rPr>
              <w:t>OIB:</w:t>
            </w:r>
            <w:r w:rsidR="00E43846" w:rsidRPr="002F6413">
              <w:rPr>
                <w:rFonts w:cs="Calibri" w:hAnsi="Calibri" w:ascii="Calibri"/>
              </w:rPr>
              <w:t xml:space="preserve"> </w:t>
            </w:r>
            <w:r w:rsidRPr="002F6413">
              <w:rPr>
                <w:rFonts w:cs="Calibri" w:hAnsi="Calibri" w:ascii="Calibri"/>
              </w:rPr>
              <w:t>32089925676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B7976" w:rsidP="00BB7976" w:rsidR="00BB7976" w:rsidRPr="002F6413">
            <w:pPr>
              <w:rPr>
                <w:rFonts w:cs="Calibri" w:hAnsi="Calibri" w:ascii="Calibri"/>
              </w:rPr>
            </w:pPr>
            <w:r w:rsidRPr="002F6413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575392" w:rsidR="00AA6BCF" w:rsidRPr="002F6413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2F6413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BB7976" w:rsidP="00AA6BCF" w:rsidR="00AA6BCF" w:rsidRPr="002F641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F6413">
              <w:rPr>
                <w:rFonts w:cs="Calibri" w:hAnsi="Calibri" w:ascii="Calibri"/>
              </w:rPr>
              <w:t>121.512,36</w:t>
            </w:r>
            <w:r w:rsidR="00783BFB" w:rsidRPr="002F6413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2F6413">
            <w:pPr>
              <w:spacing w:after="0"/>
              <w:rPr>
                <w:rFonts w:cs="Calibri" w:hAnsi="Calibri" w:ascii="Calibri"/>
              </w:rPr>
            </w:pPr>
          </w:p>
          <w:p w:rsidRDefault="00BB7976" w:rsidP="00AA6BCF" w:rsidR="00AA6BCF" w:rsidRPr="002F641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F6413">
              <w:rPr>
                <w:rFonts w:cs="Calibri" w:hAnsi="Calibri" w:ascii="Calibri"/>
              </w:rPr>
              <w:t>112.312,36</w:t>
            </w:r>
            <w:r w:rsidR="00783BFB" w:rsidRPr="002F6413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2F6413">
            <w:pPr>
              <w:spacing w:after="0"/>
              <w:rPr>
                <w:rFonts w:cs="Calibri" w:hAnsi="Calibri" w:ascii="Calibri"/>
              </w:rPr>
            </w:pPr>
          </w:p>
          <w:p w:rsidRDefault="00BB7976" w:rsidP="00E43846" w:rsidR="00AA6BCF" w:rsidRPr="002F6413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2F6413">
              <w:rPr>
                <w:rFonts w:cs="Calibri" w:hAnsi="Calibri" w:ascii="Calibri"/>
              </w:rPr>
              <w:t>9.200,00</w:t>
            </w:r>
            <w:r w:rsidR="00F20B3B" w:rsidRPr="002F6413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922217" w:rsidP="00922217" w:rsidR="0092221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22217" w:rsidP="00922217" w:rsidR="0092221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85F86" w:rsidP="00F029F5" w:rsidR="00F029F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29F5" w:rsidP="00F029F5" w:rsidR="00F029F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029F5" w:rsidP="00F029F5" w:rsidR="00F029F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029F5" w:rsidP="00F029F5" w:rsidR="00F029F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F029F5" w:rsidP="00F029F5" w:rsidR="00F029F5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61D" w:rsidR="0017061D">
      <w:pPr>
        <w:spacing w:after="0"/>
      </w:pPr>
      <w:r>
        <w:separator/>
      </w:r>
    </w:p>
  </w:endnote>
  <w:endnote w:id="0" w:type="continuationSeparator">
    <w:p w:rsidRDefault="0017061D" w:rsidR="0017061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32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61D" w:rsidR="0017061D">
      <w:pPr>
        <w:spacing w:after="0"/>
      </w:pPr>
      <w:r>
        <w:separator/>
      </w:r>
    </w:p>
  </w:footnote>
  <w:footnote w:id="0" w:type="continuationSeparator">
    <w:p w:rsidRDefault="0017061D" w:rsidR="0017061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25E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95ED2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95ED2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95ED2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95ED2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95ED2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95ED2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95ED2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95ED2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95ED2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 w:rsidRPr="00F95ED2">
                <w:pPr>
                  <w:rPr>
                    <w:rFonts w:hAnsi="Palatino" w:ascii="Palatino"/>
                  </w:rPr>
                </w:pPr>
              </w:p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325C4E5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66B3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61D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21F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A608A"/>
    <w:rsid w:val="002B0E46"/>
    <w:rsid w:val="002C48B8"/>
    <w:rsid w:val="002D1978"/>
    <w:rsid w:val="002D6F3E"/>
    <w:rsid w:val="002E671A"/>
    <w:rsid w:val="002F00EB"/>
    <w:rsid w:val="002F08B7"/>
    <w:rsid w:val="002F3471"/>
    <w:rsid w:val="002F6413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09F"/>
    <w:rsid w:val="003C0378"/>
    <w:rsid w:val="003C084D"/>
    <w:rsid w:val="003C0D5B"/>
    <w:rsid w:val="003C5AF8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5392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4850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07AE"/>
    <w:rsid w:val="006234B7"/>
    <w:rsid w:val="0062585C"/>
    <w:rsid w:val="006264E2"/>
    <w:rsid w:val="00632A9E"/>
    <w:rsid w:val="00636308"/>
    <w:rsid w:val="00642803"/>
    <w:rsid w:val="00643B4E"/>
    <w:rsid w:val="00644AFA"/>
    <w:rsid w:val="00644EA2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A7FE5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06F7"/>
    <w:rsid w:val="0078275A"/>
    <w:rsid w:val="00783BFB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2217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325E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40D8"/>
    <w:rsid w:val="00A54169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460A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597F"/>
    <w:rsid w:val="00AE71BC"/>
    <w:rsid w:val="00AF34A4"/>
    <w:rsid w:val="00AF4D8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14BF"/>
    <w:rsid w:val="00B93195"/>
    <w:rsid w:val="00B93DCB"/>
    <w:rsid w:val="00BA20C7"/>
    <w:rsid w:val="00BA7F48"/>
    <w:rsid w:val="00BB1929"/>
    <w:rsid w:val="00BB396C"/>
    <w:rsid w:val="00BB3C9B"/>
    <w:rsid w:val="00BB5011"/>
    <w:rsid w:val="00BB7976"/>
    <w:rsid w:val="00BC0A8E"/>
    <w:rsid w:val="00BC381B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5730"/>
    <w:rsid w:val="00C85F86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3BF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0F28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29F5"/>
    <w:rsid w:val="00F044A9"/>
    <w:rsid w:val="00F0775E"/>
    <w:rsid w:val="00F10A8A"/>
    <w:rsid w:val="00F10ECC"/>
    <w:rsid w:val="00F15459"/>
    <w:rsid w:val="00F1559A"/>
    <w:rsid w:val="00F17845"/>
    <w:rsid w:val="00F20B3B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95ED2"/>
    <w:rsid w:val="00FA41AA"/>
    <w:rsid w:val="00FA57A0"/>
    <w:rsid w:val="00FB1677"/>
    <w:rsid w:val="00FB5A5E"/>
    <w:rsid w:val="00FC7CCD"/>
    <w:rsid w:val="00FD3706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true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03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25E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25E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25E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25E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Referencakomentara" w:type="character">
    <w:name w:val="annotation reference"/>
    <w:uiPriority w:val="99"/>
    <w:semiHidden/>
    <w:unhideWhenUsed/>
    <w:rsid w:val="003C5AF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3C5AF8"/>
    <w:rPr>
      <w:sz w:val="20"/>
      <w:szCs w:val="20"/>
    </w:rPr>
  </w:style>
  <w:style w:customStyle="1" w:styleId="TekstkomentaraChar" w:type="character">
    <w:name w:val="Tekst komentara Char"/>
    <w:link w:val="Tekstkomentara"/>
    <w:uiPriority w:val="99"/>
    <w:semiHidden/>
    <w:rsid w:val="003C5AF8"/>
    <w:rPr>
      <w:lang w:eastAsia="en-US"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3C5AF8"/>
    <w:rPr>
      <w:b/>
      <w:bCs/>
    </w:rPr>
  </w:style>
  <w:style w:customStyle="1" w:styleId="PredmetkomentaraChar" w:type="character">
    <w:name w:val="Predmet komentara Char"/>
    <w:link w:val="Predmetkomentara"/>
    <w:uiPriority w:val="99"/>
    <w:semiHidden/>
    <w:rsid w:val="003C5AF8"/>
    <w:rPr>
      <w:b/>
      <w:bCs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03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25E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25E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25E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25E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73E7B-98C7-4ABD-8693-134B7099F8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1447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2018-08-23T10:53:00Z</dcterms:created>
  <dc:creator>Anja</dc:creator>
  <cp:keywords/>
  <cp:lastModifiedBy>Paško Bačić</cp:lastModifiedBy>
  <cp:lastPrinted>2018-07-04T06:22:00Z</cp:lastPrinted>
  <dcterms:modified xmlns:xsi="http://www.w3.org/2001/XMLSchema-instance" xsi:type="dcterms:W3CDTF">2018-08-23T12:10:00Z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St-651/2017-341 / Podnesak - Podnesak (-341.docx)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