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b42d6" w14:paraId="74b42d6" w:rsidRDefault="00125C36" w:rsidP="00125C36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248285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125C36" w:rsidR="00AE649C" w:rsidRPr="00B76F3C">
      <w:pPr>
        <w:pStyle w:val="NormaleSPIS"/>
        <w:spacing w:after="0"/>
      </w:pPr>
    </w:p>
    <w:p w:rsidRDefault="00125C36" w:rsidP="00125C36" w:rsidR="00125C36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125C36" w:rsidP="00125C36" w:rsidR="00125C36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125C36" w:rsidP="00125C36" w:rsidR="00125C36" w:rsidRPr="00125C36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125C36" w:rsidP="00125C36" w:rsidR="00125C36">
      <w:pPr>
        <w:spacing w:after="0"/>
        <w:jc w:val="right"/>
      </w:pPr>
      <w:r>
        <w:t>Poslovni broj: 2 St-489/2018-4</w:t>
      </w:r>
    </w:p>
    <w:p w:rsidRDefault="00125C36" w:rsidP="00125C36" w:rsidR="00125C36">
      <w:pPr>
        <w:spacing w:after="0"/>
        <w:jc w:val="both"/>
      </w:pPr>
    </w:p>
    <w:p w:rsidRDefault="00125C36" w:rsidP="00125C36" w:rsidR="00125C36">
      <w:pPr>
        <w:spacing w:after="0"/>
        <w:jc w:val="both"/>
      </w:pPr>
    </w:p>
    <w:p w:rsidRDefault="00125C36" w:rsidP="00125C36" w:rsidR="00125C36">
      <w:pPr>
        <w:spacing w:after="0"/>
        <w:jc w:val="center"/>
      </w:pPr>
      <w:r>
        <w:t>U  I M E   R E P U B L I K E   H R V A T S K E</w:t>
      </w:r>
    </w:p>
    <w:p w:rsidRDefault="00125C36" w:rsidP="00125C36" w:rsidR="00125C36">
      <w:pPr>
        <w:spacing w:after="0"/>
        <w:jc w:val="center"/>
      </w:pPr>
    </w:p>
    <w:p w:rsidRDefault="00125C36" w:rsidP="00125C36" w:rsidR="00125C36">
      <w:pPr>
        <w:spacing w:after="0"/>
        <w:jc w:val="center"/>
      </w:pPr>
      <w:r>
        <w:t xml:space="preserve"> R J E Š E N J E</w:t>
      </w:r>
    </w:p>
    <w:p w:rsidRDefault="00125C36" w:rsidP="00125C36" w:rsidR="00125C36">
      <w:pPr>
        <w:spacing w:after="0"/>
        <w:jc w:val="both"/>
      </w:pPr>
    </w:p>
    <w:p w:rsidRDefault="00125C36" w:rsidP="00125C36" w:rsidR="00125C36">
      <w:pPr>
        <w:spacing w:after="0"/>
        <w:jc w:val="both"/>
      </w:pPr>
    </w:p>
    <w:p w:rsidRDefault="00125C36" w:rsidP="00125C36" w:rsidR="00125C36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KNJIGOVODSTVO I STRUJA j.d.o.o. za knjigovodstvene usluge i građevinarstvo, Karlovac, Antuna Gustava Matoša 14/A, MBS: 081051073, OIB: 47172232038, 10. srpnja 2018.</w:t>
      </w:r>
    </w:p>
    <w:p w:rsidRDefault="00125C36" w:rsidP="00125C36" w:rsidR="00125C36">
      <w:pPr>
        <w:spacing w:after="0"/>
        <w:jc w:val="both"/>
      </w:pPr>
    </w:p>
    <w:p w:rsidRDefault="00125C36" w:rsidP="00125C36" w:rsidR="00125C36">
      <w:pPr>
        <w:spacing w:after="0"/>
        <w:jc w:val="both"/>
      </w:pPr>
    </w:p>
    <w:p w:rsidRDefault="00125C36" w:rsidP="00125C36" w:rsidR="00125C36">
      <w:pPr>
        <w:spacing w:after="0"/>
        <w:jc w:val="center"/>
      </w:pPr>
      <w:r>
        <w:t>r i j e š i o   j e</w:t>
      </w:r>
    </w:p>
    <w:p w:rsidRDefault="00125C36" w:rsidP="00125C36" w:rsidR="00125C36">
      <w:pPr>
        <w:spacing w:after="0"/>
        <w:jc w:val="both"/>
      </w:pPr>
    </w:p>
    <w:p w:rsidRDefault="00125C36" w:rsidP="00125C36" w:rsidR="00125C36">
      <w:pPr>
        <w:spacing w:after="0"/>
        <w:jc w:val="both"/>
        <w:rPr>
          <w:szCs w:val="20"/>
        </w:rPr>
      </w:pPr>
      <w:r>
        <w:tab/>
        <w:t>1. Otvara se stečajni postupak nad dužnikom KNJIGOVODSTVO I STRUJA j.d.o.o. za knjigovodstvene usluge i građevinarstvo, Karlovac, Antuna Gustava Matoša 14/A, MBS: 081051073, OIB: 47172232038.</w:t>
      </w:r>
    </w:p>
    <w:p w:rsidRDefault="00125C36" w:rsidP="00125C36" w:rsidR="00125C36">
      <w:pPr>
        <w:spacing w:after="0"/>
        <w:jc w:val="both"/>
      </w:pPr>
    </w:p>
    <w:p w:rsidRDefault="00125C36" w:rsidP="00125C36" w:rsidR="00125C36">
      <w:pPr>
        <w:spacing w:after="0"/>
        <w:jc w:val="both"/>
      </w:pPr>
      <w:r>
        <w:tab/>
        <w:t>2. Za stečajnog upravitelja imenuje se DAVID JAKOVLJEVIĆ, Sesvete, Kašinska 7, OIB: 63014812654.</w:t>
      </w:r>
    </w:p>
    <w:p w:rsidRDefault="00125C36" w:rsidP="00125C36" w:rsidR="00125C36">
      <w:pPr>
        <w:spacing w:after="0"/>
        <w:jc w:val="both"/>
      </w:pPr>
    </w:p>
    <w:p w:rsidRDefault="00125C36" w:rsidP="00125C36" w:rsidR="00125C36">
      <w:pPr>
        <w:spacing w:after="0"/>
        <w:jc w:val="both"/>
        <w:rPr>
          <w:szCs w:val="20"/>
        </w:rPr>
      </w:pPr>
      <w:r>
        <w:tab/>
        <w:t>3. Zaključuje se stečajni postupak nad dužnikom KNJIGOVODSTVO I STRUJA j.d.o.o. za knjigovodstvene usluge i građevinarstvo, Karlovac, Antuna Gustava Matoša 14/A, MBS: 081051073, OIB: 47172232038.</w:t>
      </w:r>
    </w:p>
    <w:p w:rsidRDefault="00125C36" w:rsidP="00125C36" w:rsidR="00125C36">
      <w:pPr>
        <w:spacing w:after="0"/>
        <w:jc w:val="both"/>
      </w:pPr>
    </w:p>
    <w:p w:rsidRDefault="00125C36" w:rsidP="00125C36" w:rsidR="00125C36">
      <w:pPr>
        <w:spacing w:after="0"/>
        <w:jc w:val="both"/>
      </w:pPr>
      <w:r>
        <w:tab/>
        <w:t>4. Stečajni postupak je otvoren i zaključen s danom 10. srpnja 2018. godine u 13,00 sati, kada je ovo rješenje objavljeno na e-oglasnoj ploči ovoga suda.</w:t>
      </w:r>
    </w:p>
    <w:p w:rsidRDefault="00125C36" w:rsidP="00125C36" w:rsidR="00125C36">
      <w:pPr>
        <w:pStyle w:val="Bezproreda"/>
        <w:spacing w:after="0"/>
        <w:jc w:val="both"/>
      </w:pPr>
    </w:p>
    <w:p w:rsidRDefault="00125C36" w:rsidP="00125C36" w:rsidR="00125C36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125C36" w:rsidP="00125C36" w:rsidR="00125C36">
      <w:pPr>
        <w:spacing w:after="0"/>
        <w:jc w:val="both"/>
        <w:rPr>
          <w:rFonts w:cs="Times New Roman"/>
        </w:rPr>
      </w:pPr>
    </w:p>
    <w:p w:rsidRDefault="00125C36" w:rsidP="00125C36" w:rsidR="00125C36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125C36" w:rsidP="00125C36" w:rsidR="00125C36">
      <w:pPr>
        <w:spacing w:after="0"/>
        <w:jc w:val="both"/>
      </w:pPr>
    </w:p>
    <w:p w:rsidRDefault="00125C36" w:rsidP="00125C36" w:rsidR="00125C36">
      <w:pPr>
        <w:spacing w:after="0"/>
        <w:jc w:val="both"/>
      </w:pPr>
    </w:p>
    <w:p w:rsidRDefault="00125C36" w:rsidP="00125C36" w:rsidR="00125C36">
      <w:pPr>
        <w:spacing w:after="0"/>
        <w:jc w:val="center"/>
      </w:pPr>
      <w:r>
        <w:t>Obrazloženje</w:t>
      </w:r>
    </w:p>
    <w:p w:rsidRDefault="00125C36" w:rsidP="00125C36" w:rsidR="00125C36">
      <w:pPr>
        <w:spacing w:after="0"/>
        <w:jc w:val="center"/>
      </w:pPr>
    </w:p>
    <w:p w:rsidRDefault="00125C36" w:rsidP="00125C36" w:rsidR="00125C36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St-489/2018-2, koji je objavljen na mrežnoj stranici e-oglasna ploča Trgovačkog suda u Bjelovaru 22. svibnja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125C36" w:rsidP="00125C36" w:rsidR="00125C36">
      <w:pPr>
        <w:spacing w:after="0"/>
        <w:jc w:val="both"/>
      </w:pPr>
    </w:p>
    <w:p w:rsidRDefault="00125C36" w:rsidP="00125C36" w:rsidR="00125C36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125C36" w:rsidP="00125C36" w:rsidR="00125C36">
      <w:pPr>
        <w:spacing w:after="0"/>
        <w:jc w:val="both"/>
      </w:pPr>
    </w:p>
    <w:p w:rsidRDefault="00125C36" w:rsidP="00125C36" w:rsidR="00125C36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125C36" w:rsidP="00125C36" w:rsidR="00125C36">
      <w:pPr>
        <w:spacing w:after="0"/>
        <w:jc w:val="both"/>
      </w:pPr>
    </w:p>
    <w:p w:rsidRDefault="00125C36" w:rsidP="00125C36" w:rsidR="00125C36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125C36" w:rsidP="00125C36" w:rsidR="00125C36">
      <w:pPr>
        <w:spacing w:after="0"/>
        <w:jc w:val="both"/>
      </w:pPr>
    </w:p>
    <w:p w:rsidRDefault="00125C36" w:rsidP="00125C36" w:rsidR="00125C36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125C36" w:rsidP="00125C36" w:rsidR="00125C36">
      <w:pPr>
        <w:pStyle w:val="Bezproreda"/>
        <w:spacing w:after="0"/>
        <w:jc w:val="both"/>
      </w:pPr>
    </w:p>
    <w:p w:rsidRDefault="00125C36" w:rsidP="00125C36" w:rsidR="00125C36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125C36" w:rsidP="00125C36" w:rsidR="00125C36">
      <w:pPr>
        <w:spacing w:after="0"/>
        <w:ind w:firstLine="851"/>
        <w:jc w:val="both"/>
      </w:pPr>
    </w:p>
    <w:p w:rsidRDefault="00125C36" w:rsidP="00125C36" w:rsidR="00125C36">
      <w:pPr>
        <w:spacing w:after="0"/>
        <w:jc w:val="center"/>
      </w:pPr>
      <w:r>
        <w:t>U Bjelovaru 10. srpnja 2018.</w:t>
      </w:r>
    </w:p>
    <w:p w:rsidRDefault="00125C36" w:rsidP="00125C36" w:rsidR="00125C36">
      <w:pPr>
        <w:spacing w:after="0"/>
        <w:jc w:val="both"/>
      </w:pPr>
    </w:p>
    <w:p w:rsidRDefault="00125C36" w:rsidP="00125C36" w:rsidR="00125C36">
      <w:pPr>
        <w:spacing w:after="0"/>
        <w:jc w:val="both"/>
      </w:pPr>
    </w:p>
    <w:p w:rsidRDefault="00125C36" w:rsidP="00125C36" w:rsidR="00125C36">
      <w:pPr>
        <w:spacing w:after="0"/>
        <w:ind w:firstLine="720" w:left="4320"/>
      </w:pPr>
      <w:r>
        <w:t>SUDSKI SAVJETNIK</w:t>
      </w:r>
    </w:p>
    <w:p w:rsidRDefault="00125C36" w:rsidP="00125C36" w:rsidR="00125C36">
      <w:pPr>
        <w:spacing w:after="0"/>
        <w:ind w:firstLine="4111"/>
      </w:pPr>
      <w:r>
        <w:tab/>
        <w:t xml:space="preserve">     MIROSLAV LOVREKOVIĆ, v.r.</w:t>
      </w:r>
    </w:p>
    <w:p w:rsidRDefault="00125C36" w:rsidP="00125C36" w:rsidR="00125C3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125C36" w:rsidP="00125C36" w:rsidR="00125C3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125C36" w:rsidP="00125C36" w:rsidR="00125C36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125C36" w:rsidP="00125C36" w:rsidR="00125C36">
      <w:pPr>
        <w:spacing w:after="0"/>
        <w:jc w:val="both"/>
      </w:pPr>
    </w:p>
    <w:p w:rsidRDefault="00125C36" w:rsidP="00125C36" w:rsidR="00125C36">
      <w:pPr>
        <w:spacing w:after="0"/>
        <w:jc w:val="both"/>
      </w:pPr>
    </w:p>
    <w:p w:rsidRDefault="00125C36" w:rsidP="00125C36" w:rsidR="00125C36">
      <w:pPr>
        <w:spacing w:after="0"/>
        <w:jc w:val="both"/>
      </w:pPr>
    </w:p>
    <w:p w:rsidRDefault="00125C36" w:rsidP="00125C36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</w:t>
      </w:r>
      <w:r>
        <w:t>nac Trgovačkog suda u Bjelovaru.</w:t>
      </w:r>
    </w:p>
    <w:sectPr w:rsidSect="00125C3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3579121"/>
      <w:docPartObj>
        <w:docPartGallery w:val="Page Numbers (Top of Page)"/>
        <w:docPartUnique/>
      </w:docPartObj>
    </w:sdtPr>
    <w:sdtContent>
      <w:p w:rsidRDefault="00125C36" w:rsidP="00125C36" w:rsidR="00125C36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0D92">
          <w:t>2</w:t>
        </w:r>
        <w:r>
          <w:fldChar w:fldCharType="end"/>
        </w:r>
      </w:p>
    </w:sdtContent>
  </w:sdt>
  <w:p w:rsidRDefault="00125C36" w:rsidP="00125C36" w:rsidR="008333A9">
    <w:pPr>
      <w:spacing w:after="0"/>
      <w:jc w:val="right"/>
    </w:pPr>
    <w:r>
      <w:t>Poslovni broj: 2 St-489/2018-4</w:t>
    </w:r>
  </w:p>
  <w:p w:rsidRDefault="00125C36" w:rsidP="00125C36" w:rsidR="00125C36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5C36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0D92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525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343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St-489/2018-4</izvorni_sadrzaj>
    <derivirana_varijabla naziv="DomainObject.Oznaka_1">St-489/2018-4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St-489/2018</izvorni_sadrzaj>
    <derivirana_varijabla naziv="DomainObject.Predmet.OznakaBroj_1">St-489/2018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KNJIGOVODSTVO I STRUJA j.d.o.o. za knjigovodstvene usluge i građevinarstvo zastupanog po punomoćniku Barbara Kuzmanić</izvorni_sadrzaj>
    <derivirana_varijabla naziv="DomainObject.Predmet.ProtustrankaFormated_1">  KNJIGOVODSTVO I STRUJA j.d.o.o. za knjigovodstvene usluge i građevinarstvo zastupanog po punomoćniku Barbara Kuzmanić</derivirana_varijabla>
  </DomainObject.Predmet.ProtustrankaFormated>
  <DomainObject.Predmet.ProtustrankaFormatedOIB>
    <izvorni_sadrzaj>  KNJIGOVODSTVO I STRUJA j.d.o.o. za knjigovodstvene usluge i građevinarstvo, OIB 47172232038 zastupanog po punomoćniku Barbara Kuzmanić</izvorni_sadrzaj>
    <derivirana_varijabla naziv="DomainObject.Predmet.ProtustrankaFormatedOIB_1">  KNJIGOVODSTVO I STRUJA j.d.o.o. za knjigovodstvene usluge i građevinarstvo, OIB 47172232038 zastupanog po punomoćniku Barbara Kuzmanić</derivirana_varijabla>
  </DomainObject.Predmet.ProtustrankaFormatedOIB>
  <DomainObject.Predmet.ProtustrankaFormatedWithAdress>
    <izvorni_sadrzaj> KNJIGOVODSTVO I STRUJA j.d.o.o. za knjigovodstvene usluge i građevinarstvo, Antuna Gustava Matoša 14/A, 47000 Karlovac zastupanog po punomoćniku Barbara Kuzmanić</izvorni_sadrzaj>
    <derivirana_varijabla naziv="DomainObject.Predmet.ProtustrankaFormatedWithAdress_1"> KNJIGOVODSTVO I STRUJA j.d.o.o. za knjigovodstvene usluge i građevinarstvo, Antuna Gustava Matoša 14/A, 47000 Karlovac zastupanog po punomoćniku Barbara Kuzmanić</derivirana_varijabla>
  </DomainObject.Predmet.ProtustrankaFormatedWithAdress>
  <DomainObject.Predmet.ProtustrankaFormatedWithAdressOIB>
    <izvorni_sadrzaj> KNJIGOVODSTVO I STRUJA j.d.o.o. za knjigovodstvene usluge i građevinarstvo, OIB 47172232038, Antuna Gustava Matoša 14/A, 47000 Karlovac zastupanog po punomoćniku Barbara Kuzmanić</izvorni_sadrzaj>
    <derivirana_varijabla naziv="DomainObject.Predmet.ProtustrankaFormatedWithAdressOIB_1"> KNJIGOVODSTVO I STRUJA j.d.o.o. za knjigovodstvene usluge i građevinarstvo, OIB 47172232038, Antuna Gustava Matoša 14/A, 47000 Karlovac zastupanog po punomoćniku Barbara Kuzmanić</derivirana_varijabla>
  </DomainObject.Predmet.ProtustrankaFormatedWithAdressOIB>
  <DomainObject.Predmet.ProtustrankaWithAdress>
    <izvorni_sadrzaj>KNJIGOVODSTVO I STRUJA j.d.o.o. za knjigovodstvene usluge i građevinarstvo Antuna Gustava Matoša 14/A, 47000 Karlovac</izvorni_sadrzaj>
    <derivirana_varijabla naziv="DomainObject.Predmet.ProtustrankaWithAdress_1">KNJIGOVODSTVO I STRUJA j.d.o.o. za knjigovodstvene usluge i građevinarstvo Antuna Gustava Matoša 14/A, 47000 Karlovac</derivirana_varijabla>
  </DomainObject.Predmet.ProtustrankaWithAdress>
  <DomainObject.Predmet.ProtustrankaWithAdressOIB>
    <izvorni_sadrzaj>KNJIGOVODSTVO I STRUJA j.d.o.o. za knjigovodstvene usluge i građevinarstvo, OIB 47172232038, Antuna Gustava Matoša 14/A, 47000 Karlovac</izvorni_sadrzaj>
    <derivirana_varijabla naziv="DomainObject.Predmet.ProtustrankaWithAdressOIB_1">KNJIGOVODSTVO I STRUJA j.d.o.o. za knjigovodstvene usluge i građevinarstvo, OIB 47172232038, Antuna Gustava Matoša 14/A, 47000 Karlovac</derivirana_varijabla>
  </DomainObject.Predmet.ProtustrankaWithAdressOIB>
  <DomainObject.Predmet.ProtustrankaNazivFormated>
    <izvorni_sadrzaj>KNJIGOVODSTVO I STRUJA j.d.o.o. za knjigovodstvene usluge i građevinarstvo</izvorni_sadrzaj>
    <derivirana_varijabla naziv="DomainObject.Predmet.ProtustrankaNazivFormated_1">KNJIGOVODSTVO I STRUJA j.d.o.o. za knjigovodstvene usluge i građevinarstvo</derivirana_varijabla>
  </DomainObject.Predmet.ProtustrankaNazivFormated>
  <DomainObject.Predmet.ProtustrankaNazivFormatedOIB>
    <izvorni_sadrzaj>KNJIGOVODSTVO I STRUJA j.d.o.o. za knjigovodstvene usluge i građevinarstvo, OIB 47172232038</izvorni_sadrzaj>
    <derivirana_varijabla naziv="DomainObject.Predmet.ProtustrankaNazivFormatedOIB_1">KNJIGOVODSTVO I STRUJA j.d.o.o. za knjigovodstvene usluge i građevinarstvo, OIB 47172232038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Ul.Pavla Vitezovića 1, 47000 Karlovac</izvorni_sadrzaj>
    <derivirana_varijabla naziv="DomainObject.Predmet.StrankaFormatedWithAdress_1"> FINA regionalni centar Zagreb, podružnica Karlovac, Ul.Pavla Vitezovića 1, 47000 Karlovac</derivirana_varijabla>
  </DomainObject.Predmet.StrankaFormatedWithAdress>
  <DomainObject.Predmet.StrankaFormatedWithAdressOIB>
    <izvorni_sadrzaj> FINA regionalni centar Zagreb, podružnica Karlovac, OIB 85821130368, Ul.Pavla Vitezovića 1, 47000 Karlovac</izvorni_sadrzaj>
    <derivirana_varijabla naziv="DomainObject.Predmet.StrankaFormatedWithAdressOIB_1"> FINA regionalni centar Zagreb, podružnica Karlovac, OIB 85821130368, Ul.Pavla Vitezovića 1, 47000 Karlovac</derivirana_varijabla>
  </DomainObject.Predmet.StrankaFormatedWithAdressOIB>
  <DomainObject.Predmet.StrankaWithAdress>
    <izvorni_sadrzaj>FINA regionalni centar Zagreb, podružnica Karlovac Ul.Pavla Vitezovića 1,47000 Karlovac</izvorni_sadrzaj>
    <derivirana_varijabla naziv="DomainObject.Predmet.StrankaWithAdress_1">FINA regionalni centar Zagreb, podružnica Karlovac Ul.Pavla Vitezovića 1,47000 Karlovac</derivirana_varijabla>
  </DomainObject.Predmet.StrankaWithAdress>
  <DomainObject.Predmet.StrankaWithAdressOIB>
    <izvorni_sadrzaj>FINA regionalni centar Zagreb, podružnica Karlovac, OIB 85821130368, Ul.Pavla Vitezovića 1,47000 Karlovac</izvorni_sadrzaj>
    <derivirana_varijabla naziv="DomainObject.Predmet.StrankaWithAdressOIB_1">FINA regionalni centar Zagreb, podružnica Karlovac, OIB 85821130368, Ul.Pavla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Ul.Pavla Vitezovića 1, 47000 Karlovac</item>
    </izvorni_sadrzaj>
    <derivirana_varijabla naziv="DomainObject.Predmet.StrankaListFormatedWithAdress_1">
      <item>FINA regionalni centar Zagreb, podružnica Karlovac, Ul.Pavla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Ul.Pavla Vitezovića 1, 47000 Karlovac</item>
    </izvorni_sadrzaj>
    <derivirana_varijabla naziv="DomainObject.Predmet.StrankaListFormatedWithAdressOIB_1">
      <item>FINA regionalni centar Zagreb, podružnica Karlovac, OIB 85821130368, Ul.Pavla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KNJIGOVODSTVO I STRUJA j.d.o.o. za knjigovodstvene usluge i građevinarstvo zastupanog po punomoćniku Barbara Kuzmanić</item>
    </izvorni_sadrzaj>
    <derivirana_varijabla naziv="DomainObject.Predmet.ProtuStrankaListFormated_1">
      <item>KNJIGOVODSTVO I STRUJA j.d.o.o. za knjigovodstvene usluge i građevinarstvo zastupanog po punomoćniku Barbara Kuzmanić</item>
    </derivirana_varijabla>
  </DomainObject.Predmet.ProtuStrankaListFormated>
  <DomainObject.Predmet.ProtuStrankaListFormatedOIB>
    <izvorni_sadrzaj>
      <item>KNJIGOVODSTVO I STRUJA j.d.o.o. za knjigovodstvene usluge i građevinarstvo, OIB 47172232038 zastupanog po punomoćniku Barbara Kuzmanić</item>
    </izvorni_sadrzaj>
    <derivirana_varijabla naziv="DomainObject.Predmet.ProtuStrankaListFormatedOIB_1">
      <item>KNJIGOVODSTVO I STRUJA j.d.o.o. za knjigovodstvene usluge i građevinarstvo, OIB 47172232038 zastupanog po punomoćniku Barbara Kuzmanić</item>
    </derivirana_varijabla>
  </DomainObject.Predmet.ProtuStrankaListFormatedOIB>
  <DomainObject.Predmet.ProtuStrankaListFormatedWithAdress>
    <izvorni_sadrzaj>
      <item>KNJIGOVODSTVO I STRUJA j.d.o.o. za knjigovodstvene usluge i građevinarstvo, Antuna Gustava Matoša 14/A, 47000 Karlovac zastupanog po punomoćniku Barbara Kuzmanić</item>
    </izvorni_sadrzaj>
    <derivirana_varijabla naziv="DomainObject.Predmet.ProtuStrankaListFormatedWithAdress_1">
      <item>KNJIGOVODSTVO I STRUJA j.d.o.o. za knjigovodstvene usluge i građevinarstvo, Antuna Gustava Matoša 14/A, 47000 Karlovac zastupanog po punomoćniku Barbara Kuzmanić</item>
    </derivirana_varijabla>
  </DomainObject.Predmet.ProtuStrankaListFormatedWithAdress>
  <DomainObject.Predmet.ProtuStrankaListFormatedWithAdressOIB>
    <izvorni_sadrzaj>
      <item>KNJIGOVODSTVO I STRUJA j.d.o.o. za knjigovodstvene usluge i građevinarstvo, OIB 47172232038, Antuna Gustava Matoša 14/A, 47000 Karlovac zastupanog po punomoćniku Barbara Kuzmanić</item>
    </izvorni_sadrzaj>
    <derivirana_varijabla naziv="DomainObject.Predmet.ProtuStrankaListFormatedWithAdressOIB_1">
      <item>KNJIGOVODSTVO I STRUJA j.d.o.o. za knjigovodstvene usluge i građevinarstvo, OIB 47172232038, Antuna Gustava Matoša 14/A, 47000 Karlovac zastupanog po punomoćniku Barbara Kuzmanić</item>
    </derivirana_varijabla>
  </DomainObject.Predmet.ProtuStrankaListFormatedWithAdressOIB>
  <DomainObject.Predmet.ProtuStrankaListNazivFormated>
    <izvorni_sadrzaj>
      <item>KNJIGOVODSTVO I STRUJA j.d.o.o. za knjigovodstvene usluge i građevinarstvo</item>
    </izvorni_sadrzaj>
    <derivirana_varijabla naziv="DomainObject.Predmet.ProtuStrankaListNazivFormated_1">
      <item>KNJIGOVODSTVO I STRUJA j.d.o.o. za knjigovodstvene usluge i građevinarstvo</item>
    </derivirana_varijabla>
  </DomainObject.Predmet.ProtuStrankaListNazivFormated>
  <DomainObject.Predmet.ProtuStrankaListNazivFormatedOIB>
    <izvorni_sadrzaj>
      <item>KNJIGOVODSTVO I STRUJA j.d.o.o. za knjigovodstvene usluge i građevinarstvo, OIB 47172232038</item>
    </izvorni_sadrzaj>
    <derivirana_varijabla naziv="DomainObject.Predmet.ProtuStrankaListNazivFormatedOIB_1">
      <item>KNJIGOVODSTVO I STRUJA j.d.o.o. za knjigovodstvene usluge i građevinarstvo, OIB 47172232038</item>
    </derivirana_varijabla>
  </DomainObject.Predmet.ProtuStrankaListNazivFormatedOIB>
  <DomainObject.Predmet.OstaliListFormated>
    <izvorni_sadrzaj>
      <item>Barbara Kuzmanić punomoćnik sudionika u postupku KNJIGOVODSTVO I STRUJA j.d.o.o. za knjigovodstvene usluge i građevinarstvo</item>
    </izvorni_sadrzaj>
    <derivirana_varijabla naziv="DomainObject.Predmet.OstaliListFormated_1">
      <item>Barbara Kuzmanić punomoćnik sudionika u postupku KNJIGOVODSTVO I STRUJA j.d.o.o. za knjigovodstvene usluge i građevinarstvo</item>
    </derivirana_varijabla>
  </DomainObject.Predmet.OstaliListFormated>
  <DomainObject.Predmet.OstaliListFormatedOIB>
    <izvorni_sadrzaj>
      <item>Barbara Kuzmanić, OIB 19535871193 punomoćnik sudionika u postupku KNJIGOVODSTVO I STRUJA j.d.o.o. za knjigovodstvene usluge i građevinarstvo</item>
    </izvorni_sadrzaj>
    <derivirana_varijabla naziv="DomainObject.Predmet.OstaliListFormatedOIB_1">
      <item>Barbara Kuzmanić, OIB 19535871193 punomoćnik sudionika u postupku KNJIGOVODSTVO I STRUJA j.d.o.o. za knjigovodstvene usluge i građevinarstvo</item>
    </derivirana_varijabla>
  </DomainObject.Predmet.OstaliListFormatedOIB>
  <DomainObject.Predmet.OstaliListFormatedWithAdress>
    <izvorni_sadrzaj>
      <item>Barbara Kuzmanić, Antuna Gustava Matoša 14/A, 47000 Karlovac punomoćnik sudionika u postupku KNJIGOVODSTVO I STRUJA j.d.o.o. za knjigovodstvene usluge i građevinarstvo</item>
    </izvorni_sadrzaj>
    <derivirana_varijabla naziv="DomainObject.Predmet.OstaliListFormatedWithAdress_1">
      <item>Barbara Kuzmanić, Antuna Gustava Matoša 14/A, 47000 Karlovac punomoćnik sudionika u postupku KNJIGOVODSTVO I STRUJA j.d.o.o. za knjigovodstvene usluge i građevinarstvo</item>
    </derivirana_varijabla>
  </DomainObject.Predmet.OstaliListFormatedWithAdress>
  <DomainObject.Predmet.OstaliListFormatedWithAdressOIB>
    <izvorni_sadrzaj>
      <item>Barbara Kuzmanić, OIB 19535871193, Antuna Gustava Matoša 14/A, 47000 Karlovac punomoćnik sudionika u postupku KNJIGOVODSTVO I STRUJA j.d.o.o. za knjigovodstvene usluge i građevinarstvo</item>
    </izvorni_sadrzaj>
    <derivirana_varijabla naziv="DomainObject.Predmet.OstaliListFormatedWithAdressOIB_1">
      <item>Barbara Kuzmanić, OIB 19535871193, Antuna Gustava Matoša 14/A, 47000 Karlovac punomoćnik sudionika u postupku KNJIGOVODSTVO I STRUJA j.d.o.o. za knjigovodstvene usluge i građevinarstvo</item>
    </derivirana_varijabla>
  </DomainObject.Predmet.OstaliListFormatedWithAdressOIB>
  <DomainObject.Predmet.OstaliListNazivFormated>
    <izvorni_sadrzaj>
      <item>Barbara Kuzmanić</item>
    </izvorni_sadrzaj>
    <derivirana_varijabla naziv="DomainObject.Predmet.OstaliListNazivFormated_1">
      <item>Barbara Kuzmanić</item>
    </derivirana_varijabla>
  </DomainObject.Predmet.OstaliListNazivFormated>
  <DomainObject.Predmet.OstaliListNazivFormatedOIB>
    <izvorni_sadrzaj>
      <item>Barbara Kuzmanić, OIB 19535871193</item>
    </izvorni_sadrzaj>
    <derivirana_varijabla naziv="DomainObject.Predmet.OstaliListNazivFormatedOIB_1">
      <item>Barbara Kuzmanić, OIB 19535871193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>St-489/2018-4</izvorni_sadrzaj>
    <derivirana_varijabla naziv="DomainObject.PoslovniBrojDokumenta_1">St-489/2018-4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KNJIGOVODSTVO I STRUJA j.d.o.o. za knjigovodstvene usluge i građevinarstvo</izvorni_sadrzaj>
    <derivirana_varijabla naziv="DomainObject.Predmet.ProtustrankaIDrugi_1">KNJIGOVODSTVO I STRUJA j.d.o.o. za knjigovodstvene usluge i građevinarstvo</derivirana_varijabla>
  </DomainObject.Predmet.ProtustrankaIDrugi>
  <DomainObject.Predmet.StrankaIDrugiAdressOIB>
    <izvorni_sadrzaj>FINA regionalni centar Zagreb, podružnica Karlovac, OIB 85821130368, Ul.Pavla Vitezovića 1, 47000 Karlovac</izvorni_sadrzaj>
    <derivirana_varijabla naziv="DomainObject.Predmet.StrankaIDrugiAdressOIB_1">FINA regionalni centar Zagreb, podružnica Karlovac, OIB 85821130368, Ul.Pavla Vitezovića 1, 47000 Karlovac</derivirana_varijabla>
  </DomainObject.Predmet.StrankaIDrugiAdressOIB>
  <DomainObject.Predmet.ProtustrankaIDrugiAdressOIB>
    <izvorni_sadrzaj>KNJIGOVODSTVO I STRUJA j.d.o.o. za knjigovodstvene usluge i građevinarstvo, OIB 47172232038, Antuna Gustava Matoša 14/A, 47000 Karlovac</izvorni_sadrzaj>
    <derivirana_varijabla naziv="DomainObject.Predmet.ProtustrankaIDrugiAdressOIB_1">KNJIGOVODSTVO I STRUJA j.d.o.o. za knjigovodstvene usluge i građevinarstvo, OIB 47172232038, Antuna Gustava Matoša 14/A,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KNJIGOVODSTVO I STRUJA j.d.o.o. za knjigovodstvene usluge i građevinarstvo</item>
      <item>FINA regionalni centar Zagreb, podružnica Karlovac</item>
      <item>Barbara Kuzmanić</item>
    </izvorni_sadrzaj>
    <derivirana_varijabla naziv="DomainObject.Predmet.SudioniciListNaziv_1">
      <item>KNJIGOVODSTVO I STRUJA j.d.o.o. za knjigovodstvene usluge i građevinarstvo</item>
      <item>FINA regionalni centar Zagreb, podružnica Karlovac</item>
      <item>Barbara Kuzmanić</item>
    </derivirana_varijabla>
  </DomainObject.Predmet.SudioniciListNaziv>
  <DomainObject.Predmet.SudioniciListAdressOIB>
    <izvorni_sadrzaj>
      <item>KNJIGOVODSTVO I STRUJA j.d.o.o. za knjigovodstvene usluge i građevinarstvo, OIB 47172232038, Antuna Gustava Matoša 14/A,47000 Karlovac</item>
      <item>FINA regionalni centar Zagreb, podružnica Karlovac, OIB 85821130368, Ul.Pavla Vitezovića 1,47000 Karlovac</item>
      <item>Barbara Kuzmanić, OIB 19535871193, Antuna Gustava Matoša 14/A,47000 Karlovac</item>
    </izvorni_sadrzaj>
    <derivirana_varijabla naziv="DomainObject.Predmet.SudioniciListAdressOIB_1">
      <item>KNJIGOVODSTVO I STRUJA j.d.o.o. za knjigovodstvene usluge i građevinarstvo, OIB 47172232038, Antuna Gustava Matoša 14/A,47000 Karlovac</item>
      <item>FINA regionalni centar Zagreb, podružnica Karlovac, OIB 85821130368, Ul.Pavla Vitezovića 1,47000 Karlovac</item>
      <item>Barbara Kuzmanić, OIB 19535871193, Antuna Gustava Matoša 14/A,47000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4A5B21-C716-4B8E-8891-344F430E32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671</properties:Words>
  <properties:Characters>3606</properties:Characters>
  <properties:Lines>95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2018-07-10T10:53:00Z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St-489/2018-4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