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a84" w14:paraId="1bdaa84" w:rsidRDefault="006E3CC7" w:rsidP="006E3CC7" w:rsidR="006E3CC7" w:rsidRPr="006E3CC7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6E3CC7">
        <w:rPr>
          <w:rFonts w:cs="Times New Roman" w:eastAsia="Times New Roman"/>
          <w:lang w:eastAsia="hr-HR"/>
        </w:rPr>
        <w:t>Poslovni broj: 3 St-246/2016-8</w:t>
      </w:r>
    </w:p>
    <w:p w:rsidRDefault="006E3CC7" w:rsidP="006E3CC7" w:rsidR="006E3CC7" w:rsidRPr="006E3CC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E3CC7" w:rsidP="006E3CC7" w:rsidR="006E3CC7" w:rsidRPr="006E3CC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E3CC7" w:rsidP="006E3CC7" w:rsidR="006E3CC7" w:rsidRPr="006E3CC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6E3CC7" w:rsidP="006E3CC7" w:rsidR="006E3CC7" w:rsidRPr="006E3CC7">
      <w:pPr>
        <w:spacing w:after="0"/>
        <w:ind w:firstLine="708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REPUBLIKA HRVATSKA</w:t>
      </w:r>
    </w:p>
    <w:p w:rsidRDefault="006E3CC7" w:rsidP="006E3CC7" w:rsidR="006E3CC7" w:rsidRPr="006E3CC7">
      <w:pPr>
        <w:spacing w:after="0"/>
        <w:ind w:firstLine="708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TRGOVAČKI SUD U ZADRU</w:t>
      </w:r>
    </w:p>
    <w:p w:rsidRDefault="006E3CC7" w:rsidP="006E3CC7" w:rsidR="006E3CC7" w:rsidRPr="006E3CC7">
      <w:pPr>
        <w:spacing w:after="0"/>
        <w:ind w:firstLine="708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Zadar, Dr. Franje Tuđmana 35.</w:t>
      </w:r>
    </w:p>
    <w:p w:rsidRDefault="006E3CC7" w:rsidP="006E3CC7" w:rsidR="006E3CC7" w:rsidRPr="006E3CC7">
      <w:pPr>
        <w:spacing w:after="0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ab/>
        <w:t>R E PU B L I K A   H R V A T S K A</w:t>
      </w:r>
      <w:r w:rsidRPr="006E3CC7">
        <w:rPr>
          <w:rFonts w:cs="Times New Roman" w:eastAsia="Times New Roman"/>
          <w:lang w:eastAsia="hr-HR"/>
        </w:rPr>
        <w:tab/>
      </w:r>
    </w:p>
    <w:p w:rsidRDefault="006E3CC7" w:rsidP="006E3CC7" w:rsidR="006E3CC7" w:rsidRPr="006E3C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center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 xml:space="preserve">Z A K LJ U Č A K </w:t>
      </w:r>
    </w:p>
    <w:p w:rsidRDefault="006E3CC7" w:rsidP="006E3CC7" w:rsidR="006E3CC7" w:rsidRPr="006E3C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ab/>
        <w:t xml:space="preserve">Trgovački sud u Zadru, OIB </w:t>
      </w:r>
      <w:r w:rsidRPr="006E3CC7">
        <w:rPr>
          <w:rFonts w:cs="Times New Roman" w:eastAsia="Times New Roman"/>
          <w:szCs w:val="20"/>
          <w:lang w:eastAsia="hr-HR"/>
        </w:rPr>
        <w:t xml:space="preserve">39670464653, </w:t>
      </w:r>
      <w:r w:rsidRPr="006E3CC7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AMFORA d.o.o., Biograd Na Moru, Dr. Franje Tuđmana 6, OIB: 79654651886,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6E3CC7">
          <w:rPr>
            <w:rFonts w:cs="Times New Roman" w:eastAsia="Times New Roman"/>
            <w:lang w:eastAsia="hr-HR"/>
          </w:rPr>
          <w:t>11. st</w:t>
        </w:r>
      </w:smartTag>
      <w:r w:rsidRPr="006E3CC7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center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 xml:space="preserve">z a k </w:t>
      </w:r>
      <w:proofErr w:type="spellStart"/>
      <w:r w:rsidRPr="006E3CC7">
        <w:rPr>
          <w:rFonts w:cs="Times New Roman" w:eastAsia="Times New Roman"/>
          <w:lang w:eastAsia="hr-HR"/>
        </w:rPr>
        <w:t>lj</w:t>
      </w:r>
      <w:proofErr w:type="spellEnd"/>
      <w:r w:rsidRPr="006E3CC7">
        <w:rPr>
          <w:rFonts w:cs="Times New Roman" w:eastAsia="Times New Roman"/>
          <w:lang w:eastAsia="hr-HR"/>
        </w:rPr>
        <w:t xml:space="preserve"> u č i o  j e</w:t>
      </w: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6E3CC7">
        <w:rPr>
          <w:rFonts w:cs="Times New Roman" w:eastAsia="Times New Roman"/>
          <w:lang w:eastAsia="hr-HR"/>
        </w:rPr>
        <w:t>otpravka</w:t>
      </w:r>
      <w:proofErr w:type="spellEnd"/>
      <w:r w:rsidRPr="006E3CC7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8.679,98 kn koje je u Očevidniku redoslijeda osnova za plaćanje evidentirano na dan 1. rujna 2015. </w:t>
      </w:r>
    </w:p>
    <w:p w:rsidRDefault="006E3CC7" w:rsidP="006E3CC7" w:rsidR="006E3CC7" w:rsidRPr="006E3CC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center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U Zadru 30. lipnja 2016.</w:t>
      </w:r>
    </w:p>
    <w:p w:rsidRDefault="006E3CC7" w:rsidP="006E3CC7" w:rsidR="006E3CC7" w:rsidRPr="006E3CC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6E3CC7" w:rsidP="006E3CC7" w:rsidR="006E3CC7" w:rsidRPr="006E3CC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Tina Grgas</w:t>
      </w:r>
    </w:p>
    <w:p w:rsidRDefault="006E3CC7" w:rsidP="006E3CC7" w:rsidR="006E3CC7" w:rsidRPr="006E3CC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right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 xml:space="preserve"> </w:t>
      </w: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UPUTA O PRAVNOM LIJEKU</w:t>
      </w:r>
    </w:p>
    <w:p w:rsidRDefault="006E3CC7" w:rsidP="006E3CC7" w:rsidR="006E3CC7" w:rsidRPr="006E3CC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Protiv ovog zaključka nije dopuštena žalba.</w:t>
      </w: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CC7" w:rsidP="006E3CC7" w:rsidR="006E3CC7" w:rsidRPr="006E3CC7">
      <w:pPr>
        <w:spacing w:after="0"/>
        <w:jc w:val="both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DNA:</w:t>
      </w:r>
    </w:p>
    <w:p w:rsidRDefault="006E3CC7" w:rsidP="006E3CC7" w:rsidR="006E3CC7" w:rsidRPr="006E3CC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FINA, Regionalni centar Split, Podružnica Zadar</w:t>
      </w:r>
    </w:p>
    <w:p w:rsidRDefault="006E3CC7" w:rsidP="006E3CC7" w:rsidR="006E3CC7" w:rsidRPr="006E3CC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6E3CC7">
        <w:rPr>
          <w:rFonts w:cs="Times New Roman" w:eastAsia="Times New Roman"/>
          <w:lang w:eastAsia="hr-HR"/>
        </w:rPr>
        <w:t>e-Oglasna ploča</w:t>
      </w:r>
    </w:p>
    <w:p w:rsidRDefault="006E3CC7" w:rsidP="006E3CC7" w:rsidR="006E3CC7" w:rsidRPr="006E3CC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6E3CC7" w:rsidP="006E3CC7" w:rsidR="006E3CC7" w:rsidRPr="006E3CC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6E3C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C7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133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St-246/2016-6</izvorni_sadrzaj>
    <derivirana_varijabla naziv="DomainObject.Oznaka_1">St-246/2016-6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AMFORA, društvo s ograničenom odgovornošću i putnička agencija</izvorni_sadrzaj>
    <derivirana_varijabla naziv="DomainObject.Predmet.ProtustrankaFormated_1">  AMFORA, društvo s ograničenom odgovornošću i putnička agencija</derivirana_varijabla>
  </DomainObject.Predmet.ProtustrankaFormated>
  <DomainObject.Predmet.ProtustrankaFormatedOIB>
    <izvorni_sadrzaj>  AMFORA, društvo s ograničenom odgovornošću i putnička agencija, OIB 79654651886</izvorni_sadrzaj>
    <derivirana_varijabla naziv="DomainObject.Predmet.ProtustrankaFormatedOIB_1">  AMFORA, društvo s ograničenom odgovornošću i putnička agencija, OIB 79654651886</derivirana_varijabla>
  </DomainObject.Predmet.ProtustrankaFormatedOIB>
  <DomainObject.Predmet.ProtustrankaFormatedWithAdress>
    <izvorni_sadrzaj> AMFORA, društvo s ograničenom odgovornošću i putnička agencija, Dr.Franje Tuđmana 6, 23210 Biograd Na Moru</izvorni_sadrzaj>
    <derivirana_varijabla naziv="DomainObject.Predmet.ProtustrankaFormatedWithAdress_1"> AMFORA, društvo s ograničenom odgovornošću i putnička agencija, Dr.Franje Tuđmana 6, 23210 Biograd Na Moru</derivirana_varijabla>
  </DomainObject.Predmet.ProtustrankaFormatedWithAdress>
  <DomainObject.Predmet.ProtustrankaFormatedWithAdressOIB>
    <izvorni_sadrzaj> AMFORA, društvo s ograničenom odgovornošću i putnička agencija, OIB 79654651886, Dr.Franje Tuđmana 6, 23210 Biograd Na Moru</izvorni_sadrzaj>
    <derivirana_varijabla naziv="DomainObject.Predmet.ProtustrankaFormatedWithAdressOIB_1"> AMFORA, društvo s ograničenom odgovornošću i putnička agencija, OIB 79654651886, Dr.Franje Tuđmana 6, 23210 Biograd Na Moru</derivirana_varijabla>
  </DomainObject.Predmet.ProtustrankaFormatedWithAdressOIB>
  <DomainObject.Predmet.ProtustrankaWithAdress>
    <izvorni_sadrzaj>AMFORA, društvo s ograničenom odgovornošću i putnička agencija Dr.Franje Tuđmana 6, 23210 Biograd Na Moru</izvorni_sadrzaj>
    <derivirana_varijabla naziv="DomainObject.Predmet.ProtustrankaWithAdress_1">AMFORA, društvo s ograničenom odgovornošću i putnička agencija Dr.Franje Tuđmana 6, 23210 Biograd Na Moru</derivirana_varijabla>
  </DomainObject.Predmet.ProtustrankaWithAdress>
  <DomainObject.Predmet.ProtustrankaWithAdressOIB>
    <izvorni_sadrzaj>AMFORA, društvo s ograničenom odgovornošću i putnička agencija, OIB 79654651886, Dr.Franje Tuđmana 6, 23210 Biograd Na Moru</izvorni_sadrzaj>
    <derivirana_varijabla naziv="DomainObject.Predmet.ProtustrankaWithAdressOIB_1">AMFORA, društvo s ograničenom odgovornošću i putnička agencija, OIB 79654651886, Dr.Franje Tuđmana 6, 23210 Biograd Na Moru</derivirana_varijabla>
  </DomainObject.Predmet.ProtustrankaWithAdressOIB>
  <DomainObject.Predmet.ProtustrankaNazivFormated>
    <izvorni_sadrzaj>AMFORA, društvo s ograničenom odgovornošću i putnička agencija</izvorni_sadrzaj>
    <derivirana_varijabla naziv="DomainObject.Predmet.ProtustrankaNazivFormated_1">AMFORA, društvo s ograničenom odgovornošću i putnička agencija</derivirana_varijabla>
  </DomainObject.Predmet.ProtustrankaNazivFormated>
  <DomainObject.Predmet.ProtustrankaNazivFormatedOIB>
    <izvorni_sadrzaj>AMFORA, društvo s ograničenom odgovornošću i putnička agencija, OIB 79654651886</izvorni_sadrzaj>
    <derivirana_varijabla naziv="DomainObject.Predmet.ProtustrankaNazivFormatedOIB_1">AMFORA, društvo s ograničenom odgovornošću i putnička agencija, OIB 79654651886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8679.98</izvorni_sadrzaj>
    <derivirana_varijabla naziv="DomainObject.Predmet.TrenutnaVrijednost_1">8679.98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AMFORA, društvo s ograničenom odgovornošću i putnička agencija</item>
    </izvorni_sadrzaj>
    <derivirana_varijabla naziv="DomainObject.Predmet.ProtuStrankaListFormated_1">
      <item>AMFORA, društvo s ograničenom odgovornošću i putnička agencija</item>
    </derivirana_varijabla>
  </DomainObject.Predmet.ProtuStrankaListFormated>
  <DomainObject.Predmet.ProtuStrankaListFormatedOIB>
    <izvorni_sadrzaj>
      <item>AMFORA, društvo s ograničenom odgovornošću i putnička agencija, OIB 79654651886</item>
    </izvorni_sadrzaj>
    <derivirana_varijabla naziv="DomainObject.Predmet.ProtuStrankaListFormatedOIB_1">
      <item>AMFORA, društvo s ograničenom odgovornošću i putnička agencija, OIB 79654651886</item>
    </derivirana_varijabla>
  </DomainObject.Predmet.ProtuStrankaListFormatedOIB>
  <DomainObject.Predmet.ProtuStrankaListFormatedWithAdress>
    <izvorni_sadrzaj>
      <item>AMFORA, društvo s ograničenom odgovornošću i putnička agencija, Dr.Franje Tuđmana 6, 23210 Biograd Na Moru</item>
    </izvorni_sadrzaj>
    <derivirana_varijabla naziv="DomainObject.Predmet.ProtuStrankaListFormatedWithAdress_1">
      <item>AMFORA, društvo s ograničenom odgovornošću i putnička agencija, Dr.Franje Tuđmana 6, 23210 Biograd Na Moru</item>
    </derivirana_varijabla>
  </DomainObject.Predmet.ProtuStrankaListFormatedWithAdress>
  <DomainObject.Predmet.ProtuStrankaListFormatedWithAdressOIB>
    <izvorni_sadrzaj>
      <item>AMFORA, društvo s ograničenom odgovornošću i putnička agencija, OIB 79654651886, Dr.Franje Tuđmana 6, 23210 Biograd Na Moru</item>
    </izvorni_sadrzaj>
    <derivirana_varijabla naziv="DomainObject.Predmet.ProtuStrankaListFormatedWithAdressOIB_1">
      <item>AMFORA, društvo s ograničenom odgovornošću i putnička agencija, OIB 79654651886, Dr.Franje Tuđmana 6, 23210 Biograd Na Moru</item>
    </derivirana_varijabla>
  </DomainObject.Predmet.ProtuStrankaListFormatedWithAdressOIB>
  <DomainObject.Predmet.ProtuStrankaListNazivFormated>
    <izvorni_sadrzaj>
      <item>AMFORA, društvo s ograničenom odgovornošću i putnička agencija</item>
    </izvorni_sadrzaj>
    <derivirana_varijabla naziv="DomainObject.Predmet.ProtuStrankaListNazivFormated_1">
      <item>AMFORA, društvo s ograničenom odgovornošću i putnička agencija</item>
    </derivirana_varijabla>
  </DomainObject.Predmet.ProtuStrankaListNazivFormated>
  <DomainObject.Predmet.ProtuStrankaListNazivFormatedOIB>
    <izvorni_sadrzaj>
      <item>AMFORA, društvo s ograničenom odgovornošću i putnička agencija, OIB 79654651886</item>
    </izvorni_sadrzaj>
    <derivirana_varijabla naziv="DomainObject.Predmet.ProtuStrankaListNazivFormatedOIB_1">
      <item>AMFORA, društvo s ograničenom odgovornošću i putnička agencija, OIB 79654651886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St-246/2016-6</izvorni_sadrzaj>
    <derivirana_varijabla naziv="DomainObject.PoslovniBrojDokumenta_1">St-246/2016-6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AMFORA, društvo s ograničenom odgovornošću i putnička agencija</izvorni_sadrzaj>
    <derivirana_varijabla naziv="DomainObject.Predmet.ProtustrankaIDrugi_1">AMFORA,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AMFORA, društvo s ograničenom odgovornošću i putnička agencija, OIB 79654651886, Dr.Franje Tuđmana 6, 23210 Biograd Na Moru</izvorni_sadrzaj>
    <derivirana_varijabla naziv="DomainObject.Predmet.ProtustrankaIDrugiAdressOIB_1">AMFORA, društvo s ograničenom odgovornošću i putnička agencija, OIB 79654651886, Dr.Franje Tuđmana 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AMFORA, društvo s ograničenom odgovornošću i putnička agencija</item>
    </izvorni_sadrzaj>
    <derivirana_varijabla naziv="DomainObject.Predmet.SudioniciListNaziv_1">
      <item>FINA</item>
      <item>AMFORA, društvo s ograničenom odgovornošću i putnička agencija</item>
    </derivirana_varijabla>
  </DomainObject.Predmet.SudioniciListNaziv>
  <DomainObject.Predmet.SudioniciListAdressOIB>
    <izvorni_sadrzaj>
      <item>FINA, OIB 85821130368</item>
      <item>AMFORA, društvo s ograničenom odgovornošću i putnička agencija, OIB 79654651886, Dr.Franje Tuđmana 6,23210 Biograd Na Moru</item>
    </izvorni_sadrzaj>
    <derivirana_varijabla naziv="DomainObject.Predmet.SudioniciListAdressOIB_1">
      <item>FINA, OIB 85821130368</item>
      <item>AMFORA, društvo s ograničenom odgovornošću i putnička agencija, OIB 79654651886, Dr.Franje Tuđmana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7999F-8CEF-44CE-BF37-B751CA91B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843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