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cae1" w14:paraId="ab3cae1" w:rsidRDefault="007B2CDD" w:rsidP="007B2CDD" w:rsidR="007B2CDD">
      <w:pPr>
        <w:pStyle w:val="Zaglavlje"/>
        <w15:collapsed w:val="false"/>
      </w:pPr>
      <w:bookmarkStart w:name="_GoBack" w:id="0"/>
      <w:bookmarkEnd w:id="0"/>
    </w:p>
    <w:p w:rsidRDefault="007B2CDD" w:rsidP="007B2CDD" w:rsidR="007B2CD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B2CDD" w:rsidP="007B2CDD" w:rsidR="007B2CD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B2CDD" w:rsidP="007B2CDD" w:rsidR="007B2CD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B2CDD" w:rsidP="007B2CDD" w:rsidR="007B2CD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B2CDD" w:rsidP="007B2CDD" w:rsidR="007B2CDD">
      <w:pPr>
        <w:pStyle w:val="Zaglavlje"/>
        <w:jc w:val="left"/>
      </w:pPr>
    </w:p>
    <w:p w:rsidRDefault="007B2CDD" w:rsidP="007B2CDD" w:rsidR="007B2CDD">
      <w:pPr>
        <w:pStyle w:val="Zaglavlje"/>
        <w:jc w:val="center"/>
      </w:pPr>
      <w:r>
        <w:t>Z A K LJ U Č A K</w:t>
      </w:r>
    </w:p>
    <w:p w:rsidRDefault="007B2CDD" w:rsidP="007B2CDD" w:rsidR="007B2CDD">
      <w:pPr>
        <w:spacing w:lineRule="auto" w:line="240" w:after="0"/>
      </w:pPr>
    </w:p>
    <w:p w:rsidRDefault="007B2CDD" w:rsidP="007B2CDD" w:rsidR="007B2CDD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BABY BLUE j.d.o.o. u likvidaciji, OIB: 98359270145 sa sjedištem u </w:t>
      </w:r>
      <w:proofErr w:type="spellStart"/>
      <w:r>
        <w:t>Zasadbreg</w:t>
      </w:r>
      <w:proofErr w:type="spellEnd"/>
      <w:r>
        <w:t xml:space="preserve"> 83A, </w:t>
      </w:r>
      <w:proofErr w:type="spellStart"/>
      <w:r>
        <w:t>Zasadbreg</w:t>
      </w:r>
      <w:proofErr w:type="spellEnd"/>
      <w:r>
        <w:t xml:space="preserve">, dana </w:t>
      </w:r>
      <w:r>
        <w:t>7</w:t>
      </w:r>
      <w:r>
        <w:t xml:space="preserve">. prosinca 2016.               </w:t>
      </w:r>
    </w:p>
    <w:p w:rsidRDefault="007B2CDD" w:rsidP="007B2CDD" w:rsidR="007B2CDD">
      <w:pPr>
        <w:spacing w:lineRule="auto" w:line="240" w:after="0"/>
      </w:pPr>
    </w:p>
    <w:p w:rsidRDefault="007B2CDD" w:rsidP="007B2CDD" w:rsidR="007B2CDD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B2CDD" w:rsidP="007B2CDD" w:rsidR="007B2CDD">
      <w:pPr>
        <w:spacing w:lineRule="auto" w:line="240" w:after="0"/>
        <w:jc w:val="center"/>
      </w:pPr>
    </w:p>
    <w:p w:rsidRDefault="007B2CDD" w:rsidP="007B2CDD" w:rsidR="007B2CDD">
      <w:pPr>
        <w:spacing w:lineRule="auto" w:line="240" w:after="0"/>
        <w:jc w:val="center"/>
      </w:pPr>
    </w:p>
    <w:p w:rsidRDefault="007B2CDD" w:rsidP="007B2CDD" w:rsidR="007B2CDD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</w:t>
      </w:r>
      <w:r w:rsidR="00827493">
        <w:t>likvidatoru</w:t>
      </w:r>
      <w:r>
        <w:t xml:space="preserve"> dužnika </w:t>
      </w:r>
      <w:r w:rsidR="00827493">
        <w:t xml:space="preserve">BABY BLUE j.d.o.o. u likvidaciji, OIB: 98359270145 sa sjedištem u </w:t>
      </w:r>
      <w:proofErr w:type="spellStart"/>
      <w:r w:rsidR="00827493">
        <w:t>Zasadbreg</w:t>
      </w:r>
      <w:proofErr w:type="spellEnd"/>
      <w:r w:rsidR="00827493">
        <w:t xml:space="preserve"> 83A, </w:t>
      </w:r>
      <w:proofErr w:type="spellStart"/>
      <w:r w:rsidR="00827493">
        <w:t>Zasadbreg</w:t>
      </w:r>
      <w:proofErr w:type="spellEnd"/>
      <w:r w:rsidR="00827493">
        <w:t xml:space="preserve">, Marku Tuksar, </w:t>
      </w:r>
      <w:proofErr w:type="spellStart"/>
      <w:r w:rsidR="00827493">
        <w:t>Zasadbreg</w:t>
      </w:r>
      <w:proofErr w:type="spellEnd"/>
      <w:r w:rsidR="00827493">
        <w:t xml:space="preserve">, </w:t>
      </w:r>
      <w:proofErr w:type="spellStart"/>
      <w:r w:rsidR="00827493">
        <w:t>Zasadbreg</w:t>
      </w:r>
      <w:proofErr w:type="spellEnd"/>
      <w:r w:rsidR="00827493">
        <w:t xml:space="preserve"> 83A, OIB: 64585763613,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7B2CDD" w:rsidP="007B2CDD" w:rsidR="007B2CDD">
      <w:pPr>
        <w:spacing w:lineRule="auto" w:line="240" w:after="0"/>
        <w:jc w:val="both"/>
      </w:pPr>
    </w:p>
    <w:p w:rsidRDefault="007B2CDD" w:rsidP="007B2CDD" w:rsidR="007B2CDD">
      <w:pPr>
        <w:spacing w:lineRule="auto" w:line="240" w:after="0"/>
        <w:jc w:val="both"/>
      </w:pPr>
      <w:r>
        <w:t>1. nekretnina i pokretnina dužnika</w:t>
      </w:r>
    </w:p>
    <w:p w:rsidRDefault="007B2CDD" w:rsidP="007B2CDD" w:rsidR="007B2CDD">
      <w:pPr>
        <w:spacing w:lineRule="auto" w:line="240" w:after="0"/>
        <w:jc w:val="both"/>
      </w:pPr>
      <w:r>
        <w:t>2. imovinskih prava dužnika na tuđim stvarima</w:t>
      </w:r>
    </w:p>
    <w:p w:rsidRDefault="007B2CDD" w:rsidP="007B2CDD" w:rsidR="007B2CDD">
      <w:pPr>
        <w:spacing w:lineRule="auto" w:line="240" w:after="0"/>
        <w:jc w:val="both"/>
      </w:pPr>
      <w:r>
        <w:t>3. novčanih i nenovčanih tražbina dužnika</w:t>
      </w:r>
    </w:p>
    <w:p w:rsidRDefault="007B2CDD" w:rsidP="007B2CDD" w:rsidR="007B2CDD">
      <w:pPr>
        <w:spacing w:lineRule="auto" w:line="240" w:after="0"/>
        <w:jc w:val="both"/>
      </w:pPr>
      <w:r>
        <w:t>4. drugih prava koja čine imovinu dužnika</w:t>
      </w:r>
    </w:p>
    <w:p w:rsidRDefault="007B2CDD" w:rsidP="007B2CDD" w:rsidR="007B2CDD">
      <w:pPr>
        <w:spacing w:lineRule="auto" w:line="240" w:after="0"/>
        <w:jc w:val="both"/>
      </w:pPr>
      <w:r>
        <w:t>5. novčanih sredstava na računima</w:t>
      </w:r>
    </w:p>
    <w:p w:rsidRDefault="007B2CDD" w:rsidP="007B2CDD" w:rsidR="007B2CDD">
      <w:pPr>
        <w:spacing w:lineRule="auto" w:line="240" w:after="0"/>
        <w:jc w:val="both"/>
      </w:pPr>
      <w:r>
        <w:t>6. druge imovine dužnika</w:t>
      </w:r>
    </w:p>
    <w:p w:rsidRDefault="007B2CDD" w:rsidP="007B2CDD" w:rsidR="007B2CDD">
      <w:pPr>
        <w:spacing w:lineRule="auto" w:line="240" w:after="0"/>
        <w:jc w:val="both"/>
      </w:pPr>
      <w:r>
        <w:t>7. obveza dužnika unesenih u njegove poslovne knjige</w:t>
      </w:r>
    </w:p>
    <w:p w:rsidRDefault="007B2CDD" w:rsidP="007B2CDD" w:rsidR="007B2CDD">
      <w:pPr>
        <w:spacing w:lineRule="auto" w:line="240" w:after="0"/>
        <w:jc w:val="both"/>
      </w:pPr>
      <w:r>
        <w:t>8. drugih novčanih i nenovčanih obveza dužnika</w:t>
      </w:r>
    </w:p>
    <w:p w:rsidRDefault="007B2CDD" w:rsidP="007B2CDD" w:rsidR="007B2CDD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B2CDD" w:rsidP="007B2CDD" w:rsidR="007B2CDD">
      <w:pPr>
        <w:spacing w:lineRule="auto" w:line="240" w:after="0"/>
        <w:jc w:val="both"/>
      </w:pPr>
      <w:r>
        <w:t>10. izlučnih prava</w:t>
      </w:r>
    </w:p>
    <w:p w:rsidRDefault="007B2CDD" w:rsidP="007B2CDD" w:rsidR="007B2CDD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B2CDD" w:rsidP="007B2CDD" w:rsidR="007B2CDD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B2CDD" w:rsidP="007B2CDD" w:rsidR="007B2CDD">
      <w:pPr>
        <w:spacing w:lineRule="auto" w:line="240" w:after="0"/>
        <w:jc w:val="both"/>
      </w:pPr>
    </w:p>
    <w:p w:rsidRDefault="007B2CDD" w:rsidP="007B2CDD" w:rsidR="007B2CDD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7B2CDD" w:rsidP="007B2CDD" w:rsidR="007B2CDD">
      <w:pPr>
        <w:spacing w:lineRule="auto" w:line="240" w:after="0"/>
        <w:jc w:val="both"/>
      </w:pPr>
    </w:p>
    <w:p w:rsidRDefault="007B2CDD" w:rsidP="007B2CDD" w:rsidR="007B2CDD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Upozorava se </w:t>
      </w:r>
      <w:r w:rsidR="00764B69">
        <w:t>likvidator</w:t>
      </w:r>
      <w:r>
        <w:t xml:space="preserve"> dužnika da za davanje neistinitoga ili nepotpunoga popisa imovine i obveza, odgovara kao za davanje lažnoga iskaza u postupku pred sudom.</w:t>
      </w:r>
    </w:p>
    <w:p w:rsidRDefault="007B2CDD" w:rsidP="007B2CDD" w:rsidR="007B2CDD">
      <w:pPr>
        <w:pStyle w:val="Odlomakpopisa"/>
        <w:spacing w:lineRule="auto" w:line="240" w:after="0"/>
      </w:pPr>
    </w:p>
    <w:p w:rsidRDefault="007B2CDD" w:rsidP="007B2CDD" w:rsidR="007B2CD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B2CDD" w:rsidP="007B2CDD" w:rsidR="007B2CD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B2CDD" w:rsidP="007B2CDD" w:rsidR="007B2CD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B2CDD" w:rsidP="007B2CDD" w:rsidR="007B2CDD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 w:rsidR="00764B69">
        <w:t>24</w:t>
      </w:r>
      <w:r>
        <w:t xml:space="preserve">. </w:t>
      </w:r>
      <w:r w:rsidR="00764B69">
        <w:t>listopada</w:t>
      </w:r>
      <w:r>
        <w:t xml:space="preserve"> 201</w:t>
      </w:r>
      <w:r w:rsidR="00764B69">
        <w:t>6</w:t>
      </w:r>
      <w:r>
        <w:t xml:space="preserve">. u Očevidniku redoslijeda osnova za plaćanje ima evidentirane neizvršene osnove za plaćanje u ukupnom iznosu od </w:t>
      </w:r>
      <w:r w:rsidR="00A931FE">
        <w:t>7.802</w:t>
      </w:r>
      <w:r>
        <w:t>,</w:t>
      </w:r>
      <w:r w:rsidR="00A931FE">
        <w:t>95</w:t>
      </w:r>
      <w:r>
        <w:t xml:space="preserve"> kn te da dužnik ima </w:t>
      </w:r>
      <w:r w:rsidR="00A931FE">
        <w:t>2</w:t>
      </w:r>
      <w:r>
        <w:t xml:space="preserve"> zaposlen</w:t>
      </w:r>
      <w:r w:rsidR="00A931FE">
        <w:t>a</w:t>
      </w:r>
      <w:r>
        <w:t>.</w:t>
      </w:r>
    </w:p>
    <w:p w:rsidRDefault="007B2CDD" w:rsidP="007B2CDD" w:rsidR="007B2CD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B2CDD" w:rsidP="007B2CDD" w:rsidR="007B2CD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B2CDD" w:rsidP="007B2CDD" w:rsidR="007B2CD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B2CDD" w:rsidP="007B2CDD" w:rsidR="007B2CD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</w:t>
      </w:r>
      <w:r w:rsidR="00681D91">
        <w:rPr>
          <w:rFonts w:eastAsia="Times New Roman"/>
          <w:lang w:eastAsia="hr-HR"/>
        </w:rPr>
        <w:t>7</w:t>
      </w:r>
      <w:r>
        <w:rPr>
          <w:rFonts w:eastAsia="Times New Roman"/>
          <w:lang w:eastAsia="hr-HR"/>
        </w:rPr>
        <w:t>. prosinca 2016.</w:t>
      </w:r>
    </w:p>
    <w:p w:rsidRDefault="007B2CDD" w:rsidP="007B2CDD" w:rsidR="007B2CD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B2CDD" w:rsidP="007B2CDD" w:rsidR="007B2CD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B2CDD" w:rsidP="007B2CDD" w:rsidR="007B2CD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B2CDD" w:rsidR="007B2CDD">
        <w:trPr>
          <w:trHeight w:val="2009"/>
        </w:trPr>
        <w:tc>
          <w:tcPr>
            <w:tcW w:type="dxa" w:w="4928"/>
          </w:tcPr>
          <w:p w:rsidRDefault="007B2CDD" w:rsidR="007B2CDD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7B2CDD" w:rsidR="007B2CD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7B2CDD" w:rsidR="007B2CDD">
            <w:pPr>
              <w:jc w:val="center"/>
              <w:rPr>
                <w:lang w:eastAsia="hr-HR"/>
              </w:rPr>
            </w:pPr>
          </w:p>
          <w:p w:rsidRDefault="007B2CDD" w:rsidR="007B2CD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7B2CDD" w:rsidR="007B2CDD">
            <w:pPr>
              <w:jc w:val="center"/>
              <w:rPr>
                <w:lang w:eastAsia="hr-HR"/>
              </w:rPr>
            </w:pPr>
          </w:p>
          <w:p w:rsidRDefault="007B2CDD" w:rsidR="007B2CD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7B2CDD" w:rsidP="007B2CDD" w:rsidR="007B2CD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B2CDD" w:rsidP="007B2CDD" w:rsidR="007B2CD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B2CDD" w:rsidP="007B2CDD" w:rsidR="007B2CD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B2CDD" w:rsidP="007B2CDD" w:rsidR="007B2CDD">
      <w:pPr>
        <w:spacing w:lineRule="auto" w:line="240" w:after="0"/>
        <w:jc w:val="both"/>
      </w:pPr>
      <w:r>
        <w:t>UPUTA O PRAVNOM LIJEKU :</w:t>
      </w:r>
    </w:p>
    <w:p w:rsidRDefault="007B2CDD" w:rsidP="007B2CDD" w:rsidR="007B2CDD">
      <w:pPr>
        <w:spacing w:lineRule="auto" w:line="240" w:after="0"/>
        <w:jc w:val="both"/>
      </w:pPr>
      <w:r>
        <w:t>Protiv ovoga zaključka žalba nije dopuštena (čl. 19. st. 7. SZ-a).</w:t>
      </w:r>
    </w:p>
    <w:p w:rsidRDefault="007B2CDD" w:rsidP="007B2CDD" w:rsidR="007B2CDD">
      <w:pPr>
        <w:spacing w:lineRule="auto" w:line="240" w:after="0"/>
        <w:jc w:val="both"/>
      </w:pPr>
    </w:p>
    <w:p w:rsidRDefault="007B2CDD" w:rsidP="007B2CDD" w:rsidR="007B2CDD">
      <w:pPr>
        <w:spacing w:lineRule="auto" w:line="240" w:after="0"/>
        <w:jc w:val="both"/>
      </w:pPr>
      <w:r>
        <w:t>DNA:</w:t>
      </w:r>
    </w:p>
    <w:p w:rsidRDefault="007B2CDD" w:rsidP="007B2CDD" w:rsidR="007B2CDD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7748BE">
        <w:t xml:space="preserve">Marko Tuksar, </w:t>
      </w:r>
      <w:proofErr w:type="spellStart"/>
      <w:r w:rsidR="007748BE">
        <w:t>Zasadbreg</w:t>
      </w:r>
      <w:proofErr w:type="spellEnd"/>
      <w:r w:rsidR="007748BE">
        <w:t xml:space="preserve">, </w:t>
      </w:r>
      <w:proofErr w:type="spellStart"/>
      <w:r w:rsidR="007748BE">
        <w:t>Zasadbreg</w:t>
      </w:r>
      <w:proofErr w:type="spellEnd"/>
      <w:r w:rsidR="007748BE">
        <w:t xml:space="preserve"> 83A</w:t>
      </w:r>
    </w:p>
    <w:p w:rsidRDefault="007B2CDD" w:rsidP="007B2CDD" w:rsidR="007B2CDD">
      <w:pPr>
        <w:spacing w:lineRule="auto" w:line="240" w:after="0"/>
        <w:jc w:val="both"/>
      </w:pPr>
      <w:r>
        <w:t>2. e-Oglasna ploča suda</w:t>
      </w:r>
    </w:p>
    <w:p w:rsidRDefault="007B2CDD" w:rsidP="007B2CDD" w:rsidR="007B2CDD">
      <w:pPr>
        <w:spacing w:lineRule="auto" w:line="240" w:after="0"/>
        <w:jc w:val="both"/>
      </w:pPr>
    </w:p>
    <w:p w:rsidRDefault="007B2CDD" w:rsidP="007B2CDD" w:rsidR="007B2CDD"/>
    <w:p w:rsidRDefault="00DA0242" w:rsidP="007B2CDD" w:rsidR="00DA0242" w:rsidRPr="007B2CDD"/>
    <w:sectPr w:rsidSect="0032366B" w:rsidR="00DA0242" w:rsidRPr="007B2CD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CDD" w:rsidR="008333A9">
    <w:pPr>
      <w:pStyle w:val="Zaglavlje"/>
    </w:pPr>
    <w:r>
      <w:rPr>
        <w:rStyle w:val="PozadinaSvijetloCrvena"/>
        <w:shd w:fill="auto" w:color="auto" w:val="clear"/>
      </w:rPr>
      <w:t>Poslovni broj: 4 St-1084/16-3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D91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B69"/>
    <w:rsid w:val="00770DA1"/>
    <w:rsid w:val="0077233C"/>
    <w:rsid w:val="00772A26"/>
    <w:rsid w:val="007731D0"/>
    <w:rsid w:val="0077341D"/>
    <w:rsid w:val="00773542"/>
    <w:rsid w:val="007748BE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CDD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493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1FE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E6D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B2CDD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B2CDD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96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St-1084/2016-3</izvorni_sadrzaj>
    <derivirana_varijabla naziv="DomainObject.Oznaka_1">St-1084/2016-3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BABY BLUE jednostavno društvo s ograničenom odgovornošću za ugostiteljstvo,  trgovinu i usluge u likvidaciji zastupanog po punomoćniku Marko Tuksar</izvorni_sadrzaj>
    <derivirana_varijabla naziv="DomainObject.Predmet.ProtustrankaFormated_1">  BABY BLUE jednostavno društvo s ograničenom odgovornošću za ugostiteljstvo,  trgovinu i usluge u likvidaciji zastupanog po punomoćniku Marko Tuksar</derivirana_varijabla>
  </DomainObject.Predmet.ProtustrankaFormated>
  <DomainObject.Predmet.ProtustrankaFormatedOIB>
    <izvorni_sadrzaj>  BABY BLUE jednostavno društvo s ograničenom odgovornošću za ugostiteljstvo,  trgovinu i usluge u likvidaciji, OIB 98359270145 zastupanog po punomoćniku Marko Tuksar</izvorni_sadrzaj>
    <derivirana_varijabla naziv="DomainObject.Predmet.ProtustrankaFormatedOIB_1">  BABY BLUE jednostavno društvo s ograničenom odgovornošću za ugostiteljstvo,  trgovinu i usluge u likvidaciji, OIB 98359270145 zastupanog po punomoćniku Marko Tuksar</derivirana_varijabla>
  </DomainObject.Predmet.ProtustrankaFormatedOIB>
  <DomainObject.Predmet.ProtustrankaFormatedWithAdress>
    <izvorni_sadrzaj> BABY BLUE jednostavno društvo s ograničenom odgovornošću za ugostiteljstvo,  trgovinu i usluge u likvidaciji, Zasadbreg 83/A, 40000 Zasadbreg zastupanog po punomoćniku Marko Tuksar</izvorni_sadrzaj>
    <derivirana_varijabla naziv="DomainObject.Predmet.ProtustrankaFormatedWithAdress_1"> BABY BLUE jednostavno društvo s ograničenom odgovornošću za ugostiteljstvo,  trgovinu i usluge u likvidaciji, Zasadbreg 83/A, 40000 Zasadbreg zastupanog po punomoćniku Marko Tuksar</derivirana_varijabla>
  </DomainObject.Predmet.ProtustrankaFormatedWithAdress>
  <DomainObject.Predmet.ProtustrankaFormatedWithAdressOIB>
    <izvorni_sadrzaj> BABY BLUE jednostavno društvo s ograničenom odgovornošću za ugostiteljstvo,  trgovinu i usluge u likvidaciji, OIB 98359270145, Zasadbreg 83/A, 40000 Zasadbreg zastupanog po punomoćniku Marko Tuksar</izvorni_sadrzaj>
    <derivirana_varijabla naziv="DomainObject.Predmet.ProtustrankaFormatedWithAdressOIB_1"> BABY BLUE jednostavno društvo s ograničenom odgovornošću za ugostiteljstvo,  trgovinu i usluge u likvidaciji, OIB 98359270145, Zasadbreg 83/A, 40000 Zasadbreg zastupanog po punomoćniku Marko Tuksar</derivirana_varijabla>
  </DomainObject.Predmet.ProtustrankaFormatedWithAdressOIB>
  <DomainObject.Predmet.ProtustrankaWithAdress>
    <izvorni_sadrzaj>BABY BLUE jednostavno društvo s ograničenom odgovornošću za ugostiteljstvo,  trgovinu i usluge u likvidaciji Zasadbreg 83/A, 40000 Zasadbreg</izvorni_sadrzaj>
    <derivirana_varijabla naziv="DomainObject.Predmet.ProtustrankaWithAdress_1">BABY BLUE jednostavno društvo s ograničenom odgovornošću za ugostiteljstvo,  trgovinu i usluge u likvidaciji Zasadbreg 83/A, 40000 Zasadbreg</derivirana_varijabla>
  </DomainObject.Predmet.ProtustrankaWithAdress>
  <DomainObject.Predmet.ProtustrankaWithAdressOIB>
    <izvorni_sadrzaj>BABY BLUE jednostavno društvo s ograničenom odgovornošću za ugostiteljstvo,  trgovinu i usluge u likvidaciji, OIB 98359270145, Zasadbreg 83/A, 40000 Zasadbreg</izvorni_sadrzaj>
    <derivirana_varijabla naziv="DomainObject.Predmet.ProtustrankaWithAdressOIB_1">BABY BLUE jednostavno društvo s ograničenom odgovornošću za ugostiteljstvo,  trgovinu i usluge u likvidaciji, OIB 98359270145, Zasadbreg 83/A, 40000 Zasadbreg</derivirana_varijabla>
  </DomainObject.Predmet.ProtustrankaWithAdressOIB>
  <DomainObject.Predmet.ProtustrankaNazivFormated>
    <izvorni_sadrzaj>BABY BLUE jednostavno društvo s ograničenom odgovornošću za ugostiteljstvo,  trgovinu i usluge u likvidaciji</izvorni_sadrzaj>
    <derivirana_varijabla naziv="DomainObject.Predmet.ProtustrankaNazivFormated_1">BABY BLUE jednostavno društvo s ograničenom odgovornošću za ugostiteljstvo,  trgovinu i usluge u likvidaciji</derivirana_varijabla>
  </DomainObject.Predmet.ProtustrankaNazivFormated>
  <DomainObject.Predmet.ProtustrankaNazivFormatedOIB>
    <izvorni_sadrzaj>BABY BLUE jednostavno društvo s ograničenom odgovornošću za ugostiteljstvo,  trgovinu i usluge u likvidaciji, OIB 98359270145</izvorni_sadrzaj>
    <derivirana_varijabla naziv="DomainObject.Predmet.ProtustrankaNazivFormatedOIB_1">BABY BLUE jednostavno društvo s ograničenom odgovornošću za ugostiteljstvo,  trgovinu i usluge u likvidaciji, OIB 98359270145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7802.95</izvorni_sadrzaj>
    <derivirana_varijabla naziv="DomainObject.Predmet.TrenutnaVrijednost_1">7802.95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BABY BLUE jednostavno društvo s ograničenom odgovornošću za ugostiteljstvo,  trgovinu i usluge u likvidaciji zastupanog po punomoćniku Marko Tuksar</item>
    </izvorni_sadrzaj>
    <derivirana_varijabla naziv="DomainObject.Predmet.ProtuStrankaListFormated_1">
      <item>BABY BLUE jednostavno društvo s ograničenom odgovornošću za ugostiteljstvo,  trgovinu i usluge u likvidaciji zastupanog po punomoćniku Marko Tuksar</item>
    </derivirana_varijabla>
  </DomainObject.Predmet.ProtuStrankaListFormated>
  <DomainObject.Predmet.ProtuStrankaListFormatedOIB>
    <izvorni_sadrzaj>
      <item>BABY BLUE jednostavno društvo s ograničenom odgovornošću za ugostiteljstvo,  trgovinu i usluge u likvidaciji, OIB 98359270145 zastupanog po punomoćniku Marko Tuksar</item>
    </izvorni_sadrzaj>
    <derivirana_varijabla naziv="DomainObject.Predmet.ProtuStrankaListFormatedOIB_1">
      <item>BABY BLUE jednostavno društvo s ograničenom odgovornošću za ugostiteljstvo,  trgovinu i usluge u likvidaciji, OIB 98359270145 zastupanog po punomoćniku Marko Tuksar</item>
    </derivirana_varijabla>
  </DomainObject.Predmet.ProtuStrankaListFormatedOIB>
  <DomainObject.Predmet.ProtuStrankaListFormatedWithAdress>
    <izvorni_sadrzaj>
      <item>BABY BLUE jednostavno društvo s ograničenom odgovornošću za ugostiteljstvo,  trgovinu i usluge u likvidaciji, Zasadbreg 83/A, 40000 Zasadbreg zastupanog po punomoćniku Marko Tuksar</item>
    </izvorni_sadrzaj>
    <derivirana_varijabla naziv="DomainObject.Predmet.ProtuStrankaListFormatedWithAdress_1">
      <item>BABY BLUE jednostavno društvo s ograničenom odgovornošću za ugostiteljstvo,  trgovinu i usluge u likvidaciji, Zasadbreg 83/A, 40000 Zasadbreg zastupanog po punomoćniku Marko Tuksar</item>
    </derivirana_varijabla>
  </DomainObject.Predmet.ProtuStrankaListFormatedWithAdress>
  <DomainObject.Predmet.ProtuStrankaListFormatedWithAdressOIB>
    <izvorni_sadrzaj>
      <item>BABY BLUE jednostavno društvo s ograničenom odgovornošću za ugostiteljstvo,  trgovinu i usluge u likvidaciji, OIB 98359270145, Zasadbreg 83/A, 40000 Zasadbreg zastupanog po punomoćniku Marko Tuksar</item>
    </izvorni_sadrzaj>
    <derivirana_varijabla naziv="DomainObject.Predmet.ProtuStrankaListFormatedWithAdressOIB_1">
      <item>BABY BLUE jednostavno društvo s ograničenom odgovornošću za ugostiteljstvo,  trgovinu i usluge u likvidaciji, OIB 98359270145, Zasadbreg 83/A, 40000 Zasadbreg zastupanog po punomoćniku Marko Tuksar</item>
    </derivirana_varijabla>
  </DomainObject.Predmet.ProtuStrankaListFormatedWithAdressOIB>
  <DomainObject.Predmet.ProtuStrankaListNazivFormated>
    <izvorni_sadrzaj>
      <item>BABY BLUE jednostavno društvo s ograničenom odgovornošću za ugostiteljstvo,  trgovinu i usluge u likvidaciji</item>
    </izvorni_sadrzaj>
    <derivirana_varijabla naziv="DomainObject.Predmet.ProtuStrankaListNazivFormated_1">
      <item>BABY BLUE jednostavno društvo s ograničenom odgovornošću za ugostiteljstvo,  trgovinu i usluge u likvidaciji</item>
    </derivirana_varijabla>
  </DomainObject.Predmet.ProtuStrankaListNazivFormated>
  <DomainObject.Predmet.ProtuStrankaListNazivFormatedOIB>
    <izvorni_sadrzaj>
      <item>BABY BLUE jednostavno društvo s ograničenom odgovornošću za ugostiteljstvo,  trgovinu i usluge u likvidaciji, OIB 98359270145</item>
    </izvorni_sadrzaj>
    <derivirana_varijabla naziv="DomainObject.Predmet.ProtuStrankaListNazivFormatedOIB_1">
      <item>BABY BLUE jednostavno društvo s ograničenom odgovornošću za ugostiteljstvo,  trgovinu i usluge u likvidaciji, OIB 98359270145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Marko Tuksar punomoćnik sudionika u postupku BABY BLUE jednostavno društvo s ograničenom odgovornošću za ugostiteljstvo,  trgovinu i usluge u likvidaciji</item>
    </izvorni_sadrzaj>
    <derivirana_varijabla naziv="DomainObject.Predmet.OstaliListFormated_1">
      <item>Sudski registar</item>
      <item>e-oglasna ploča</item>
      <item>Županijsko državno odvjetništvo u Varaždinu</item>
      <item>Marko Tuksar punomoćnik sudionika u postupku BABY BLUE jednostavno društvo s ograničenom odgovornošću za ugostiteljstvo,  trgovinu i usluge u likvidaciji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Marko Tuksar, OIB 64585763613 punomoćnik sudionika u postupku BABY BLUE jednostavno društvo s ograničenom odgovornošću za ugostiteljstvo,  trgovinu i usluge u likvidaciji</item>
    </izvorni_sadrzaj>
    <derivirana_varijabla naziv="DomainObject.Predmet.OstaliListFormatedOIB_1">
      <item>Sudski registar</item>
      <item>e-oglasna ploča</item>
      <item>Županijsko državno odvjetništvo u Varaždinu</item>
      <item>Marko Tuksar, OIB 64585763613 punomoćnik sudionika u postupku BABY BLUE jednostavno društvo s ograničenom odgovornošću za ugostiteljstvo,  trgovinu i usluge u likvidaciji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Marko Tuksar, Zasadbreg 104, 40000 Zasadbreg punomoćnik sudionika u postupku BABY BLUE jednostavno društvo s ograničenom odgovornošću za ugostiteljstvo,  trgovinu i usluge u likvidaciji</item>
    </izvorni_sadrzaj>
    <derivirana_varijabla naziv="DomainObject.Predmet.OstaliListFormatedWithAdress_1">
      <item>Sudski registar</item>
      <item>e-oglasna ploča</item>
      <item>Županijsko državno odvjetništvo u Varaždinu</item>
      <item>Marko Tuksar, Zasadbreg 104, 40000 Zasadbreg punomoćnik sudionika u postupku BABY BLUE jednostavno društvo s ograničenom odgovornošću za ugostiteljstvo,  trgovinu i usluge u likvidaciji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Marko Tuksar, OIB 64585763613, Zasadbreg 104, 40000 Zasadbreg punomoćnik sudionika u postupku BABY BLUE jednostavno društvo s ograničenom odgovornošću za ugostiteljstvo,  trgovinu i usluge u likvidaciji</item>
    </izvorni_sadrzaj>
    <derivirana_varijabla naziv="DomainObject.Predmet.OstaliListFormatedWithAdressOIB_1">
      <item>Sudski registar</item>
      <item>e-oglasna ploča</item>
      <item>Županijsko državno odvjetništvo u Varaždinu</item>
      <item>Marko Tuksar, OIB 64585763613, Zasadbreg 104, 40000 Zasadbreg punomoćnik sudionika u postupku BABY BLUE jednostavno društvo s ograničenom odgovornošću za ugostiteljstvo,  trgovinu i usluge u likvidaciji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Marko Tuksar</item>
    </izvorni_sadrzaj>
    <derivirana_varijabla naziv="DomainObject.Predmet.OstaliListNazivFormated_1">
      <item>Sudski registar</item>
      <item>e-oglasna ploča</item>
      <item>Županijsko državno odvjetništvo u Varaždinu</item>
      <item>Marko Tuksar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Marko Tuksar, OIB 64585763613</item>
    </izvorni_sadrzaj>
    <derivirana_varijabla naziv="DomainObject.Predmet.OstaliListNazivFormatedOIB_1">
      <item>Sudski registar</item>
      <item>e-oglasna ploča</item>
      <item>Županijsko državno odvjetništvo u Varaždinu</item>
      <item>Marko Tuksar, OIB 64585763613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St-1084/2016-3</izvorni_sadrzaj>
    <derivirana_varijabla naziv="DomainObject.PoslovniBrojDokumenta_1">St-1084/2016-3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BABY BLUE jednostavno društvo s ograničenom odgovornošću za ugostiteljstvo,  trgovinu i usluge u likvidaciji</izvorni_sadrzaj>
    <derivirana_varijabla naziv="DomainObject.Predmet.ProtustrankaIDrugi_1">BABY BLUE jednostavno društvo s ograničenom odgovornošću za ugostiteljstvo, 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BABY BLUE jednostavno društvo s ograničenom odgovornošću za ugostiteljstvo,  trgovinu i usluge u likvidaciji, OIB 98359270145, Zasadbreg 83/A, 40000 Zasadbreg</izvorni_sadrzaj>
    <derivirana_varijabla naziv="DomainObject.Predmet.ProtustrankaIDrugiAdressOIB_1">BABY BLUE jednostavno društvo s ograničenom odgovornošću za ugostiteljstvo,  trgovinu i usluge u likvidaciji, OIB 98359270145, Zasadbreg 83/A,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BABY BLUE jednostavno društvo s ograničenom odgovornošću za ugostiteljstvo,  trgovinu i usluge u likvidaciji</item>
      <item>Sudski registar</item>
      <item>e-oglasna ploča</item>
      <item>Županijsko državno odvjetništvo u Varaždinu</item>
      <item>Marko Tuksar</item>
    </izvorni_sadrzaj>
    <derivirana_varijabla naziv="DomainObject.Predmet.SudioniciListNaziv_1">
      <item>Financijska agencija</item>
      <item>BABY BLUE jednostavno društvo s ograničenom odgovornošću za ugostiteljstvo,  trgovinu i usluge u likvidaciji</item>
      <item>Sudski registar</item>
      <item>e-oglasna ploča</item>
      <item>Županijsko državno odvjetništvo u Varaždinu</item>
      <item>Marko Tuksar</item>
    </derivirana_varijabla>
  </DomainObject.Predmet.SudioniciListNaziv>
  <DomainObject.Predmet.SudioniciListAdressOIB>
    <izvorni_sadrzaj>
      <item>Financijska agencija, OIB 85821130368, Ulica grada Vukovara 70,10000 Zagreb</item>
      <item>BABY BLUE jednostavno društvo s ograničenom odgovornošću za ugostiteljstvo,  trgovinu i usluge u likvidaciji, OIB 98359270145, Zasadbreg 83/A,40000 Zasadbreg</item>
      <item>Sudski registar</item>
      <item>e-oglasna ploča</item>
      <item>Županijsko državno odvjetništvo u Varaždinu</item>
      <item>Marko Tuksar, OIB 64585763613, Zasadbreg 104,40000 Zasadbreg</item>
    </izvorni_sadrzaj>
    <derivirana_varijabla naziv="DomainObject.Predmet.SudioniciListAdressOIB_1">
      <item>Financijska agencija, OIB 85821130368, Ulica grada Vukovara 70,10000 Zagreb</item>
      <item>BABY BLUE jednostavno društvo s ograničenom odgovornošću za ugostiteljstvo,  trgovinu i usluge u likvidaciji, OIB 98359270145, Zasadbreg 83/A,40000 Zasadbreg</item>
      <item>Sudski registar</item>
      <item>e-oglasna ploča</item>
      <item>Županijsko državno odvjetništvo u Varaždinu</item>
      <item>Marko Tuksar, OIB 64585763613, Zasadbreg 104,40000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B6166-EFB3-4AF9-98AF-4F468810C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2244</properties:Characters>
  <properties:Lines>76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2016-12-07T07:20:00Z</cp:lastPrinted>
  <dcterms:modified xmlns:xsi="http://www.w3.org/2001/XMLSchema-instance" xsi:type="dcterms:W3CDTF">2016-12-07T07:20:00Z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St-1084/2016-3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