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0bcf" w14:paraId="2030bcf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7673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7673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F67" w:rsidRP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ŽIVOTNI STIL j.d.o.o. MBS:080907988, OIB:57515269734, Zagreb, Plehanov put 35</w:t>
      </w:r>
      <w:r w:rsidR="00D23843" w:rsidRP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01. </w:t>
      </w:r>
      <w:r w:rsid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30.296,43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ED683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ED6830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ED6830" w:rsidP="008C712F" w:rsidR="00ED6830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1DB0"/>
    <w:rsid w:val="0002297A"/>
    <w:rsid w:val="0003442E"/>
    <w:rsid w:val="000B2C04"/>
    <w:rsid w:val="000D1F67"/>
    <w:rsid w:val="001F4C74"/>
    <w:rsid w:val="001F53E5"/>
    <w:rsid w:val="00286008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5685D"/>
    <w:rsid w:val="00C77160"/>
    <w:rsid w:val="00D23843"/>
    <w:rsid w:val="00D2661A"/>
    <w:rsid w:val="00D307D7"/>
    <w:rsid w:val="00D36A7D"/>
    <w:rsid w:val="00DE08A8"/>
    <w:rsid w:val="00ED6830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8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683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68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68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8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68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68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68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7673</izvorni_sadrzaj>
    <derivirana_varijabla naziv="DomainObject.Predmet.Broj_1">7673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St-7673/2015</izvorni_sadrzaj>
    <derivirana_varijabla naziv="DomainObject.Predmet.OznakaBroj_1">St-7673/2015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ŽIVOTNI STIL j.d.o.o za trgovinu, usluge i marketing</izvorni_sadrzaj>
    <derivirana_varijabla naziv="DomainObject.Predmet.ProtustrankaFormated_1">  ŽIVOTNI STIL j.d.o.o za trgovinu, usluge i marketing</derivirana_varijabla>
  </DomainObject.Predmet.ProtustrankaFormated>
  <DomainObject.Predmet.ProtustrankaFormatedOIB>
    <izvorni_sadrzaj>  ŽIVOTNI STIL j.d.o.o za trgovinu, usluge i marketing, OIB 57515269734</izvorni_sadrzaj>
    <derivirana_varijabla naziv="DomainObject.Predmet.ProtustrankaFormatedOIB_1">  ŽIVOTNI STIL j.d.o.o za trgovinu, usluge i marketing, OIB 57515269734</derivirana_varijabla>
  </DomainObject.Predmet.ProtustrankaFormatedOIB>
  <DomainObject.Predmet.ProtustrankaFormatedWithAdress>
    <izvorni_sadrzaj> ŽIVOTNI STIL j.d.o.o za trgovinu, usluge i marketing, Plehanov put 35, 10000 Zagreb</izvorni_sadrzaj>
    <derivirana_varijabla naziv="DomainObject.Predmet.ProtustrankaFormatedWithAdress_1"> ŽIVOTNI STIL j.d.o.o za trgovinu, usluge i marketing, Plehanov put 35, 10000 Zagreb</derivirana_varijabla>
  </DomainObject.Predmet.ProtustrankaFormatedWithAdress>
  <DomainObject.Predmet.ProtustrankaFormatedWithAdressOIB>
    <izvorni_sadrzaj> ŽIVOTNI STIL j.d.o.o za trgovinu, usluge i marketing, OIB 57515269734, Plehanov put 35, 10000 Zagreb</izvorni_sadrzaj>
    <derivirana_varijabla naziv="DomainObject.Predmet.ProtustrankaFormatedWithAdressOIB_1"> ŽIVOTNI STIL j.d.o.o za trgovinu, usluge i marketing, OIB 57515269734, Plehanov put 35, 10000 Zagreb</derivirana_varijabla>
  </DomainObject.Predmet.ProtustrankaFormatedWithAdressOIB>
  <DomainObject.Predmet.ProtustrankaWithAdress>
    <izvorni_sadrzaj>ŽIVOTNI STIL j.d.o.o za trgovinu, usluge i marketing Plehanov put 35, 10000 Zagreb</izvorni_sadrzaj>
    <derivirana_varijabla naziv="DomainObject.Predmet.ProtustrankaWithAdress_1">ŽIVOTNI STIL j.d.o.o za trgovinu, usluge i marketing Plehanov put 35, 10000 Zagreb</derivirana_varijabla>
  </DomainObject.Predmet.ProtustrankaWithAdress>
  <DomainObject.Predmet.ProtustrankaWithAdressOIB>
    <izvorni_sadrzaj>ŽIVOTNI STIL j.d.o.o za trgovinu, usluge i marketing, OIB 57515269734, Plehanov put 35, 10000 Zagreb</izvorni_sadrzaj>
    <derivirana_varijabla naziv="DomainObject.Predmet.ProtustrankaWithAdressOIB_1">ŽIVOTNI STIL j.d.o.o za trgovinu, usluge i marketing, OIB 57515269734, Plehanov put 35, 10000 Zagreb</derivirana_varijabla>
  </DomainObject.Predmet.ProtustrankaWithAdressOIB>
  <DomainObject.Predmet.ProtustrankaNazivFormated>
    <izvorni_sadrzaj>ŽIVOTNI STIL j.d.o.o za trgovinu, usluge i marketing</izvorni_sadrzaj>
    <derivirana_varijabla naziv="DomainObject.Predmet.ProtustrankaNazivFormated_1">ŽIVOTNI STIL j.d.o.o za trgovinu, usluge i marketing</derivirana_varijabla>
  </DomainObject.Predmet.ProtustrankaNazivFormated>
  <DomainObject.Predmet.ProtustrankaNazivFormatedOIB>
    <izvorni_sadrzaj>ŽIVOTNI STIL j.d.o.o za trgovinu, usluge i marketing, OIB 57515269734</izvorni_sadrzaj>
    <derivirana_varijabla naziv="DomainObject.Predmet.ProtustrankaNazivFormatedOIB_1">ŽIVOTNI STIL j.d.o.o za trgovinu, usluge i marketing, OIB 57515269734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ŽIVOTNI STIL j.d.o.o za trgovinu, usluge i marketing</item>
    </izvorni_sadrzaj>
    <derivirana_varijabla naziv="DomainObject.Predmet.ProtuStrankaListFormated_1">
      <item>ŽIVOTNI STIL j.d.o.o za trgovinu, usluge i marketing</item>
    </derivirana_varijabla>
  </DomainObject.Predmet.ProtuStrankaListFormated>
  <DomainObject.Predmet.ProtuStrankaListFormatedOIB>
    <izvorni_sadrzaj>
      <item>ŽIVOTNI STIL j.d.o.o za trgovinu, usluge i marketing, OIB 57515269734</item>
    </izvorni_sadrzaj>
    <derivirana_varijabla naziv="DomainObject.Predmet.ProtuStrankaListFormatedOIB_1">
      <item>ŽIVOTNI STIL j.d.o.o za trgovinu, usluge i marketing, OIB 57515269734</item>
    </derivirana_varijabla>
  </DomainObject.Predmet.ProtuStrankaListFormatedOIB>
  <DomainObject.Predmet.ProtuStrankaListFormatedWithAdress>
    <izvorni_sadrzaj>
      <item>ŽIVOTNI STIL j.d.o.o za trgovinu, usluge i marketing, Plehanov put 35, 10000 Zagreb</item>
    </izvorni_sadrzaj>
    <derivirana_varijabla naziv="DomainObject.Predmet.ProtuStrankaListFormatedWithAdress_1">
      <item>ŽIVOTNI STIL j.d.o.o za trgovinu, usluge i marketing, Plehanov put 35, 10000 Zagreb</item>
    </derivirana_varijabla>
  </DomainObject.Predmet.ProtuStrankaListFormatedWithAdress>
  <DomainObject.Predmet.ProtuStrankaListFormatedWithAdressOIB>
    <izvorni_sadrzaj>
      <item>ŽIVOTNI STIL j.d.o.o za trgovinu, usluge i marketing, OIB 57515269734, Plehanov put 35, 10000 Zagreb</item>
    </izvorni_sadrzaj>
    <derivirana_varijabla naziv="DomainObject.Predmet.ProtuStrankaListFormatedWithAdressOIB_1">
      <item>ŽIVOTNI STIL j.d.o.o za trgovinu, usluge i marketing, OIB 57515269734, Plehanov put 35, 10000 Zagreb</item>
    </derivirana_varijabla>
  </DomainObject.Predmet.ProtuStrankaListFormatedWithAdressOIB>
  <DomainObject.Predmet.ProtuStrankaListNazivFormated>
    <izvorni_sadrzaj>
      <item>ŽIVOTNI STIL j.d.o.o za trgovinu, usluge i marketing</item>
    </izvorni_sadrzaj>
    <derivirana_varijabla naziv="DomainObject.Predmet.ProtuStrankaListNazivFormated_1">
      <item>ŽIVOTNI STIL j.d.o.o za trgovinu, usluge i marketing</item>
    </derivirana_varijabla>
  </DomainObject.Predmet.ProtuStrankaListNazivFormated>
  <DomainObject.Predmet.ProtuStrankaListNazivFormatedOIB>
    <izvorni_sadrzaj>
      <item>ŽIVOTNI STIL j.d.o.o za trgovinu, usluge i marketing, OIB 57515269734</item>
    </izvorni_sadrzaj>
    <derivirana_varijabla naziv="DomainObject.Predmet.ProtuStrankaListNazivFormatedOIB_1">
      <item>ŽIVOTNI STIL j.d.o.o za trgovinu, usluge i marketing, OIB 57515269734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ŽIVOTNI STIL j.d.o.o za trgovinu, usluge i marketing</izvorni_sadrzaj>
    <derivirana_varijabla naziv="DomainObject.Predmet.ProtustrankaIDrugi_1">ŽIVOTNI STIL j.d.o.o za trgovinu, usluge i marketing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ŽIVOTNI STIL j.d.o.o za trgovinu, usluge i marketing, OIB 57515269734, Plehanov put 35, 10000 Zagreb</izvorni_sadrzaj>
    <derivirana_varijabla naziv="DomainObject.Predmet.ProtustrankaIDrugiAdressOIB_1">ŽIVOTNI STIL j.d.o.o za trgovinu, usluge i marketing, OIB 57515269734, Plehanov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ŽIVOTNI STIL j.d.o.o za trgovinu, usluge i marketing</item>
      <item>FINA Regionalni centar Zagreb</item>
    </izvorni_sadrzaj>
    <derivirana_varijabla naziv="DomainObject.Predmet.SudioniciListNaziv_1">
      <item>ŽIVOTNI STIL j.d.o.o za trgovinu, usluge i marketing</item>
      <item>FINA Regionalni centar Zagreb</item>
    </derivirana_varijabla>
  </DomainObject.Predmet.SudioniciListNaziv>
  <DomainObject.Predmet.SudioniciListAdressOIB>
    <izvorni_sadrzaj>
      <item>ŽIVOTNI STIL j.d.o.o za trgovinu, usluge i marketing, OIB 57515269734, Plehanov put 35,10000 Zagreb</item>
      <item>FINA Regionalni centar Zagreb, OIB 85821130368, Trg svibanjskih žrtava 1995. br. 1,10000 Zagreb</item>
    </izvorni_sadrzaj>
    <derivirana_varijabla naziv="DomainObject.Predmet.SudioniciListAdressOIB_1">
      <item>ŽIVOTNI STIL j.d.o.o za trgovinu, usluge i marketing, OIB 57515269734, Plehanov put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57515269734</item>
      <item>, OIB 85821130368</item>
    </izvorni_sadrzaj>
    <derivirana_varijabla naziv="DomainObject.Predmet.SudioniciListNazivOIB_1">
      <item>, OIB 57515269734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6AFB8-C4F8-4A50-9182-C12179764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2016-07-28T11:11:00Z</dcterms:created>
  <dc:creator>Mario Žišković</dc:creator>
  <cp:lastModifiedBy>Višnja Svečak</cp:lastModifiedBy>
  <cp:lastPrinted>2016-07-28T11:10:00Z</cp:lastPrinted>
  <dcterms:modified xmlns:xsi="http://www.w3.org/2001/XMLSchema-instance" xsi:type="dcterms:W3CDTF">2016-07-28T11:11:00Z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