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cf5d" w14:paraId="abfcf5d" w:rsidRDefault="001D70AA" w:rsidP="001940FB" w:rsidR="001D70A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C7FC5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D70AA" w:rsidP="00AA6BCF" w:rsidR="001D70A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1D70AA" w:rsidR="001D70A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1D70AA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D70AA" w:rsidP="001D70AA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D70A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D70A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su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D0970">
        <w:rPr>
          <w:rFonts w:cs="Calibri" w:eastAsia="Arial Unicode MS" w:hAnsi="Calibri" w:ascii="Calibri"/>
          <w:kern w:val="1"/>
          <w:lang w:eastAsia="ar-SA" w:val="hr-HR"/>
        </w:rPr>
        <w:t>JOŠKO DVORNIK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D70AA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2D0970">
        <w:rPr>
          <w:rFonts w:cs="Calibri" w:hAnsi="Calibri" w:ascii="Calibri"/>
        </w:rPr>
        <w:t>1.838.684,61</w:t>
      </w:r>
      <w:r w:rsidR="00574F98" w:rsidRPr="00574F98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D0970">
        <w:rPr>
          <w:rFonts w:cs="Calibri" w:hAnsi="Calibri" w:ascii="Calibri"/>
        </w:rPr>
        <w:t>1.683.384,61</w:t>
      </w:r>
      <w:r w:rsidR="00574F98" w:rsidRPr="00574F98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2D0970">
        <w:rPr>
          <w:rFonts w:cs="Calibri" w:hAnsi="Calibri" w:ascii="Calibri"/>
        </w:rPr>
        <w:t>155.300,00</w:t>
      </w:r>
      <w:r w:rsidR="00574F98" w:rsidRPr="00574F98">
        <w:rPr>
          <w:rFonts w:cs="Calibri" w:hAnsi="Calibri" w:ascii="Calibri"/>
        </w:rPr>
        <w:t xml:space="preserve"> kn</w:t>
      </w:r>
      <w:r w:rsidR="00574F98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D70A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D70A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D70AA" w:rsidRPr="001D70A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D70A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D0970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D0970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2D0970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D0970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D0970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D0970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2D0970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D0970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D0970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D0970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D0970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D0970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2D0970">
            <w:pPr>
              <w:spacing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val="hr-HR"/>
              </w:rPr>
            </w:pPr>
            <w:r w:rsidRPr="002D0970">
              <w:rPr>
                <w:rFonts w:cs="Calibri" w:eastAsia="Times New Roman" w:hAnsi="Calibri" w:ascii="Calibri"/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2D0970">
            <w:pPr>
              <w:spacing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val="hr-HR"/>
              </w:rPr>
            </w:pPr>
          </w:p>
          <w:p w:rsidRDefault="002D0970" w:rsidP="00E43846" w:rsidR="00AA6BCF" w:rsidRPr="002D0970">
            <w:pPr>
              <w:spacing w:after="0"/>
              <w:jc w:val="both"/>
              <w:rPr>
                <w:rFonts w:cs="Calibri" w:eastAsia="Times New Roman" w:hAnsi="Calibri" w:ascii="Calibri"/>
                <w:sz w:val="22"/>
                <w:szCs w:val="22"/>
                <w:lang w:val="hr-HR"/>
              </w:rPr>
            </w:pPr>
            <w:r w:rsidRPr="002D0970">
              <w:rPr>
                <w:rFonts w:cs="Calibri" w:hAnsi="Calibri" w:ascii="Calibri"/>
                <w:sz w:val="22"/>
                <w:szCs w:val="22"/>
              </w:rPr>
              <w:t>JOŠKO DVORNIK</w:t>
            </w:r>
            <w:r w:rsidRPr="002D0970">
              <w:rPr>
                <w:rFonts w:cs="Calibri"/>
                <w:sz w:val="22"/>
                <w:szCs w:val="22"/>
              </w:rPr>
              <w:t xml:space="preserve">,  </w:t>
            </w:r>
            <w:r w:rsidRPr="002D0970">
              <w:rPr>
                <w:rFonts w:cs="Calibri" w:hAnsi="Calibri" w:ascii="Calibri"/>
                <w:sz w:val="22"/>
                <w:szCs w:val="22"/>
              </w:rPr>
              <w:t xml:space="preserve">Istarska 13, Split, </w:t>
            </w:r>
            <w:r w:rsidR="003A5883" w:rsidRPr="002D0970">
              <w:rPr>
                <w:rFonts w:cs="Calibri" w:hAnsi="Calibri" w:ascii="Calibri"/>
                <w:sz w:val="22"/>
                <w:szCs w:val="22"/>
              </w:rPr>
              <w:t>OIB:</w:t>
            </w:r>
            <w:r w:rsidR="00E43846" w:rsidRPr="002D0970">
              <w:rPr>
                <w:rFonts w:cs="Calibri" w:hAnsi="Calibri" w:ascii="Calibri"/>
                <w:sz w:val="22"/>
                <w:szCs w:val="22"/>
              </w:rPr>
              <w:t xml:space="preserve"> </w:t>
            </w:r>
            <w:r w:rsidRPr="002D0970">
              <w:rPr>
                <w:rFonts w:cs="Calibri" w:hAnsi="Calibri" w:ascii="Calibri"/>
                <w:sz w:val="22"/>
                <w:szCs w:val="22"/>
              </w:rPr>
              <w:t>20544351502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D0970" w:rsidP="00574F98" w:rsidR="00AA6BCF" w:rsidRPr="002D0970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2D0970">
              <w:rPr>
                <w:rFonts w:cs="Calibri" w:hAnsi="Calibri" w:ascii="Calibri"/>
                <w:sz w:val="22"/>
                <w:szCs w:val="22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2D0970">
            <w:pPr>
              <w:spacing w:after="0"/>
              <w:jc w:val="center"/>
              <w:rPr>
                <w:rFonts w:cs="Calibri" w:hAnsi="Calibri" w:ascii="Calibri"/>
                <w:sz w:val="22"/>
                <w:szCs w:val="22"/>
              </w:rPr>
            </w:pPr>
          </w:p>
          <w:p w:rsidRDefault="002D0970" w:rsidP="00AA6BCF" w:rsidR="00AA6BCF" w:rsidRPr="002D0970">
            <w:pPr>
              <w:spacing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val="hr-HR"/>
              </w:rPr>
            </w:pPr>
            <w:r w:rsidRPr="002D0970">
              <w:rPr>
                <w:rFonts w:cs="Calibri" w:hAnsi="Calibri" w:ascii="Calibri"/>
                <w:sz w:val="22"/>
                <w:szCs w:val="22"/>
              </w:rPr>
              <w:t>1.838.684,61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2D0970">
            <w:pPr>
              <w:spacing w:after="0"/>
              <w:rPr>
                <w:rFonts w:cs="Calibri" w:hAnsi="Calibri" w:ascii="Calibri"/>
                <w:sz w:val="22"/>
                <w:szCs w:val="22"/>
              </w:rPr>
            </w:pPr>
          </w:p>
          <w:p w:rsidRDefault="002D0970" w:rsidP="00AA6BCF" w:rsidR="00AA6BCF" w:rsidRPr="002D0970">
            <w:pPr>
              <w:spacing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val="hr-HR"/>
              </w:rPr>
            </w:pPr>
            <w:r w:rsidRPr="002D0970">
              <w:rPr>
                <w:rFonts w:cs="Calibri" w:hAnsi="Calibri" w:ascii="Calibri"/>
                <w:sz w:val="22"/>
                <w:szCs w:val="22"/>
              </w:rPr>
              <w:t>1.683.384,61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2D0970">
            <w:pPr>
              <w:spacing w:after="0"/>
              <w:rPr>
                <w:rFonts w:cs="Calibri" w:hAnsi="Calibri" w:ascii="Calibri"/>
                <w:sz w:val="22"/>
                <w:szCs w:val="22"/>
              </w:rPr>
            </w:pPr>
          </w:p>
          <w:p w:rsidRDefault="002D0970" w:rsidP="00E43846" w:rsidR="00AA6BCF" w:rsidRPr="002D0970">
            <w:pPr>
              <w:spacing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val="hr-HR"/>
              </w:rPr>
            </w:pPr>
            <w:r w:rsidRPr="002D0970">
              <w:rPr>
                <w:rFonts w:cs="Calibri" w:hAnsi="Calibri" w:ascii="Calibri"/>
                <w:sz w:val="22"/>
                <w:szCs w:val="22"/>
              </w:rPr>
              <w:t>155.300,00 kn</w:t>
            </w:r>
          </w:p>
        </w:tc>
      </w:tr>
    </w:tbl>
    <w:p w:rsidRDefault="001D70AA" w:rsidP="00E968CA" w:rsidR="001D70AA">
      <w:pPr>
        <w:spacing w:lineRule="auto" w:line="276" w:after="0"/>
        <w:rPr>
          <w:rFonts w:cs="Calibri" w:eastAsia="Arial Unicode MS" w:hAnsi="Calibri" w:ascii="Calibri"/>
          <w:kern w:val="1"/>
          <w:lang w:eastAsia="ar-SA" w:val="hr-HR"/>
        </w:rPr>
      </w:pPr>
    </w:p>
    <w:p w:rsidRDefault="00E968CA" w:rsidP="00E968CA" w:rsidR="00E968C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0247C" w:rsidP="00E968CA" w:rsidR="00E968CA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8CA" w:rsidP="00E968CA" w:rsidR="00E968CA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968CA" w:rsidP="00E968CA" w:rsidR="00E968C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968CA" w:rsidP="00E968CA" w:rsidR="00E968CA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E968CA" w:rsidP="00E968CA" w:rsidR="00E968CA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E968CA" w:rsidP="00E968CA" w:rsidR="00E968CA" w:rsidRPr="00B706F7">
      <w:pPr>
        <w:spacing w:after="0"/>
        <w:rPr>
          <w:rFonts w:eastAsia="Calibri" w:hAnsi="Calibri" w:ascii="Calibri"/>
          <w:lang w:val="hr-HR"/>
        </w:rPr>
      </w:pPr>
    </w:p>
    <w:p w:rsidRDefault="001D70AA" w:rsidP="000D4321" w:rsidR="001D70AA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1D70AA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925" w:rsidR="00A57925">
      <w:pPr>
        <w:spacing w:after="0"/>
      </w:pPr>
      <w:r>
        <w:separator/>
      </w:r>
    </w:p>
  </w:endnote>
  <w:endnote w:id="0" w:type="continuationSeparator">
    <w:p w:rsidRDefault="00A57925" w:rsidR="00A579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4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925" w:rsidR="00A57925">
      <w:pPr>
        <w:spacing w:after="0"/>
      </w:pPr>
      <w:r>
        <w:separator/>
      </w:r>
    </w:p>
  </w:footnote>
  <w:footnote w:id="0" w:type="continuationSeparator">
    <w:p w:rsidRDefault="00A57925" w:rsidR="00A5792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41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7358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D70AA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71016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0970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1AC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4F98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1E0F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3C1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7B11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925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C7FC5"/>
    <w:rsid w:val="00AD458D"/>
    <w:rsid w:val="00AD4CED"/>
    <w:rsid w:val="00AD64D5"/>
    <w:rsid w:val="00AE44EB"/>
    <w:rsid w:val="00AE71BC"/>
    <w:rsid w:val="00AF34A4"/>
    <w:rsid w:val="00AF4416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247C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23A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67B54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968CA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F4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41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41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41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41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F4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41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41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41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41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1450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St-651/2017-186 / Podnesak - Podnesak (-186.docx)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