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ae5c4" w14:paraId="7dae5c4" w:rsidRDefault="00056B9F" w:rsidP="00EF6D8B" w:rsidR="00B15477">
      <w:pPr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56B9F" w:rsidP="0070027B" w:rsidR="0070027B" w:rsidRPr="0070027B">
      <w:pPr>
        <w:jc w:val="both"/>
      </w:pPr>
      <w:r>
        <w:t xml:space="preserve">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334151">
        <w:t>1451/18</w:t>
      </w:r>
      <w:r w:rsidR="00056B9F">
        <w:t>-11</w:t>
      </w:r>
    </w:p>
    <w:p w:rsidRDefault="00056B9F" w:rsidP="0070027B" w:rsidR="0070027B" w:rsidRPr="0070027B">
      <w:pPr>
        <w:jc w:val="both"/>
      </w:pPr>
      <w:r>
        <w:t xml:space="preserve">            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334151" w:rsidP="0070027B" w:rsidR="00EB51F8" w:rsidRPr="003A7D16">
      <w:pPr>
        <w:jc w:val="both"/>
      </w:pPr>
      <w:r w:rsidRPr="00334151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334151">
        <w:t>85821130368</w:t>
      </w:r>
      <w:r w:rsidRPr="00334151">
        <w:rPr>
          <w:lang w:val="pt-BR"/>
        </w:rPr>
        <w:t>, za otvaranje stečajnog postupka nad dužnikom DOOMSDAY j.d.o.o., Zagreb, Hribarov prilaz 6ª, OIB: 32128611310</w:t>
      </w:r>
      <w:r w:rsidR="00DC268C" w:rsidRPr="00DC7C75">
        <w:t xml:space="preserve">, </w:t>
      </w:r>
      <w:r>
        <w:rPr>
          <w:lang w:val="pt-BR"/>
        </w:rPr>
        <w:t>28. veljače</w:t>
      </w:r>
      <w:r w:rsidR="00774DCD" w:rsidRPr="00C126EA">
        <w:rPr>
          <w:lang w:val="pt-BR"/>
        </w:rPr>
        <w:t xml:space="preserve"> 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</w:t>
      </w:r>
      <w:r w:rsidR="00540795">
        <w:rPr>
          <w:lang w:val="pt-BR"/>
        </w:rPr>
        <w:t>19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334151" w:rsidRPr="00334151">
        <w:rPr>
          <w:lang w:val="pt-BR"/>
        </w:rPr>
        <w:t>DOOMSDAY j.d.o.o., Zagreb, Hribarov prilaz 6ª, OIB: 32128611310</w:t>
      </w:r>
      <w:r w:rsidR="003051D3">
        <w:t xml:space="preserve">, MBS: </w:t>
      </w:r>
      <w:r w:rsidR="00D31F84">
        <w:t>081013358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C24BDA" w:rsidRPr="00C24BDA">
        <w:rPr>
          <w:lang w:val="pt-BR"/>
        </w:rPr>
        <w:t>28. veljače  2019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C24BDA">
        <w:t>14</w:t>
      </w:r>
      <w:r w:rsidR="00C126EA">
        <w:t>,30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C24BDA">
        <w:t xml:space="preserve">Vesna Stančić </w:t>
      </w:r>
      <w:r w:rsidR="009D31AB">
        <w:t xml:space="preserve">iz Jelenja, </w:t>
      </w:r>
      <w:proofErr w:type="spellStart"/>
      <w:r w:rsidR="009D31AB">
        <w:t>Podkilavec</w:t>
      </w:r>
      <w:proofErr w:type="spellEnd"/>
      <w:r w:rsidR="009D31AB">
        <w:t xml:space="preserve"> 10, Draž</w:t>
      </w:r>
      <w:r w:rsidR="00C24BDA">
        <w:t xml:space="preserve">ice, OIB: </w:t>
      </w:r>
      <w:r w:rsidR="009D31AB">
        <w:t>45477363422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9D31AB" w:rsidRPr="009D31AB">
        <w:rPr>
          <w:lang w:val="pt-BR"/>
        </w:rPr>
        <w:t>DOOMSDAY j.d.o.o., Zagreb, Hribarov prilaz 6ª, OIB: 32128611310</w:t>
      </w:r>
      <w:r w:rsidR="009D31AB" w:rsidRPr="009D31AB">
        <w:t xml:space="preserve">, </w:t>
      </w:r>
      <w:r w:rsidR="00FE5BFA" w:rsidRPr="00FE5BFA">
        <w:t xml:space="preserve">MBS: </w:t>
      </w:r>
      <w:r w:rsidR="00FE5BFA">
        <w:t xml:space="preserve">081013358 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9018F7" w:rsidP="009018F7" w:rsidR="009018F7" w:rsidRPr="009018F7">
      <w:pPr>
        <w:ind w:firstLine="708"/>
        <w:jc w:val="both"/>
        <w:rPr>
          <w:lang w:val="pt-BR"/>
        </w:rPr>
      </w:pPr>
      <w:r w:rsidRPr="009018F7">
        <w:t xml:space="preserve">Financijska agencija, Regionalni centar Zagreb, podnijela je ovom sudu prijedlog za otvaranje stečajnog postupka nad dužnikom </w:t>
      </w:r>
      <w:r w:rsidRPr="009018F7">
        <w:rPr>
          <w:lang w:val="pt-BR"/>
        </w:rPr>
        <w:t>DOOMSDAY j.d.o.o., Zagreb.</w:t>
      </w:r>
    </w:p>
    <w:p w:rsidRDefault="009018F7" w:rsidP="009018F7" w:rsidR="009018F7" w:rsidRPr="009018F7">
      <w:pPr>
        <w:ind w:firstLine="708"/>
        <w:jc w:val="both"/>
        <w:rPr>
          <w:lang w:val="pt-BR"/>
        </w:rPr>
      </w:pPr>
    </w:p>
    <w:p w:rsidRDefault="009018F7" w:rsidP="009018F7" w:rsidR="009018F7" w:rsidRPr="009018F7">
      <w:pPr>
        <w:ind w:firstLine="708"/>
        <w:jc w:val="both"/>
      </w:pPr>
      <w:r w:rsidRPr="009018F7">
        <w:t>Prijedlog je podnesen na temelju čl. 110. st. 1. Stečajnog zakona („Narodne novine“ broj 71/15 i 104/17, dalje: SZ).</w:t>
      </w:r>
    </w:p>
    <w:p w:rsidRDefault="009018F7" w:rsidP="009018F7" w:rsidR="009018F7" w:rsidRPr="009018F7">
      <w:pPr>
        <w:ind w:firstLine="708"/>
        <w:jc w:val="both"/>
      </w:pPr>
    </w:p>
    <w:p w:rsidRDefault="009018F7" w:rsidP="009018F7" w:rsidR="009018F7" w:rsidRPr="009018F7">
      <w:pPr>
        <w:ind w:firstLine="708"/>
        <w:jc w:val="both"/>
        <w:rPr>
          <w:lang w:val="en-GB"/>
        </w:rPr>
      </w:pPr>
      <w:r w:rsidRPr="009018F7">
        <w:t xml:space="preserve">Financijska agencija, kao predlagatelj, navela je u prijedlogu za otvaranje stečajnog postupka kako dužnik na dan 4. lipnja 2018. u Očevidniku redoslijeda osnova za plaćanje ima evidentirane neizvršene osnove za plaćanje u neprekinutom razdoblju od 120 dana, u ukupnom iznosu od 5.388,40 kn, kao i da dužnik ima 2 zaposlena. </w:t>
      </w:r>
      <w:r w:rsidRPr="009018F7">
        <w:rPr>
          <w:lang w:val="en-GB"/>
        </w:rPr>
        <w:t xml:space="preserve">S </w:t>
      </w:r>
      <w:proofErr w:type="spellStart"/>
      <w:r w:rsidRPr="009018F7">
        <w:rPr>
          <w:lang w:val="en-GB"/>
        </w:rPr>
        <w:t>obzirom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na</w:t>
      </w:r>
      <w:proofErr w:type="spellEnd"/>
      <w:r w:rsidRPr="009018F7">
        <w:rPr>
          <w:lang w:val="en-GB"/>
        </w:rPr>
        <w:t xml:space="preserve"> to da </w:t>
      </w:r>
      <w:proofErr w:type="spellStart"/>
      <w:r w:rsidRPr="009018F7">
        <w:rPr>
          <w:lang w:val="en-GB"/>
        </w:rPr>
        <w:t>predlagatelj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vodi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Očevidnik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redoslijeda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osnova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za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plaćanje</w:t>
      </w:r>
      <w:proofErr w:type="spellEnd"/>
      <w:r w:rsidRPr="009018F7">
        <w:rPr>
          <w:lang w:val="en-GB"/>
        </w:rPr>
        <w:t xml:space="preserve">, </w:t>
      </w:r>
      <w:proofErr w:type="spellStart"/>
      <w:r w:rsidRPr="009018F7">
        <w:rPr>
          <w:lang w:val="en-GB"/>
        </w:rPr>
        <w:t>sud</w:t>
      </w:r>
      <w:proofErr w:type="spellEnd"/>
      <w:r w:rsidRPr="009018F7">
        <w:rPr>
          <w:lang w:val="en-GB"/>
        </w:rPr>
        <w:t xml:space="preserve"> je </w:t>
      </w:r>
      <w:proofErr w:type="spellStart"/>
      <w:r w:rsidRPr="009018F7">
        <w:rPr>
          <w:lang w:val="en-GB"/>
        </w:rPr>
        <w:t>prihvatio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predlagateljeve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tvrdnje</w:t>
      </w:r>
      <w:proofErr w:type="spellEnd"/>
      <w:r w:rsidRPr="009018F7">
        <w:rPr>
          <w:lang w:val="en-GB"/>
        </w:rPr>
        <w:t xml:space="preserve"> o </w:t>
      </w:r>
      <w:proofErr w:type="spellStart"/>
      <w:r w:rsidRPr="009018F7">
        <w:rPr>
          <w:lang w:val="en-GB"/>
        </w:rPr>
        <w:t>neprekinutom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razdoblju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evidentiranih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neizvršenih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osnova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za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plaćanje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koji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su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zavedeni</w:t>
      </w:r>
      <w:proofErr w:type="spellEnd"/>
      <w:r w:rsidRPr="009018F7">
        <w:rPr>
          <w:lang w:val="en-GB"/>
        </w:rPr>
        <w:t xml:space="preserve"> u </w:t>
      </w:r>
      <w:proofErr w:type="spellStart"/>
      <w:proofErr w:type="gramStart"/>
      <w:r w:rsidRPr="009018F7">
        <w:rPr>
          <w:lang w:val="en-GB"/>
        </w:rPr>
        <w:t>Očevidniku</w:t>
      </w:r>
      <w:proofErr w:type="spellEnd"/>
      <w:r w:rsidRPr="009018F7">
        <w:rPr>
          <w:lang w:val="en-GB"/>
        </w:rPr>
        <w:t xml:space="preserve">  </w:t>
      </w:r>
      <w:proofErr w:type="spellStart"/>
      <w:r w:rsidRPr="009018F7">
        <w:rPr>
          <w:lang w:val="en-GB"/>
        </w:rPr>
        <w:t>redoslijeda</w:t>
      </w:r>
      <w:proofErr w:type="spellEnd"/>
      <w:proofErr w:type="gram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osnova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za</w:t>
      </w:r>
      <w:proofErr w:type="spellEnd"/>
      <w:r w:rsidRPr="009018F7">
        <w:rPr>
          <w:lang w:val="en-GB"/>
        </w:rPr>
        <w:t xml:space="preserve"> </w:t>
      </w:r>
      <w:proofErr w:type="spellStart"/>
      <w:r w:rsidRPr="009018F7">
        <w:rPr>
          <w:lang w:val="en-GB"/>
        </w:rPr>
        <w:t>plaćanje</w:t>
      </w:r>
      <w:proofErr w:type="spellEnd"/>
      <w:r w:rsidRPr="009018F7">
        <w:rPr>
          <w:lang w:val="en-GB"/>
        </w:rPr>
        <w:t xml:space="preserve">. </w:t>
      </w:r>
    </w:p>
    <w:p w:rsidRDefault="009018F7" w:rsidP="009018F7" w:rsidR="009018F7" w:rsidRPr="009018F7">
      <w:pPr>
        <w:ind w:firstLine="708"/>
        <w:jc w:val="both"/>
      </w:pPr>
    </w:p>
    <w:p w:rsidRDefault="009018F7" w:rsidP="00857F73" w:rsidR="00C71C8A" w:rsidRPr="00C71C8A">
      <w:pPr>
        <w:ind w:firstLine="708"/>
        <w:jc w:val="both"/>
      </w:pPr>
      <w:r w:rsidRPr="009018F7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 Sud je rješenjem pokrenuo prethodni postupak nad dužnikom, a potom je održano  ročište radi očitovanja o prijedlogu za otvaranje stečajnog postupka. Zastupnik po zakonu dužnika je na tom ročištu naveo kako dužnik u svom vlasništvu nema imovinu.</w:t>
      </w:r>
    </w:p>
    <w:p w:rsidRDefault="00C71C8A" w:rsidP="00C71C8A" w:rsidR="00C71C8A" w:rsidRPr="00C71C8A">
      <w:pPr>
        <w:ind w:firstLine="708"/>
        <w:jc w:val="both"/>
      </w:pPr>
    </w:p>
    <w:p w:rsidRDefault="00857F73" w:rsidP="00857F73" w:rsidR="00857F73" w:rsidRPr="00857F73">
      <w:pPr>
        <w:ind w:firstLine="708"/>
        <w:jc w:val="both"/>
      </w:pPr>
      <w:r w:rsidRPr="00857F73">
        <w:t>Uvidom u podnesak FINE od 14. lipnja 2018. (list 7. spisa) sud je utvrdio kako je dužnik na dan 4. lipnja 2018. u Očevidniku redoslijeda osnova za plaćanje imao neizvršene osnove za plaćanje u neprekinutom razdoblju od 120 dana. Iz Očevidnika redoslijeda osnova za plaćanje na dan 3. rujna 2018. proizlazi kako ukupan iznos obveza po svim nei</w:t>
      </w:r>
      <w:r w:rsidR="00056B9F">
        <w:t>zvršenim osnovama</w:t>
      </w:r>
      <w:r w:rsidRPr="00857F73">
        <w:t xml:space="preserve"> za plaćanje s kamatom iznosi 8.062,93 kn. Zastupnik po zakonu dužnika nije osporio navode Financijske agencije.</w:t>
      </w:r>
    </w:p>
    <w:p w:rsidRDefault="0062365F" w:rsidP="0064135F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3B7D3D">
        <w:t>9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3B7D3D">
        <w:t>9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B8627B" w:rsidP="00F0775C" w:rsidR="00F0775C" w:rsidRPr="00F0775C">
      <w:pPr>
        <w:ind w:firstLine="708"/>
        <w:jc w:val="both"/>
      </w:pPr>
      <w:r>
        <w:t>S</w:t>
      </w:r>
      <w:r w:rsidR="00F0775C" w:rsidRPr="00F0775C">
        <w:t>ud je po službenoj dužnosti pribavio Očev</w:t>
      </w:r>
      <w:r w:rsidR="00056B9F">
        <w:t>idnik neizvršenih osnova za plać</w:t>
      </w:r>
      <w:r w:rsidR="00F0775C" w:rsidRPr="00F0775C">
        <w:t xml:space="preserve">anje na dan </w:t>
      </w:r>
      <w:r w:rsidR="003B7D3D">
        <w:t>28</w:t>
      </w:r>
      <w:r>
        <w:t>. veljače 2019</w:t>
      </w:r>
      <w:r w:rsidR="00F0775C" w:rsidRPr="00F0775C">
        <w:t>. iz kojeg proizlazi kako postoje neizvršene osnove za plaćanje u odnosu na dužnika i to u razdoblju dužem od 60 dana.</w:t>
      </w:r>
    </w:p>
    <w:p w:rsidRDefault="00F0775C" w:rsidP="00A734D0" w:rsidR="00F0775C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5E042F">
        <w:t>28</w:t>
      </w:r>
      <w:r w:rsidR="00803F20">
        <w:t>. veljače</w:t>
      </w:r>
      <w:r w:rsidR="00774DCD" w:rsidRPr="00C126EA">
        <w:t xml:space="preserve"> </w:t>
      </w:r>
      <w:r w:rsidR="00803F20">
        <w:t>2019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3D183E">
        <w:t>,v.r.</w:t>
      </w:r>
      <w:r w:rsidR="00C12410" w:rsidRPr="003A7D16">
        <w:t xml:space="preserve"> </w:t>
      </w:r>
    </w:p>
    <w:p w:rsidRDefault="00D73F78" w:rsidP="00C12410" w:rsidR="00D73F78"/>
    <w:p w:rsidRDefault="00056B9F" w:rsidP="00C12410" w:rsidR="00056B9F"/>
    <w:p w:rsidRDefault="00056B9F" w:rsidP="00C12410" w:rsidR="00056B9F"/>
    <w:p w:rsidRDefault="00056B9F" w:rsidP="00C12410" w:rsidR="00056B9F"/>
    <w:p w:rsidRDefault="00C12410" w:rsidP="00C12410" w:rsidR="00C12410" w:rsidRPr="003A7D16">
      <w:r w:rsidRPr="003A7D16">
        <w:lastRenderedPageBreak/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3D183E" w:rsidP="00400817" w:rsidR="003D183E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3D183E" w:rsidP="00400817" w:rsidR="003D183E" w:rsidRPr="00400817">
      <w:pPr>
        <w:ind w:left="5664"/>
      </w:pPr>
      <w:r w:rsidRPr="00400817">
        <w:t xml:space="preserve">        Dijana Hadžić</w:t>
      </w:r>
    </w:p>
    <w:p w:rsidRDefault="00C12410" w:rsidP="00B6336F" w:rsidR="00C12410">
      <w:pPr>
        <w:ind w:left="360"/>
      </w:pPr>
    </w:p>
    <w:p w:rsidRDefault="003D183E" w:rsidP="00B6336F" w:rsidR="003D183E" w:rsidRPr="003A7D16">
      <w:pPr>
        <w:ind w:left="360"/>
      </w:pPr>
    </w:p>
    <w:sectPr w:rsidSect="007643E1" w:rsidR="003D183E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9018F7">
      <w:t>1451/18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56B9F"/>
    <w:rsid w:val="00061A00"/>
    <w:rsid w:val="00091482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051D3"/>
    <w:rsid w:val="003269EB"/>
    <w:rsid w:val="00334151"/>
    <w:rsid w:val="00347CA4"/>
    <w:rsid w:val="00350F72"/>
    <w:rsid w:val="00363447"/>
    <w:rsid w:val="00372077"/>
    <w:rsid w:val="0038259F"/>
    <w:rsid w:val="00392E4D"/>
    <w:rsid w:val="003A7D16"/>
    <w:rsid w:val="003B7D3D"/>
    <w:rsid w:val="003C4904"/>
    <w:rsid w:val="003D183E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410A"/>
    <w:rsid w:val="0053569B"/>
    <w:rsid w:val="00540795"/>
    <w:rsid w:val="005448EA"/>
    <w:rsid w:val="005A2B10"/>
    <w:rsid w:val="005D6E03"/>
    <w:rsid w:val="005E042F"/>
    <w:rsid w:val="00603A2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03F20"/>
    <w:rsid w:val="00804F72"/>
    <w:rsid w:val="00817203"/>
    <w:rsid w:val="00830ADC"/>
    <w:rsid w:val="00857F73"/>
    <w:rsid w:val="008C7842"/>
    <w:rsid w:val="008E1EB4"/>
    <w:rsid w:val="008E59F9"/>
    <w:rsid w:val="008F6699"/>
    <w:rsid w:val="008F76E8"/>
    <w:rsid w:val="009018F7"/>
    <w:rsid w:val="00901FB2"/>
    <w:rsid w:val="00920946"/>
    <w:rsid w:val="0093392E"/>
    <w:rsid w:val="00975210"/>
    <w:rsid w:val="009B52EA"/>
    <w:rsid w:val="009B7AB6"/>
    <w:rsid w:val="009C6B90"/>
    <w:rsid w:val="009D31AB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5477"/>
    <w:rsid w:val="00B6336F"/>
    <w:rsid w:val="00B8024A"/>
    <w:rsid w:val="00B8627B"/>
    <w:rsid w:val="00BB5337"/>
    <w:rsid w:val="00BD17D3"/>
    <w:rsid w:val="00C12410"/>
    <w:rsid w:val="00C126EA"/>
    <w:rsid w:val="00C12C33"/>
    <w:rsid w:val="00C24BDA"/>
    <w:rsid w:val="00C47008"/>
    <w:rsid w:val="00C6375B"/>
    <w:rsid w:val="00C70ACC"/>
    <w:rsid w:val="00C71C8A"/>
    <w:rsid w:val="00C73349"/>
    <w:rsid w:val="00C755A1"/>
    <w:rsid w:val="00C8610D"/>
    <w:rsid w:val="00C97580"/>
    <w:rsid w:val="00CA4E71"/>
    <w:rsid w:val="00CC6A3E"/>
    <w:rsid w:val="00CE7E27"/>
    <w:rsid w:val="00D31F84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43583"/>
    <w:rsid w:val="00F51E11"/>
    <w:rsid w:val="00F61CF3"/>
    <w:rsid w:val="00F81E5D"/>
    <w:rsid w:val="00FE5BF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8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183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183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183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183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D18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183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183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183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183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3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9976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2881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35520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9877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08835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649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7135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36276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231135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959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St-1451/2018</izvorni_sadrzaj>
    <derivirana_varijabla naziv="DomainObject.Predmet.OznakaBroj_1">St-1451/2018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Doomsday jednostavno društvo s ograničenom odgovornošću za usluge zastupanog po punomoćniku Matija Fresl</izvorni_sadrzaj>
    <derivirana_varijabla naziv="DomainObject.Predmet.ProtustrankaFormated_1">  Doomsday jednostavno društvo s ograničenom odgovornošću za usluge zastupanog po punomoćniku Matija Fresl</derivirana_varijabla>
  </DomainObject.Predmet.ProtustrankaFormated>
  <DomainObject.Predmet.ProtustrankaFormatedOIB>
    <izvorni_sadrzaj>  Doomsday jednostavno društvo s ograničenom odgovornošću za usluge, OIB 32128611310 zastupanog po punomoćniku Matija Fresl</izvorni_sadrzaj>
    <derivirana_varijabla naziv="DomainObject.Predmet.ProtustrankaFormatedOIB_1">  Doomsday jednostavno društvo s ograničenom odgovornošću za usluge, OIB 32128611310 zastupanog po punomoćniku Matija Fresl</derivirana_varijabla>
  </DomainObject.Predmet.ProtustrankaFormatedOIB>
  <DomainObject.Predmet.ProtustrankaFormatedWithAdress>
    <izvorni_sadrzaj> Doomsday jednostavno društvo s ograničenom odgovornošću za usluge, Hribarov prilaz/6 A, 10000 Zagreb zastupanog po punomoćniku Matija Fresl</izvorni_sadrzaj>
    <derivirana_varijabla naziv="DomainObject.Predmet.ProtustrankaFormatedWithAdress_1"> Doomsday jednostavno društvo s ograničenom odgovornošću za usluge, Hribarov prilaz/6 A, 10000 Zagreb zastupanog po punomoćniku Matija Fresl</derivirana_varijabla>
  </DomainObject.Predmet.ProtustrankaFormatedWithAdress>
  <DomainObject.Predmet.ProtustrankaFormatedWithAdressOIB>
    <izvorni_sadrzaj> Doomsday jednostavno društvo s ograničenom odgovornošću za usluge, OIB 32128611310, Hribarov prilaz/6 A, 10000 Zagreb zastupanog po punomoćniku Matija Fresl</izvorni_sadrzaj>
    <derivirana_varijabla naziv="DomainObject.Predmet.ProtustrankaFormatedWithAdressOIB_1"> Doomsday jednostavno društvo s ograničenom odgovornošću za usluge, OIB 32128611310, Hribarov prilaz/6 A, 10000 Zagreb zastupanog po punomoćniku Matija Fresl</derivirana_varijabla>
  </DomainObject.Predmet.ProtustrankaFormatedWithAdressOIB>
  <DomainObject.Predmet.ProtustrankaWithAdress>
    <izvorni_sadrzaj>Doomsday jednostavno društvo s ograničenom odgovornošću za usluge Hribarov prilaz/6 A, 10000 Zagreb</izvorni_sadrzaj>
    <derivirana_varijabla naziv="DomainObject.Predmet.ProtustrankaWithAdress_1">Doomsday jednostavno društvo s ograničenom odgovornošću za usluge Hribarov prilaz/6 A, 10000 Zagreb</derivirana_varijabla>
  </DomainObject.Predmet.ProtustrankaWithAdress>
  <DomainObject.Predmet.ProtustrankaWithAdressOIB>
    <izvorni_sadrzaj>Doomsday jednostavno društvo s ograničenom odgovornošću za usluge, OIB 32128611310, Hribarov prilaz/6 A, 10000 Zagreb</izvorni_sadrzaj>
    <derivirana_varijabla naziv="DomainObject.Predmet.ProtustrankaWithAdressOIB_1">Doomsday jednostavno društvo s ograničenom odgovornošću za usluge, OIB 32128611310, Hribarov prilaz/6 A, 10000 Zagreb</derivirana_varijabla>
  </DomainObject.Predmet.ProtustrankaWithAdressOIB>
  <DomainObject.Predmet.ProtustrankaNazivFormated>
    <izvorni_sadrzaj>Doomsday jednostavno društvo s ograničenom odgovornošću za usluge</izvorni_sadrzaj>
    <derivirana_varijabla naziv="DomainObject.Predmet.ProtustrankaNazivFormated_1">Doomsday jednostavno društvo s ograničenom odgovornošću za usluge</derivirana_varijabla>
  </DomainObject.Predmet.ProtustrankaNazivFormated>
  <DomainObject.Predmet.ProtustrankaNazivFormatedOIB>
    <izvorni_sadrzaj>Doomsday jednostavno društvo s ograničenom odgovornošću za usluge, OIB 32128611310</izvorni_sadrzaj>
    <derivirana_varijabla naziv="DomainObject.Predmet.ProtustrankaNazivFormatedOIB_1">Doomsday jednostavno društvo s ograničenom odgovornošću za usluge, OIB 32128611310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Fresl; Vjerovnici</izvorni_sadrzaj>
    <derivirana_varijabla naziv="DomainObject.Predmet.StrankaFormated_1">  FINA Regionalni centar Zagreb; Matija Fresl; Vjerovnici</derivirana_varijabla>
  </DomainObject.Predmet.StrankaFormated>
  <DomainObject.Predmet.StrankaFormatedOIB>
    <izvorni_sadrzaj>  FINA Regionalni centar Zagreb, OIB 85821130368; Matija Fresl, OIB 49680046141; Vjerovnici</izvorni_sadrzaj>
    <derivirana_varijabla naziv="DomainObject.Predmet.StrankaFormatedOIB_1">  FINA Regionalni centar Zagreb, OIB 85821130368; Matija Fresl, OIB 49680046141; Vjerovnici</derivirana_varijabla>
  </DomainObject.Predmet.StrankaFormatedOIB>
  <DomainObject.Predmet.StrankaFormatedWithAdress>
    <izvorni_sadrzaj> FINA Regionalni centar Zagreb, Trg svibanjskih žrtava 1995. 1, 10000 Zagreb; Matija Fresl, Svetonedjeljska 1, 10430 Samobor; Vjerovnici</izvorni_sadrzaj>
    <derivirana_varijabla naziv="DomainObject.Predmet.StrankaFormatedWithAdress_1"> FINA Regionalni centar Zagreb, Trg svibanjskih žrtava 1995. 1, 10000 Zagreb; Matija Fresl, Svetonedjeljska 1, 10430 Samobor; Vjerovnici</derivirana_varijabla>
  </DomainObject.Predmet.StrankaFormatedWithAdress>
  <DomainObject.Predmet.StrankaFormatedWithAdressOIB>
    <izvorni_sadrzaj> FINA Regionalni centar Zagreb, OIB 85821130368, Trg svibanjskih žrtava 1995. 1, 10000 Zagreb; Matija Fresl, OIB 49680046141, Svetonedjeljska 1, 10430 Samobor; Vjerovnici</izvorni_sadrzaj>
    <derivirana_varijabla naziv="DomainObject.Predmet.StrankaFormatedWithAdressOIB_1"> FINA Regionalni centar Zagreb, OIB 85821130368, Trg svibanjskih žrtava 1995. 1, 10000 Zagreb; Matija Fresl, OIB 49680046141, Svetonedjeljska 1, 10430 Samobor; Vjerovnici</derivirana_varijabla>
  </DomainObject.Predmet.StrankaFormatedWithAdressOIB>
  <DomainObject.Predmet.StrankaWithAdress>
    <izvorni_sadrzaj>FINA Regionalni centar Zagreb Trg svibanjskih žrtava 1995. 1,10000 Zagreb,Matija Fresl Svetonedjeljska 1,10430 Samobor,Vjerovnici </izvorni_sadrzaj>
    <derivirana_varijabla naziv="DomainObject.Predmet.StrankaWithAdress_1">FINA Regionalni centar Zagreb Trg svibanjskih žrtava 1995. 1,10000 Zagreb,Matija Fresl Svetonedjeljska 1,10430 Samobor,Vjerovnici </derivirana_varijabla>
  </DomainObject.Predmet.StrankaWithAdress>
  <DomainObject.Predmet.StrankaWithAdressOIB>
    <izvorni_sadrzaj>FINA Regionalni centar Zagreb, OIB 85821130368, Trg svibanjskih žrtava 1995. 1,10000 Zagreb,Matija Fresl, OIB 49680046141, Svetonedjeljska 1,10430 Samobor,Vjerovnici</izvorni_sadrzaj>
    <derivirana_varijabla naziv="DomainObject.Predmet.StrankaWithAdressOIB_1">FINA Regionalni centar Zagreb, OIB 85821130368, Trg svibanjskih žrtava 1995. 1,10000 Zagreb,Matija Fresl, OIB 49680046141, Svetonedjeljska 1,10430 Samobor,Vjerovnici</derivirana_varijabla>
  </DomainObject.Predmet.StrankaWithAdressOIB>
  <DomainObject.Predmet.StrankaNazivFormated>
    <izvorni_sadrzaj>FINA Regionalni centar Zagreb,Matija Fresl,Vjerovnici</izvorni_sadrzaj>
    <derivirana_varijabla naziv="DomainObject.Predmet.StrankaNazivFormated_1">FINA Regionalni centar Zagreb,Matija Fresl,Vjerovnici</derivirana_varijabla>
  </DomainObject.Predmet.StrankaNazivFormated>
  <DomainObject.Predmet.StrankaNazivFormatedOIB>
    <izvorni_sadrzaj>FINA Regionalni centar Zagreb, OIB 85821130368,Matija Fresl, OIB 49680046141,Vjerovnici</izvorni_sadrzaj>
    <derivirana_varijabla naziv="DomainObject.Predmet.StrankaNazivFormatedOIB_1">FINA Regionalni centar Zagreb, OIB 85821130368,Matija Fresl, OIB 49680046141,Vjerovnici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Matija Fresl</item>
      <item>Vjerovnici</item>
    </izvorni_sadrzaj>
    <derivirana_varijabla naziv="DomainObject.Predmet.StrankaListFormated_1">
      <item>FINA Regionalni centar Zagreb</item>
      <item>Matija Fresl</item>
      <item>Vjerovnici</item>
    </derivirana_varijabla>
  </DomainObject.Predmet.StrankaListFormated>
  <DomainObject.Predmet.StrankaListFormatedOIB>
    <izvorni_sadrzaj>
      <item>FINA Regionalni centar Zagreb, OIB 85821130368</item>
      <item>Matija Fresl, OIB 49680046141</item>
      <item>Vjerovnici</item>
    </izvorni_sadrzaj>
    <derivirana_varijabla naziv="DomainObject.Predmet.StrankaListFormatedOIB_1">
      <item>FINA Regionalni centar Zagreb, OIB 85821130368</item>
      <item>Matija Fresl, OIB 49680046141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Matija Fresl, Svetonedjeljska 1, 10430 Samobor</item>
      <item>Vjerovnici</item>
    </izvorni_sadrzaj>
    <derivirana_varijabla naziv="DomainObject.Predmet.StrankaListFormatedWithAdress_1">
      <item>FINA Regionalni centar Zagreb, Trg svibanjskih žrtava 1995. 1, 10000 Zagreb</item>
      <item>Matija Fresl, Svetonedjeljska 1, 10430 Samobor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Matija Fresl, OIB 49680046141, Svetonedjeljska 1, 10430 Samobor</item>
      <item>Vjerovnici</item>
    </izvorni_sadrzaj>
    <derivirana_varijabla naziv="DomainObject.Predmet.StrankaListFormatedWithAdressOIB_1">
      <item>FINA Regionalni centar Zagreb, OIB 85821130368, Trg svibanjskih žrtava 1995. 1, 10000 Zagreb</item>
      <item>Matija Fresl, OIB 49680046141, Svetonedjeljska 1, 10430 Samobor</item>
      <item>Vjerovnici</item>
    </derivirana_varijabla>
  </DomainObject.Predmet.StrankaListFormatedWithAdressOIB>
  <DomainObject.Predmet.StrankaListNazivFormated>
    <izvorni_sadrzaj>
      <item>FINA Regionalni centar Zagreb</item>
      <item>Matija Fresl</item>
      <item>Vjerovnici</item>
    </izvorni_sadrzaj>
    <derivirana_varijabla naziv="DomainObject.Predmet.StrankaListNazivFormated_1">
      <item>FINA Regionalni centar Zagreb</item>
      <item>Matija Fresl</item>
      <item>Vjerovnici</item>
    </derivirana_varijabla>
  </DomainObject.Predmet.StrankaListNazivFormated>
  <DomainObject.Predmet.StrankaListNazivFormatedOIB>
    <izvorni_sadrzaj>
      <item>FINA Regionalni centar Zagreb, OIB 85821130368</item>
      <item>Matija Fresl, OIB 49680046141</item>
      <item>Vjerovnici</item>
    </izvorni_sadrzaj>
    <derivirana_varijabla naziv="DomainObject.Predmet.StrankaListNazivFormatedOIB_1">
      <item>FINA Regionalni centar Zagreb, OIB 85821130368</item>
      <item>Matija Fresl, OIB 49680046141</item>
      <item>Vjerovnici</item>
    </derivirana_varijabla>
  </DomainObject.Predmet.StrankaListNazivFormatedOIB>
  <DomainObject.Predmet.ProtuStrankaListFormated>
    <izvorni_sadrzaj>
      <item>Doomsday jednostavno društvo s ograničenom odgovornošću za usluge zastupanog po punomoćniku Matija Fresl</item>
    </izvorni_sadrzaj>
    <derivirana_varijabla naziv="DomainObject.Predmet.ProtuStrankaListFormated_1">
      <item>Doomsday jednostavno društvo s ograničenom odgovornošću za usluge zastupanog po punomoćniku Matija Fresl</item>
    </derivirana_varijabla>
  </DomainObject.Predmet.ProtuStrankaListFormated>
  <DomainObject.Predmet.ProtuStrankaListFormatedOIB>
    <izvorni_sadrzaj>
      <item>Doomsday jednostavno društvo s ograničenom odgovornošću za usluge, OIB 32128611310 zastupanog po punomoćniku Matija Fresl</item>
    </izvorni_sadrzaj>
    <derivirana_varijabla naziv="DomainObject.Predmet.ProtuStrankaListFormatedOIB_1">
      <item>Doomsday jednostavno društvo s ograničenom odgovornošću za usluge, OIB 32128611310 zastupanog po punomoćniku Matija Fresl</item>
    </derivirana_varijabla>
  </DomainObject.Predmet.ProtuStrankaListFormatedOIB>
  <DomainObject.Predmet.ProtuStrankaListFormatedWithAdress>
    <izvorni_sadrzaj>
      <item>Doomsday jednostavno društvo s ograničenom odgovornošću za usluge, Hribarov prilaz/6 A, 10000 Zagreb zastupanog po punomoćniku Matija Fresl</item>
    </izvorni_sadrzaj>
    <derivirana_varijabla naziv="DomainObject.Predmet.ProtuStrankaListFormatedWithAdress_1">
      <item>Doomsday jednostavno društvo s ograničenom odgovornošću za usluge, Hribarov prilaz/6 A, 10000 Zagreb zastupanog po punomoćniku Matija Fresl</item>
    </derivirana_varijabla>
  </DomainObject.Predmet.ProtuStrankaListFormatedWithAdress>
  <DomainObject.Predmet.ProtuStrankaListFormatedWithAdressOIB>
    <izvorni_sadrzaj>
      <item>Doomsday jednostavno društvo s ograničenom odgovornošću za usluge, OIB 32128611310, Hribarov prilaz/6 A, 10000 Zagreb zastupanog po punomoćniku Matija Fresl</item>
    </izvorni_sadrzaj>
    <derivirana_varijabla naziv="DomainObject.Predmet.ProtuStrankaListFormatedWithAdressOIB_1">
      <item>Doomsday jednostavno društvo s ograničenom odgovornošću za usluge, OIB 32128611310, Hribarov prilaz/6 A, 10000 Zagreb zastupanog po punomoćniku Matija Fresl</item>
    </derivirana_varijabla>
  </DomainObject.Predmet.ProtuStrankaListFormatedWithAdressOIB>
  <DomainObject.Predmet.ProtuStrankaListNazivFormated>
    <izvorni_sadrzaj>
      <item>Doomsday jednostavno društvo s ograničenom odgovornošću za usluge</item>
    </izvorni_sadrzaj>
    <derivirana_varijabla naziv="DomainObject.Predmet.ProtuStrankaListNazivFormated_1">
      <item>Doomsday jednostavno društvo s ograničenom odgovornošću za usluge</item>
    </derivirana_varijabla>
  </DomainObject.Predmet.ProtuStrankaListNazivFormated>
  <DomainObject.Predmet.ProtuStrankaListNazivFormatedOIB>
    <izvorni_sadrzaj>
      <item>Doomsday jednostavno društvo s ograničenom odgovornošću za usluge, OIB 32128611310</item>
    </izvorni_sadrzaj>
    <derivirana_varijabla naziv="DomainObject.Predmet.ProtuStrankaListNazivFormatedOIB_1">
      <item>Doomsday jednostavno društvo s ograničenom odgovornošću za usluge, OIB 32128611310</item>
    </derivirana_varijabla>
  </DomainObject.Predmet.ProtuStrankaListNazivFormatedOIB>
  <DomainObject.Predmet.OstaliListFormated>
    <izvorni_sadrzaj>
      <item>Privredna banka Zagreb d.d.</item>
      <item>Matija Fresl punomoćnik sudionika u postupku Doomsday jednostavno društvo s ograničenom odgovornošću za usluge</item>
    </izvorni_sadrzaj>
    <derivirana_varijabla naziv="DomainObject.Predmet.OstaliListFormated_1">
      <item>Privredna banka Zagreb d.d.</item>
      <item>Matija Fresl punomoćnik sudionika u postupku Doomsday jednostavno društvo s ograničenom odgovornošću za usluge</item>
    </derivirana_varijabla>
  </DomainObject.Predmet.OstaliListFormated>
  <DomainObject.Predmet.OstaliListFormatedOIB>
    <izvorni_sadrzaj>
      <item>Privredna banka Zagreb d.d.</item>
      <item>Matija Fresl, OIB 49680046141 punomoćnik sudionika u postupku Doomsday jednostavno društvo s ograničenom odgovornošću za usluge</item>
    </izvorni_sadrzaj>
    <derivirana_varijabla naziv="DomainObject.Predmet.OstaliListFormatedOIB_1">
      <item>Privredna banka Zagreb d.d.</item>
      <item>Matija Fresl, OIB 49680046141 punomoćnik sudionika u postupku Doomsday jednostavno društvo s ograničenom odgovornošću za usluge</item>
    </derivirana_varijabla>
  </DomainObject.Predmet.OstaliListFormatedOIB>
  <DomainObject.Predmet.OstaliListFormatedWithAdress>
    <izvorni_sadrzaj>
      <item>Privredna banka Zagreb d.d., Radnička cesta 50, 10000 Zagreb</item>
      <item>Matija Fresl, Svetonedjeljska 1, 10430 Samobor punomoćnik sudionika u postupku Doomsday jednostavno društvo s ograničenom odgovornošću za usluge</item>
    </izvorni_sadrzaj>
    <derivirana_varijabla naziv="DomainObject.Predmet.OstaliListFormatedWithAdress_1">
      <item>Privredna banka Zagreb d.d., Radnička cesta 50, 10000 Zagreb</item>
      <item>Matija Fresl, Svetonedjeljska 1, 10430 Samobor punomoćnik sudionika u postupku Doomsday jednostavno društvo s ograničenom odgovornošću za usluge</item>
    </derivirana_varijabla>
  </DomainObject.Predmet.OstaliListFormatedWithAdress>
  <DomainObject.Predmet.OstaliListFormatedWithAdressOIB>
    <izvorni_sadrzaj>
      <item>Privredna banka Zagreb d.d., Radnička cesta 50, 10000 Zagreb</item>
      <item>Matija Fresl, OIB 49680046141, Svetonedjeljska 1, 10430 Samobor punomoćnik sudionika u postupku Doomsday jednostavno društvo s ograničenom odgovornošću za usluge</item>
    </izvorni_sadrzaj>
    <derivirana_varijabla naziv="DomainObject.Predmet.OstaliListFormatedWithAdressOIB_1">
      <item>Privredna banka Zagreb d.d., Radnička cesta 50, 10000 Zagreb</item>
      <item>Matija Fresl, OIB 49680046141, Svetonedjeljska 1, 10430 Samobor punomoćnik sudionika u postupku Doomsday jednostavno društvo s ograničenom odgovornošću za usluge</item>
    </derivirana_varijabla>
  </DomainObject.Predmet.OstaliListFormatedWithAdressOIB>
  <DomainObject.Predmet.OstaliListNazivFormated>
    <izvorni_sadrzaj>
      <item>Privredna banka Zagreb d.d.</item>
      <item>Matija Fresl</item>
    </izvorni_sadrzaj>
    <derivirana_varijabla naziv="DomainObject.Predmet.OstaliListNazivFormated_1">
      <item>Privredna banka Zagreb d.d.</item>
      <item>Matija Fresl</item>
    </derivirana_varijabla>
  </DomainObject.Predmet.OstaliListNazivFormated>
  <DomainObject.Predmet.OstaliListNazivFormatedOIB>
    <izvorni_sadrzaj>
      <item>Privredna banka Zagreb d.d.</item>
      <item>Matija Fresl, OIB 49680046141</item>
    </izvorni_sadrzaj>
    <derivirana_varijabla naziv="DomainObject.Predmet.OstaliListNazivFormatedOIB_1">
      <item>Privredna banka Zagreb d.d.</item>
      <item>Matija Fresl, OIB 49680046141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Doomsday jednostavno društvo s ograničenom odgovornošću za usluge</izvorni_sadrzaj>
    <derivirana_varijabla naziv="DomainObject.Predmet.ProtustrankaIDrugi_1">Doomsday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Doomsday jednostavno društvo s ograničenom odgovornošću za usluge, OIB 32128611310, Hribarov prilaz/6 A, 10000 Zagreb</izvorni_sadrzaj>
    <derivirana_varijabla naziv="DomainObject.Predmet.ProtustrankaIDrugiAdressOIB_1">Doomsday jednostavno društvo s ograničenom odgovornošću za usluge, OIB 32128611310, Hribarov prilaz/6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Doomsday jednostavno društvo s ograničenom odgovornošću za usluge</item>
      <item>FINA Regionalni centar Zagreb</item>
      <item>Privredna banka Zagreb d.d.</item>
      <item>Matija Fresl</item>
      <item>Matija Fresl</item>
      <item>Vjerovnici</item>
    </izvorni_sadrzaj>
    <derivirana_varijabla naziv="DomainObject.Predmet.SudioniciListNaziv_1">
      <item>Doomsday jednostavno društvo s ograničenom odgovornošću za usluge</item>
      <item>FINA Regionalni centar Zagreb</item>
      <item>Privredna banka Zagreb d.d.</item>
      <item>Matija Fresl</item>
      <item>Matija Fresl</item>
      <item>Vjerovnici</item>
    </derivirana_varijabla>
  </DomainObject.Predmet.SudioniciListNaziv>
  <DomainObject.Predmet.SudioniciListAdressOIB>
    <izvorni_sadrzaj>
      <item>Doomsday jednostavno društvo s ograničenom odgovornošću za usluge, OIB 32128611310, Hribarov prilaz/6 A,10000 Zagreb</item>
      <item>FINA Regionalni centar Zagreb, OIB 85821130368, Trg svibanjskih žrtava 1995. 1,10000 Zagreb</item>
      <item>Privredna banka Zagreb d.d., Radnička cesta 50,10000 Zagreb</item>
      <item>Matija Fresl, OIB 49680046141, Svetonedjeljska 1,10430 Samobor</item>
      <item>Matija Fresl, OIB 49680046141, Svetonedjeljska 1,10430 Samobor</item>
      <item>Vjerovnici</item>
    </izvorni_sadrzaj>
    <derivirana_varijabla naziv="DomainObject.Predmet.SudioniciListAdressOIB_1">
      <item>Doomsday jednostavno društvo s ograničenom odgovornošću za usluge, OIB 32128611310, Hribarov prilaz/6 A,10000 Zagreb</item>
      <item>FINA Regionalni centar Zagreb, OIB 85821130368, Trg svibanjskih žrtava 1995. 1,10000 Zagreb</item>
      <item>Privredna banka Zagreb d.d., Radnička cesta 50,10000 Zagreb</item>
      <item>Matija Fresl, OIB 49680046141, Svetonedjeljska 1,10430 Samobor</item>
      <item>Matija Fresl, OIB 49680046141, Svetonedjeljska 1,10430 Samobor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32128611310</item>
      <item>, OIB 85821130368</item>
      <item>, OIB null</item>
      <item>, OIB 49680046141</item>
      <item>, OIB 49680046141</item>
      <item>, OIB null</item>
    </izvorni_sadrzaj>
    <derivirana_varijabla naziv="DomainObject.Predmet.SudioniciListNazivOIB_1">
      <item>, OIB 32128611310</item>
      <item>, OIB 85821130368</item>
      <item>, OIB null</item>
      <item>, OIB 49680046141</item>
      <item>, OIB 49680046141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St-1451/2018-3</izvorni_sadrzaj>
    <derivirana_varijabla naziv="DomainObject.PredzadnjaOdlukaIzPredmeta.Oznaka_1">St-1451/2018-3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ED0679-B55F-4F65-BD66-EC7FC9B5D0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844</properties:Words>
  <properties:Characters>4601</properties:Characters>
  <properties:Lines>106</properties:Lines>
  <properties:Paragraphs>30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2019-02-28T12:43:00Z</dcterms:created>
  <dc:creator>gzubak</dc:creator>
  <cp:lastModifiedBy>Dijana Hadžić</cp:lastModifiedBy>
  <cp:lastPrinted>2019-02-28T12:58:00Z</cp:lastPrinted>
  <dcterms:modified xmlns:xsi="http://www.w3.org/2001/XMLSchema-instance" xsi:type="dcterms:W3CDTF">2019-02-28T13:01:00Z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