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06157" w14:paraId="a406157" w:rsidRDefault="00820A1A" w:rsidP="00820A1A" w:rsidR="00820A1A" w:rsidRPr="00847790">
      <w:pPr>
        <w:jc w:val="right"/>
        <w15:collapsed w:val="false"/>
        <w:rPr>
          <w:rStyle w:val="Naglaeno"/>
          <w:b w:val="false"/>
          <w:bCs w:val="false"/>
        </w:rPr>
      </w:pPr>
      <w:r w:rsidRPr="00847790">
        <w:t>6 St-</w:t>
      </w:r>
      <w:r w:rsidR="00BE30B1">
        <w:t>471</w:t>
      </w:r>
      <w:r w:rsidR="00DB7254">
        <w:t>/16-</w:t>
      </w:r>
      <w:r w:rsidR="00BE30B1">
        <w:t>19</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684F75">
        <w:t xml:space="preserve">predlagatelja </w:t>
      </w:r>
      <w:r w:rsidR="00BE30B1">
        <w:rPr>
          <w:color w:val="000000"/>
        </w:rPr>
        <w:t xml:space="preserve">FINA RC Osijek Podružnica Osijek za otvaranje stečajnog postupka nad dužnikom </w:t>
      </w:r>
      <w:r w:rsidR="00BE30B1" w:rsidRPr="00BE30B1">
        <w:rPr>
          <w:b/>
          <w:color w:val="000000"/>
        </w:rPr>
        <w:t xml:space="preserve">KIČ d.o.o., Osijek, Bele </w:t>
      </w:r>
      <w:proofErr w:type="spellStart"/>
      <w:r w:rsidR="00BE30B1" w:rsidRPr="00BE30B1">
        <w:rPr>
          <w:b/>
          <w:color w:val="000000"/>
        </w:rPr>
        <w:t>Bartoka</w:t>
      </w:r>
      <w:proofErr w:type="spellEnd"/>
      <w:r w:rsidR="00BE30B1" w:rsidRPr="00BE30B1">
        <w:rPr>
          <w:b/>
          <w:color w:val="000000"/>
        </w:rPr>
        <w:t xml:space="preserve"> 65, OIB: 01163386824, MBS: 030115598</w:t>
      </w:r>
      <w:r>
        <w:t xml:space="preserve">, dana </w:t>
      </w:r>
      <w:r w:rsidR="00BE30B1">
        <w:t>14. lipnja</w:t>
      </w:r>
      <w:r w:rsidR="00684F75">
        <w:t xml:space="preserve"> 2017</w:t>
      </w:r>
      <w:r>
        <w:t>. g.,</w:t>
      </w:r>
    </w:p>
    <w:p w:rsidRDefault="00DB7254" w:rsidP="00DB7254" w:rsidR="00820A1A">
      <w:pPr>
        <w:tabs>
          <w:tab w:pos="3600" w:val="left"/>
        </w:tabs>
        <w:jc w:val="both"/>
      </w:pPr>
      <w:r>
        <w:tab/>
      </w: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C615D3" w:rsidR="00820A1A">
      <w:pPr>
        <w:numPr>
          <w:ilvl w:val="0"/>
          <w:numId w:val="17"/>
        </w:numPr>
        <w:jc w:val="both"/>
      </w:pPr>
      <w:r>
        <w:t xml:space="preserve">Otvara se stečajni postupak nad dužnikom </w:t>
      </w:r>
      <w:r w:rsidR="00BE30B1" w:rsidRPr="00BE30B1">
        <w:rPr>
          <w:b/>
          <w:color w:val="000000"/>
        </w:rPr>
        <w:t xml:space="preserve">KIČ d.o.o., Osijek, Bele </w:t>
      </w:r>
      <w:proofErr w:type="spellStart"/>
      <w:r w:rsidR="00BE30B1" w:rsidRPr="00BE30B1">
        <w:rPr>
          <w:b/>
          <w:color w:val="000000"/>
        </w:rPr>
        <w:t>Bartoka</w:t>
      </w:r>
      <w:proofErr w:type="spellEnd"/>
      <w:r w:rsidR="00BE30B1" w:rsidRPr="00BE30B1">
        <w:rPr>
          <w:b/>
          <w:color w:val="000000"/>
        </w:rPr>
        <w:t xml:space="preserve"> 65, OIB: 01163386824, MBS: 030115598</w:t>
      </w:r>
      <w:r>
        <w:t>.</w:t>
      </w:r>
    </w:p>
    <w:p w:rsidRDefault="00CE6B4A" w:rsidP="00CE6B4A" w:rsidR="00CE6B4A">
      <w:pPr>
        <w:ind w:left="1080"/>
        <w:jc w:val="both"/>
      </w:pPr>
    </w:p>
    <w:p w:rsidRDefault="00820A1A" w:rsidP="00CE6B4A" w:rsidR="00CE6B4A" w:rsidRPr="00DB7254">
      <w:pPr>
        <w:numPr>
          <w:ilvl w:val="0"/>
          <w:numId w:val="17"/>
        </w:numPr>
        <w:jc w:val="both"/>
      </w:pPr>
      <w:r>
        <w:t>Za stečajnog upravitelja određuje se</w:t>
      </w:r>
      <w:r w:rsidR="00CE6B4A">
        <w:t xml:space="preserve"> </w:t>
      </w:r>
      <w:r w:rsidR="00CE6B4A" w:rsidRPr="00CE6B4A">
        <w:rPr>
          <w:b/>
        </w:rPr>
        <w:t xml:space="preserve">Margareta </w:t>
      </w:r>
      <w:proofErr w:type="spellStart"/>
      <w:r w:rsidR="00CE6B4A" w:rsidRPr="00CE6B4A">
        <w:rPr>
          <w:b/>
        </w:rPr>
        <w:t>Bondža</w:t>
      </w:r>
      <w:proofErr w:type="spellEnd"/>
      <w:r w:rsidR="00CE6B4A" w:rsidRPr="00CE6B4A">
        <w:rPr>
          <w:b/>
        </w:rPr>
        <w:t xml:space="preserve">, Vinkovci, </w:t>
      </w:r>
      <w:proofErr w:type="spellStart"/>
      <w:r w:rsidR="00CE6B4A" w:rsidRPr="00CE6B4A">
        <w:rPr>
          <w:b/>
        </w:rPr>
        <w:t>Lapovačka</w:t>
      </w:r>
      <w:proofErr w:type="spellEnd"/>
      <w:r w:rsidR="00CE6B4A" w:rsidRPr="00CE6B4A">
        <w:rPr>
          <w:b/>
        </w:rPr>
        <w:t xml:space="preserve"> 30, OIB: 43842887527</w:t>
      </w:r>
      <w:r w:rsidR="00CE6B4A">
        <w:t>.</w:t>
      </w:r>
    </w:p>
    <w:p w:rsidRDefault="00331671" w:rsidP="00B82713" w:rsidR="00820A1A">
      <w:pPr>
        <w:ind w:left="1080"/>
        <w:jc w:val="both"/>
      </w:pPr>
      <w:r>
        <w:tab/>
      </w:r>
    </w:p>
    <w:p w:rsidRDefault="00820A1A" w:rsidP="00C615D3" w:rsidR="00820A1A" w:rsidRPr="00820A1A">
      <w:pPr>
        <w:numPr>
          <w:ilvl w:val="0"/>
          <w:numId w:val="17"/>
        </w:numPr>
        <w:jc w:val="both"/>
        <w:rPr>
          <w:b/>
        </w:rPr>
      </w:pPr>
      <w:r>
        <w:t xml:space="preserve">Zaključuje se stečajni postupak nad dužnikom </w:t>
      </w:r>
      <w:r w:rsidR="00BE30B1" w:rsidRPr="00BE30B1">
        <w:rPr>
          <w:b/>
          <w:color w:val="000000"/>
        </w:rPr>
        <w:t xml:space="preserve">KIČ d.o.o., Osijek, Bele </w:t>
      </w:r>
      <w:proofErr w:type="spellStart"/>
      <w:r w:rsidR="00BE30B1" w:rsidRPr="00BE30B1">
        <w:rPr>
          <w:b/>
          <w:color w:val="000000"/>
        </w:rPr>
        <w:t>Bartoka</w:t>
      </w:r>
      <w:proofErr w:type="spellEnd"/>
      <w:r w:rsidR="00BE30B1" w:rsidRPr="00BE30B1">
        <w:rPr>
          <w:b/>
          <w:color w:val="000000"/>
        </w:rPr>
        <w:t xml:space="preserve"> 65, OIB: 01163386824, MBS: 030115598</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B01B1A" w:rsidP="00B01B1A" w:rsidR="00B01B1A"/>
    <w:p w:rsidRDefault="00B01B1A" w:rsidP="00B01B1A" w:rsidR="00B01B1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BE30B1">
        <w:rPr>
          <w:b/>
        </w:rPr>
        <w:t>471</w:t>
      </w:r>
      <w:r>
        <w:rPr>
          <w:b/>
        </w:rPr>
        <w:t>-16</w:t>
      </w:r>
      <w:r>
        <w:t xml:space="preserve"> i obustavi daljnju pljenidbu do iznosa iz st. 1 čl. 112 Stečajnog zakona (NN 105/15) ako iznos predujma nije zaplijenjen u cijelosti.</w:t>
      </w:r>
    </w:p>
    <w:p w:rsidRDefault="00BE30B1" w:rsidP="00BE30B1" w:rsidR="00BE30B1"/>
    <w:p w:rsidRDefault="00BE30B1" w:rsidP="00BE30B1" w:rsidR="00BE30B1">
      <w:pPr>
        <w:numPr>
          <w:ilvl w:val="0"/>
          <w:numId w:val="17"/>
        </w:numPr>
        <w:jc w:val="both"/>
      </w:pPr>
      <w:r>
        <w:t xml:space="preserve">Obvezuje se </w:t>
      </w:r>
      <w:proofErr w:type="spellStart"/>
      <w:r>
        <w:t>z.z</w:t>
      </w:r>
      <w:proofErr w:type="spellEnd"/>
      <w:r>
        <w:t xml:space="preserve">. dužnika </w:t>
      </w:r>
      <w:r w:rsidRPr="00BE30B1">
        <w:rPr>
          <w:b/>
          <w:color w:val="000000"/>
        </w:rPr>
        <w:t xml:space="preserve">Karmela </w:t>
      </w:r>
      <w:proofErr w:type="spellStart"/>
      <w:r w:rsidRPr="00BE30B1">
        <w:rPr>
          <w:b/>
          <w:color w:val="000000"/>
        </w:rPr>
        <w:t>Žuro</w:t>
      </w:r>
      <w:proofErr w:type="spellEnd"/>
      <w:r w:rsidRPr="00BE30B1">
        <w:rPr>
          <w:b/>
          <w:color w:val="000000"/>
        </w:rPr>
        <w:t xml:space="preserve">, OIB: 16289872863, Osijek, Bele </w:t>
      </w:r>
      <w:proofErr w:type="spellStart"/>
      <w:r w:rsidRPr="00BE30B1">
        <w:rPr>
          <w:b/>
          <w:color w:val="000000"/>
        </w:rPr>
        <w:t>Bartoka</w:t>
      </w:r>
      <w:proofErr w:type="spellEnd"/>
      <w:r w:rsidRPr="00BE30B1">
        <w:rPr>
          <w:b/>
          <w:color w:val="000000"/>
        </w:rPr>
        <w:t xml:space="preserve"> 65</w:t>
      </w:r>
      <w:r>
        <w:rPr>
          <w:color w:val="000000"/>
        </w:rPr>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BE30B1" w:rsidP="00BE30B1" w:rsidR="00BE30B1">
      <w:pPr>
        <w:ind w:left="1080"/>
        <w:jc w:val="both"/>
      </w:pPr>
    </w:p>
    <w:p w:rsidRDefault="00820A1A" w:rsidP="00820A1A" w:rsidR="00820A1A">
      <w:pPr>
        <w:jc w:val="both"/>
      </w:pPr>
    </w:p>
    <w:p w:rsidRDefault="00820A1A" w:rsidP="00820A1A" w:rsidR="00820A1A">
      <w:pPr>
        <w:jc w:val="center"/>
      </w:pPr>
      <w:r>
        <w:lastRenderedPageBreak/>
        <w:t>Obrazloženje</w:t>
      </w:r>
    </w:p>
    <w:p w:rsidRDefault="00820A1A" w:rsidP="00820A1A" w:rsidR="00820A1A">
      <w:pPr>
        <w:jc w:val="both"/>
      </w:pPr>
    </w:p>
    <w:p w:rsidRDefault="00BE30B1" w:rsidP="00820A1A" w:rsidR="00BE30B1">
      <w:pPr>
        <w:jc w:val="both"/>
      </w:pPr>
    </w:p>
    <w:p w:rsidRDefault="00BE30B1" w:rsidP="00820A1A" w:rsidR="00BE30B1">
      <w:pPr>
        <w:jc w:val="both"/>
      </w:pPr>
    </w:p>
    <w:p w:rsidRDefault="00DC573E" w:rsidP="00B82713" w:rsidR="00820A1A">
      <w:pPr>
        <w:ind w:firstLine="720"/>
        <w:jc w:val="both"/>
      </w:pPr>
      <w:r>
        <w:t xml:space="preserve">Predlagatelj – Dužnik </w:t>
      </w:r>
      <w:r w:rsidR="00B82713">
        <w:t>FINA RC Osijek</w:t>
      </w:r>
      <w:r>
        <w:t xml:space="preserve"> je </w:t>
      </w:r>
      <w:r w:rsidR="00820A1A">
        <w:t xml:space="preserve">dana </w:t>
      </w:r>
      <w:r w:rsidR="00BE30B1">
        <w:t>2. ožujka 2016.</w:t>
      </w:r>
      <w:r>
        <w:t xml:space="preserve"> g.</w:t>
      </w:r>
      <w:r w:rsidR="006A048A">
        <w:t xml:space="preserve"> p</w:t>
      </w:r>
      <w:r w:rsidR="00820A1A">
        <w:t>odni</w:t>
      </w:r>
      <w:r>
        <w:t>o</w:t>
      </w:r>
      <w:r w:rsidR="00820A1A">
        <w:t xml:space="preserve"> prijedlog za otvaranje stečajnog postupka nad dužnikom </w:t>
      </w:r>
      <w:r w:rsidR="00BE30B1" w:rsidRPr="00BE30B1">
        <w:rPr>
          <w:b/>
          <w:color w:val="000000"/>
        </w:rPr>
        <w:t xml:space="preserve">KIČ d.o.o., Osijek, Bele </w:t>
      </w:r>
      <w:proofErr w:type="spellStart"/>
      <w:r w:rsidR="00BE30B1" w:rsidRPr="00BE30B1">
        <w:rPr>
          <w:b/>
          <w:color w:val="000000"/>
        </w:rPr>
        <w:t>Bartoka</w:t>
      </w:r>
      <w:proofErr w:type="spellEnd"/>
      <w:r w:rsidR="00BE30B1" w:rsidRPr="00BE30B1">
        <w:rPr>
          <w:b/>
          <w:color w:val="000000"/>
        </w:rPr>
        <w:t xml:space="preserve"> 65, OIB: 01163386824, MBS: 030115598</w:t>
      </w:r>
      <w:r w:rsidR="00BE30B1">
        <w:rPr>
          <w:b/>
          <w:color w:val="000000"/>
        </w:rPr>
        <w:t xml:space="preserve"> </w:t>
      </w:r>
      <w:r w:rsidR="00820A1A" w:rsidRPr="006A048A">
        <w:t>navodeći da</w:t>
      </w:r>
      <w:r w:rsidR="00B82713">
        <w:t xml:space="preserve"> na dan</w:t>
      </w:r>
      <w:r w:rsidR="00C615D3">
        <w:t xml:space="preserve"> </w:t>
      </w:r>
      <w:r w:rsidR="00BE30B1">
        <w:t>1. rujna 2015. g.</w:t>
      </w:r>
      <w:r w:rsidR="00AD6A41" w:rsidRPr="00766DA1">
        <w:t xml:space="preserve"> </w:t>
      </w:r>
      <w:r w:rsidR="00B82713" w:rsidRPr="00766DA1">
        <w:t xml:space="preserve">u Očevidniku redoslijeda osnova za plaćanje ima evidentirane neizvršene osnove za plaćanje u ukupnom iznosu od </w:t>
      </w:r>
      <w:r w:rsidR="00BE30B1">
        <w:t>28.499,54</w:t>
      </w:r>
      <w:r w:rsidR="00B82713" w:rsidRPr="00766DA1">
        <w:t xml:space="preserve"> kn u </w:t>
      </w:r>
      <w:r w:rsidR="00AD6A41" w:rsidRPr="00766DA1">
        <w:t xml:space="preserve">neprekidnom </w:t>
      </w:r>
      <w:r w:rsidR="00B82713" w:rsidRPr="00766DA1">
        <w:t>razdoblju</w:t>
      </w:r>
      <w:r w:rsidR="00AD6A41" w:rsidRPr="00766DA1">
        <w:t xml:space="preserve"> od</w:t>
      </w:r>
      <w:r w:rsidR="00B82713" w:rsidRPr="00766DA1">
        <w:t xml:space="preserve"> </w:t>
      </w:r>
      <w:r w:rsidR="00BE30B1">
        <w:t>142</w:t>
      </w:r>
      <w:r w:rsidR="00B82713" w:rsidRPr="00766DA1">
        <w:t xml:space="preserve"> dan</w:t>
      </w:r>
      <w:r w:rsidR="00AD6A41" w:rsidRPr="00766DA1">
        <w:t>a</w:t>
      </w:r>
      <w:r w:rsidR="00C615D3" w:rsidRPr="00766DA1">
        <w:t>.</w:t>
      </w:r>
    </w:p>
    <w:p w:rsidRDefault="00AD6A41" w:rsidP="00B82713" w:rsidR="00AD6A41">
      <w:pPr>
        <w:ind w:firstLine="720"/>
        <w:jc w:val="both"/>
      </w:pPr>
    </w:p>
    <w:p w:rsidRDefault="00BE30B1" w:rsidP="00BE30B1" w:rsidR="00BE30B1">
      <w:pPr>
        <w:ind w:firstLine="720"/>
        <w:jc w:val="both"/>
      </w:pPr>
      <w:r>
        <w:t xml:space="preserve">Rješenjem Trgovačkog suda u Osijeku broj St-471/16 od 7. ožujka 2016. g. pokrenut je prethodni postupak radi utvrđivanja uvjeta za otvaranje stečajnog postupka nad dužnikom a za privremenu stečajnu upraviteljicu imenovana je Margareta </w:t>
      </w:r>
      <w:proofErr w:type="spellStart"/>
      <w:r>
        <w:t>Bondža</w:t>
      </w:r>
      <w:proofErr w:type="spellEnd"/>
      <w:r>
        <w:t xml:space="preserve"> iz Vinkovaca, automatskim odabirom te je istoj naloženo da u roku od 30 dana od dana primitka rješenja dostavi izvješće o financijsko-gospodarskom stanju stečajnog dužnika s popratnom materijalnom dokumentacijom.</w:t>
      </w:r>
    </w:p>
    <w:p w:rsidRDefault="00BE30B1" w:rsidP="00BE30B1" w:rsidR="00BE30B1">
      <w:pPr>
        <w:ind w:firstLine="720"/>
        <w:jc w:val="both"/>
      </w:pPr>
    </w:p>
    <w:p w:rsidRDefault="00BE30B1" w:rsidP="00BE30B1" w:rsidR="00BE30B1">
      <w:pPr>
        <w:ind w:firstLine="720"/>
        <w:jc w:val="both"/>
      </w:pPr>
      <w:r>
        <w:t>Iz izvješća privremene stečajne upraviteljice od 11. travnja 2017. g. proizlazi slijedeće:</w:t>
      </w:r>
    </w:p>
    <w:p w:rsidRDefault="00361DA9" w:rsidP="00BE30B1" w:rsidR="00361DA9">
      <w:pPr>
        <w:ind w:firstLine="720"/>
        <w:jc w:val="both"/>
      </w:pP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 xml:space="preserve">Dužnik je registriran kao s ograničenom odgovornošću MBS 01163386824 OIB 01163386824 sa sjedištem u Osijeku, Bele </w:t>
      </w:r>
      <w:proofErr w:type="spellStart"/>
      <w:r w:rsidRPr="00A70ADA">
        <w:rPr>
          <w:rFonts w:hAnsi="Times New Roman" w:ascii="Times New Roman"/>
          <w:sz w:val="24"/>
          <w:szCs w:val="24"/>
        </w:rPr>
        <w:t>Bartoka</w:t>
      </w:r>
      <w:proofErr w:type="spellEnd"/>
      <w:r w:rsidRPr="00A70ADA">
        <w:rPr>
          <w:rFonts w:hAnsi="Times New Roman" w:ascii="Times New Roman"/>
          <w:sz w:val="24"/>
          <w:szCs w:val="24"/>
        </w:rPr>
        <w:t xml:space="preserve"> 65. Izjava o osnivanju datirana je 15. Srpnja 2011.godine. Temeljni kapital 20.000,00 kn. Jedini član je Ljubica Romić, Čepin, Ulica Papuka 28. Kao osoba ovlaštena za zastupanje u sudskom registru je upisana Karmela </w:t>
      </w:r>
      <w:proofErr w:type="spellStart"/>
      <w:r w:rsidRPr="00A70ADA">
        <w:rPr>
          <w:rFonts w:hAnsi="Times New Roman" w:ascii="Times New Roman"/>
          <w:sz w:val="24"/>
          <w:szCs w:val="24"/>
        </w:rPr>
        <w:t>Žuro</w:t>
      </w:r>
      <w:proofErr w:type="spellEnd"/>
      <w:r w:rsidRPr="00A70ADA">
        <w:rPr>
          <w:rFonts w:hAnsi="Times New Roman" w:ascii="Times New Roman"/>
          <w:sz w:val="24"/>
          <w:szCs w:val="24"/>
        </w:rPr>
        <w:t xml:space="preserve"> iz Osijeka, Bele </w:t>
      </w:r>
      <w:proofErr w:type="spellStart"/>
      <w:r w:rsidRPr="00A70ADA">
        <w:rPr>
          <w:rFonts w:hAnsi="Times New Roman" w:ascii="Times New Roman"/>
          <w:sz w:val="24"/>
          <w:szCs w:val="24"/>
        </w:rPr>
        <w:t>Bartoka</w:t>
      </w:r>
      <w:proofErr w:type="spellEnd"/>
      <w:r w:rsidRPr="00A70ADA">
        <w:rPr>
          <w:rFonts w:hAnsi="Times New Roman" w:ascii="Times New Roman"/>
          <w:sz w:val="24"/>
          <w:szCs w:val="24"/>
        </w:rPr>
        <w:t xml:space="preserve"> 65.</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 xml:space="preserve">     Osoba ovlaštena za zastupanje je navodno u SR Njemačkoj, jedina ostvarena komunikacija s njom je putem e-</w:t>
      </w:r>
      <w:proofErr w:type="spellStart"/>
      <w:r w:rsidRPr="00A70ADA">
        <w:rPr>
          <w:rFonts w:hAnsi="Times New Roman" w:ascii="Times New Roman"/>
          <w:sz w:val="24"/>
          <w:szCs w:val="24"/>
        </w:rPr>
        <w:t>maila</w:t>
      </w:r>
      <w:proofErr w:type="spellEnd"/>
      <w:r w:rsidRPr="00A70ADA">
        <w:rPr>
          <w:rFonts w:hAnsi="Times New Roman" w:ascii="Times New Roman"/>
          <w:sz w:val="24"/>
          <w:szCs w:val="24"/>
        </w:rPr>
        <w:t>.</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 xml:space="preserve">Prema podatku HZMO na dan 28.03.2017.godine kao zaposlenik je prijavljena </w:t>
      </w:r>
      <w:proofErr w:type="spellStart"/>
      <w:r w:rsidRPr="00A70ADA">
        <w:rPr>
          <w:rFonts w:hAnsi="Times New Roman" w:ascii="Times New Roman"/>
          <w:sz w:val="24"/>
          <w:szCs w:val="24"/>
        </w:rPr>
        <w:t>Žuro</w:t>
      </w:r>
      <w:proofErr w:type="spellEnd"/>
      <w:r w:rsidRPr="00A70ADA">
        <w:rPr>
          <w:rFonts w:hAnsi="Times New Roman" w:ascii="Times New Roman"/>
          <w:sz w:val="24"/>
          <w:szCs w:val="24"/>
        </w:rPr>
        <w:t xml:space="preserve"> Karmela.</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 xml:space="preserve">      Prijedlog za otvaranje stečajnog postupka podnijela je FINA dana 02. ožujka 2016.godine i to zbog blokade računa u neprekinutom razdoblju od 142 dana  u ukupnom iznosu 28.499,54 kn. Poslovni računi dužnika zatvoreni su 10.04.2015.godine.</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 xml:space="preserve">  </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U jedinom dostupnom financijskom izvještaju o poslovanju, sa stranice sudskog registra, za 2015.godinu,kao imovina navedene su stavke kratkotrajne imovine i to:</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Zalihe          78.114,00 kn</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Potraživanja    81.881,00 kn</w:t>
      </w:r>
    </w:p>
    <w:p w:rsidRDefault="00BE30B1" w:rsidP="00BE30B1" w:rsidR="00BE30B1" w:rsidRPr="00A70ADA">
      <w:pPr>
        <w:pStyle w:val="Bezproreda"/>
        <w:jc w:val="both"/>
        <w:rPr>
          <w:rFonts w:hAnsi="Times New Roman" w:ascii="Times New Roman"/>
          <w:sz w:val="24"/>
          <w:szCs w:val="24"/>
        </w:rPr>
      </w:pPr>
      <w:proofErr w:type="spellStart"/>
      <w:r w:rsidRPr="00A70ADA">
        <w:rPr>
          <w:rFonts w:hAnsi="Times New Roman" w:ascii="Times New Roman"/>
          <w:sz w:val="24"/>
          <w:szCs w:val="24"/>
        </w:rPr>
        <w:t>Finan.imovina</w:t>
      </w:r>
      <w:proofErr w:type="spellEnd"/>
      <w:r w:rsidRPr="00A70ADA">
        <w:rPr>
          <w:rFonts w:hAnsi="Times New Roman" w:ascii="Times New Roman"/>
          <w:sz w:val="24"/>
          <w:szCs w:val="24"/>
        </w:rPr>
        <w:t xml:space="preserve">    2.000,00 kn</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Sveukupno       171.677,00 kn</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Vjerodostojnost podataka o postojanju i vrijednosti ove imovine u trenutku pisanja izvješća nije moguće provjeriti.</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Prema službenoj evidenciji registracije cestovnih vozila (MUP) dužnik nije registriran kao vlasnik vozila.</w:t>
      </w: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Prema potvrdi Općinskog suda u Osijeku, zemljišnoknjižni odjel Osijek, dužnik nije upisan kao vlasnik nekretnina na području nadležnosti ovog zemljišnoknjižnog odjela.</w:t>
      </w:r>
    </w:p>
    <w:p w:rsidRDefault="00BE30B1" w:rsidP="00BE30B1" w:rsidR="00BE30B1" w:rsidRPr="00A70ADA">
      <w:pPr>
        <w:pStyle w:val="Bezproreda"/>
        <w:jc w:val="both"/>
        <w:rPr>
          <w:rFonts w:hAnsi="Times New Roman" w:ascii="Times New Roman"/>
          <w:sz w:val="24"/>
          <w:szCs w:val="24"/>
        </w:rPr>
      </w:pPr>
    </w:p>
    <w:p w:rsidRDefault="00BE30B1" w:rsidP="00BE30B1" w:rsidR="00BE30B1" w:rsidRPr="00A70ADA">
      <w:pPr>
        <w:pStyle w:val="Bezproreda"/>
        <w:jc w:val="both"/>
        <w:rPr>
          <w:rFonts w:hAnsi="Times New Roman" w:ascii="Times New Roman"/>
          <w:sz w:val="24"/>
          <w:szCs w:val="24"/>
        </w:rPr>
      </w:pPr>
    </w:p>
    <w:p w:rsidRDefault="00BE30B1" w:rsidP="00BE30B1" w:rsidR="00BE30B1" w:rsidRPr="00A70ADA">
      <w:pPr>
        <w:pStyle w:val="Bezproreda"/>
        <w:jc w:val="both"/>
        <w:rPr>
          <w:rFonts w:hAnsi="Times New Roman" w:ascii="Times New Roman"/>
          <w:sz w:val="24"/>
          <w:szCs w:val="24"/>
        </w:rPr>
      </w:pPr>
      <w:r w:rsidRPr="00A70ADA">
        <w:rPr>
          <w:rFonts w:hAnsi="Times New Roman" w:ascii="Times New Roman"/>
          <w:sz w:val="24"/>
          <w:szCs w:val="24"/>
        </w:rPr>
        <w:t xml:space="preserve">Dužnik nema poslovnog računa, zatvoren je 10.04.2015.godine. U povijesnom očevidniku registrirane su neizvršene osnove za plaćanje državnom proračunu (porez na dohodak i porez na dobit) članarina HGK, HZMO i HZZO, Gradu Osijeku.      Dužnik je nesposoban za plaćanje. Ima jednog uposlenika. </w:t>
      </w:r>
    </w:p>
    <w:p w:rsidRDefault="00BE30B1" w:rsidP="00BE30B1" w:rsidR="00BE30B1" w:rsidRPr="00BE30B1">
      <w:pPr>
        <w:pStyle w:val="Bezproreda"/>
        <w:jc w:val="both"/>
        <w:rPr>
          <w:rFonts w:hAnsi="Times New Roman" w:ascii="Times New Roman"/>
          <w:sz w:val="24"/>
          <w:szCs w:val="24"/>
        </w:rPr>
      </w:pPr>
      <w:r w:rsidRPr="00A70ADA">
        <w:rPr>
          <w:rFonts w:hAnsi="Times New Roman" w:ascii="Times New Roman"/>
          <w:sz w:val="24"/>
          <w:szCs w:val="24"/>
        </w:rPr>
        <w:t>Nema imovine za pokriće troškova stečajnog postupka.</w:t>
      </w:r>
    </w:p>
    <w:p w:rsidRDefault="00BE30B1" w:rsidP="00BE30B1" w:rsidR="00BE30B1">
      <w:pPr>
        <w:jc w:val="both"/>
      </w:pPr>
    </w:p>
    <w:p w:rsidRDefault="00BE30B1" w:rsidP="00BE30B1" w:rsidR="00BE30B1">
      <w:pPr>
        <w:ind w:firstLine="720"/>
        <w:jc w:val="both"/>
      </w:pPr>
      <w:r>
        <w:t>Rješenjem ovoga suda broj St-471/16 od 12. svibnja 2017. g. sud je pozvao osobe koje imaju pravni interes za provedbom stečajnog postupka nad dužnikom da se u roku od 15 dana od dana objave rješenja na e-oglasnoj ploči ovoga suda solidarno uplate na sudski depozit 33.590,00 kn na ime predujma za pokriće troškova kako prethodnog tako i otvorenog stečajnog postupka u protivnom će sud donijeti odluku o otvaranju i zaključenju stečajnog postupka sukladno čl. 132 Stečajnog zakona (NN 71/15).</w:t>
      </w:r>
    </w:p>
    <w:p w:rsidRDefault="00BE30B1" w:rsidP="00BE30B1" w:rsidR="00BE30B1">
      <w:pPr>
        <w:jc w:val="both"/>
      </w:pPr>
    </w:p>
    <w:p w:rsidRDefault="00BE30B1" w:rsidP="00BE30B1" w:rsidR="00BE30B1">
      <w:pPr>
        <w:ind w:firstLine="720"/>
        <w:jc w:val="both"/>
      </w:pPr>
      <w:r>
        <w:t>Navedeno rješenje objavljeno je na mrežnim stranicama e-oglasna ploča Trgovačkog suda u Osijeku dana 15. svibnja</w:t>
      </w:r>
      <w:r w:rsidRPr="002E58A7">
        <w:t xml:space="preserve"> 2017. g.</w:t>
      </w:r>
    </w:p>
    <w:p w:rsidRDefault="00BE30B1" w:rsidP="00BE30B1" w:rsidR="00BE30B1">
      <w:pPr>
        <w:jc w:val="both"/>
      </w:pPr>
      <w:r>
        <w:t xml:space="preserve"> </w:t>
      </w:r>
    </w:p>
    <w:p w:rsidRDefault="00BE30B1" w:rsidP="00BE30B1" w:rsidR="00BE30B1">
      <w:pPr>
        <w:ind w:firstLine="720"/>
        <w:jc w:val="both"/>
      </w:pPr>
      <w:r>
        <w:t>Po pozivu suda na gore navedeno rješenje u zadanom roku nitko od zainteresiranih osoba nije uplatio predujam za pokriće troškova stečajnog postupka.</w:t>
      </w:r>
    </w:p>
    <w:p w:rsidRDefault="00BE30B1" w:rsidP="00BE30B1" w:rsidR="00BE30B1">
      <w:pPr>
        <w:jc w:val="both"/>
      </w:pPr>
    </w:p>
    <w:p w:rsidRDefault="00BE30B1" w:rsidP="00361DA9" w:rsidR="00361DA9">
      <w:pPr>
        <w:ind w:firstLine="720"/>
        <w:jc w:val="both"/>
      </w:pPr>
      <w:r>
        <w:t xml:space="preserve">Sud je proveo uvid u materijalnu dokumentaciju u spisu i to prijedlog FINE za otvaranje st. postupka dužnika od </w:t>
      </w:r>
      <w:r w:rsidR="00361DA9">
        <w:t>2.3</w:t>
      </w:r>
      <w:r>
        <w:t>.2016. g., povijesni izvadak iz sudskog registra za dužnika,</w:t>
      </w:r>
      <w:r w:rsidR="00361DA9">
        <w:t xml:space="preserve"> </w:t>
      </w:r>
      <w:r>
        <w:t xml:space="preserve"> popis </w:t>
      </w:r>
      <w:r w:rsidR="00361DA9">
        <w:t>osiguranika</w:t>
      </w:r>
      <w:r>
        <w:t xml:space="preserve"> HZMO od </w:t>
      </w:r>
      <w:r w:rsidR="00361DA9">
        <w:t>28.3</w:t>
      </w:r>
      <w:r>
        <w:t>.2017. g., Uvjerenje MUP-a</w:t>
      </w:r>
      <w:r w:rsidR="00361DA9">
        <w:t xml:space="preserve"> PU Vukovarsko-srijemska od 28.3.2017. g., Očevidnik o redoslijedu plaćanja FINE od 28.3.2017. g., Uvjerenje Državne geodetske uprave Katastar Osijek od 29.3.2017. g., Potvrda </w:t>
      </w:r>
      <w:proofErr w:type="spellStart"/>
      <w:r w:rsidR="00361DA9">
        <w:t>zk</w:t>
      </w:r>
      <w:proofErr w:type="spellEnd"/>
      <w:r w:rsidR="00361DA9">
        <w:t>. odjela Osijek od 30.3.2017. g.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B01B1A" w:rsidP="00AD6A41" w:rsidR="00B01B1A">
      <w:pPr>
        <w:jc w:val="both"/>
      </w:pPr>
    </w:p>
    <w:p w:rsidRDefault="00B01B1A" w:rsidP="00B01B1A" w:rsidR="00B01B1A">
      <w:pPr>
        <w:ind w:firstLine="720"/>
        <w:jc w:val="both"/>
      </w:pPr>
      <w:r>
        <w:t xml:space="preserve">Za stečajnog upravitelja, automatskim odabirom, imenovana je </w:t>
      </w:r>
      <w:r w:rsidR="00766DA1">
        <w:t xml:space="preserve">Margareta </w:t>
      </w:r>
      <w:proofErr w:type="spellStart"/>
      <w:r w:rsidR="00766DA1">
        <w:t>Bondža</w:t>
      </w:r>
      <w:proofErr w:type="spellEnd"/>
      <w:r w:rsidR="00766DA1">
        <w:t xml:space="preserve"> iz Vinkovaca</w:t>
      </w:r>
      <w:r>
        <w:t xml:space="preserve"> s liste A stečajnih upravitelja za područje nadležnosti ovoga suda a sukladno čl. 84 st. 1 u vezi s čl. 85 st. 2 SZ.</w:t>
      </w:r>
    </w:p>
    <w:p w:rsidRDefault="00B01B1A" w:rsidP="00B01B1A" w:rsidR="00B01B1A">
      <w:pPr>
        <w:ind w:firstLine="720"/>
        <w:jc w:val="both"/>
      </w:pPr>
    </w:p>
    <w:p w:rsidRDefault="00820A1A" w:rsidP="006B7A72" w:rsidR="00820A1A">
      <w:pPr>
        <w:jc w:val="center"/>
      </w:pPr>
      <w:r>
        <w:t xml:space="preserve">U Osijeku </w:t>
      </w:r>
      <w:r w:rsidR="00BE30B1">
        <w:t>14. lipnja</w:t>
      </w:r>
      <w:r>
        <w:t xml:space="preserve"> 201</w:t>
      </w:r>
      <w:r w:rsidR="00AD6A41">
        <w:t>7</w:t>
      </w:r>
      <w:r>
        <w:t>. g.</w:t>
      </w:r>
    </w:p>
    <w:p w:rsidRDefault="00B01B1A" w:rsidP="006B7A72" w:rsidR="00B01B1A">
      <w:pPr>
        <w:jc w:val="center"/>
      </w:pPr>
    </w:p>
    <w:p w:rsidRDefault="00B01B1A" w:rsidP="006B7A72" w:rsidR="00B01B1A">
      <w:pPr>
        <w:jc w:val="center"/>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01B1A">
      <w:pPr>
        <w:jc w:val="both"/>
      </w:pPr>
      <w:r>
        <w:t xml:space="preserve">                                                                                 </w:t>
      </w:r>
      <w:r w:rsidR="00331671">
        <w:t xml:space="preserve">                          </w:t>
      </w:r>
      <w:r>
        <w:t xml:space="preserve">  Nada Roso</w:t>
      </w: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20A1A" w:rsidP="00820A1A" w:rsidR="00820A1A">
      <w:pPr>
        <w:jc w:val="both"/>
      </w:pPr>
      <w:r>
        <w:t>DNA:</w:t>
      </w:r>
    </w:p>
    <w:p w:rsidRDefault="00BE30B1" w:rsidP="00820A1A" w:rsidR="00284A60">
      <w:pPr>
        <w:jc w:val="both"/>
      </w:pPr>
      <w:r>
        <w:t>1</w:t>
      </w:r>
      <w:r w:rsidR="00284A60">
        <w:t>. FINA</w:t>
      </w:r>
    </w:p>
    <w:p w:rsidRDefault="00BE30B1" w:rsidP="00820A1A" w:rsidR="00BE30B1" w:rsidRPr="00BE30B1">
      <w:pPr>
        <w:jc w:val="both"/>
      </w:pPr>
      <w:r w:rsidRPr="00BE30B1">
        <w:rPr>
          <w:color w:val="000000"/>
        </w:rPr>
        <w:t xml:space="preserve">2. Karmela </w:t>
      </w:r>
      <w:proofErr w:type="spellStart"/>
      <w:r w:rsidRPr="00BE30B1">
        <w:rPr>
          <w:color w:val="000000"/>
        </w:rPr>
        <w:t>Žuro</w:t>
      </w:r>
      <w:proofErr w:type="spellEnd"/>
      <w:r w:rsidRPr="00BE30B1">
        <w:rPr>
          <w:color w:val="000000"/>
        </w:rPr>
        <w:t xml:space="preserve">,  Osijek, Bele </w:t>
      </w:r>
      <w:proofErr w:type="spellStart"/>
      <w:r w:rsidRPr="00BE30B1">
        <w:rPr>
          <w:color w:val="000000"/>
        </w:rPr>
        <w:t>Bartoka</w:t>
      </w:r>
      <w:proofErr w:type="spellEnd"/>
      <w:r w:rsidRPr="00BE30B1">
        <w:rPr>
          <w:color w:val="000000"/>
        </w:rPr>
        <w:t xml:space="preserve"> 65</w:t>
      </w:r>
    </w:p>
    <w:p w:rsidRDefault="00BE30B1" w:rsidP="00AD6A41" w:rsidR="000F037F">
      <w:pPr>
        <w:jc w:val="both"/>
      </w:pPr>
      <w:r>
        <w:t>3</w:t>
      </w:r>
      <w:r w:rsidR="000F037F">
        <w:t>. e- oglasna ploča suda</w:t>
      </w:r>
      <w:r w:rsidR="00695F57">
        <w:t xml:space="preserve"> </w:t>
      </w:r>
    </w:p>
    <w:p w:rsidRDefault="00BE30B1" w:rsidP="00820A1A" w:rsidR="00820A1A">
      <w:pPr>
        <w:jc w:val="both"/>
      </w:pPr>
      <w:r>
        <w:t>4</w:t>
      </w:r>
      <w:r w:rsidR="00820A1A">
        <w:t>. registar suda - ovdje</w:t>
      </w:r>
    </w:p>
    <w:p w:rsidRDefault="00BE30B1" w:rsidP="00766DA1" w:rsidR="007D7E9A">
      <w:pPr>
        <w:tabs>
          <w:tab w:pos="1515" w:val="left"/>
        </w:tabs>
        <w:jc w:val="both"/>
        <w:rPr>
          <w:sz w:val="20"/>
          <w:szCs w:val="20"/>
        </w:rPr>
      </w:pPr>
      <w:r>
        <w:t>5</w:t>
      </w:r>
      <w:r w:rsidR="00820A1A">
        <w:t xml:space="preserve">. kal. </w:t>
      </w:r>
      <w:r w:rsidR="00361DA9">
        <w:t>14</w:t>
      </w:r>
      <w:r w:rsidR="00766DA1">
        <w:t>.4.</w:t>
      </w: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361DA9" w:rsidP="00F058D9" w:rsidR="00361DA9">
      <w:pPr>
        <w:jc w:val="both"/>
        <w:rPr>
          <w:sz w:val="20"/>
          <w:szCs w:val="20"/>
        </w:rPr>
      </w:pPr>
    </w:p>
    <w:p w:rsidRDefault="00361DA9" w:rsidP="00F058D9" w:rsidR="00361DA9">
      <w:pPr>
        <w:jc w:val="both"/>
        <w:rPr>
          <w:sz w:val="20"/>
          <w:szCs w:val="20"/>
        </w:rPr>
      </w:pPr>
    </w:p>
    <w:p w:rsidRDefault="00361DA9" w:rsidP="00F058D9" w:rsidR="00361DA9">
      <w:pPr>
        <w:jc w:val="both"/>
        <w:rPr>
          <w:sz w:val="20"/>
          <w:szCs w:val="20"/>
        </w:rPr>
      </w:pPr>
    </w:p>
    <w:p w:rsidRDefault="00361DA9" w:rsidP="00F058D9" w:rsidR="00361DA9">
      <w:pPr>
        <w:jc w:val="both"/>
        <w:rPr>
          <w:sz w:val="20"/>
          <w:szCs w:val="20"/>
        </w:rPr>
      </w:pPr>
    </w:p>
    <w:p w:rsidRDefault="00361DA9" w:rsidP="00F058D9" w:rsidR="00361DA9">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BC4B5E" w:rsidR="00A27BAA" w:rsidRPr="00EF33B5">
      <w:pPr>
        <w:ind w:firstLine="720"/>
      </w:pP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552D" w:rsidR="00A6552D">
      <w:r>
        <w:separator/>
      </w:r>
    </w:p>
  </w:endnote>
  <w:endnote w:id="0" w:type="continuationSeparator">
    <w:p w:rsidRDefault="00A6552D" w:rsidR="00A655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552D" w:rsidR="00A6552D">
      <w:r>
        <w:separator/>
      </w:r>
    </w:p>
  </w:footnote>
  <w:footnote w:id="0" w:type="continuationSeparator">
    <w:p w:rsidRDefault="00A6552D" w:rsidR="00A655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462F">
      <w:rPr>
        <w:rStyle w:val="Brojstranice"/>
        <w:noProof/>
      </w:rPr>
      <w:t>- 5 -</w:t>
    </w:r>
    <w:r>
      <w:rPr>
        <w:rStyle w:val="Brojstranice"/>
      </w:rPr>
      <w:fldChar w:fldCharType="end"/>
    </w:r>
  </w:p>
  <w:p w:rsidRDefault="00BE30B1" w:rsidP="00BE30B1" w:rsidR="00BE30B1" w:rsidRPr="00847790">
    <w:pPr>
      <w:jc w:val="right"/>
      <w:rPr>
        <w:rStyle w:val="Naglaeno"/>
        <w:b w:val="false"/>
        <w:bCs w:val="false"/>
      </w:rPr>
    </w:pPr>
    <w:r w:rsidRPr="00847790">
      <w:t>6 St-</w:t>
    </w:r>
    <w:r>
      <w:t>471/16-19</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C2EBA"/>
    <w:rsid w:val="000E4DA4"/>
    <w:rsid w:val="000E532B"/>
    <w:rsid w:val="000E6B63"/>
    <w:rsid w:val="000F037F"/>
    <w:rsid w:val="000F332B"/>
    <w:rsid w:val="0010057F"/>
    <w:rsid w:val="0010241A"/>
    <w:rsid w:val="001146A9"/>
    <w:rsid w:val="001154A0"/>
    <w:rsid w:val="00121CF3"/>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02B84"/>
    <w:rsid w:val="00240917"/>
    <w:rsid w:val="00271876"/>
    <w:rsid w:val="00271F61"/>
    <w:rsid w:val="00284A60"/>
    <w:rsid w:val="002859AC"/>
    <w:rsid w:val="002954B4"/>
    <w:rsid w:val="002B215E"/>
    <w:rsid w:val="002B7A2F"/>
    <w:rsid w:val="002C25B5"/>
    <w:rsid w:val="002C5B24"/>
    <w:rsid w:val="002D7A99"/>
    <w:rsid w:val="002E06A8"/>
    <w:rsid w:val="002E2CA7"/>
    <w:rsid w:val="003136DB"/>
    <w:rsid w:val="0031436B"/>
    <w:rsid w:val="00324E7F"/>
    <w:rsid w:val="00331671"/>
    <w:rsid w:val="003360FB"/>
    <w:rsid w:val="00340DDA"/>
    <w:rsid w:val="00341F20"/>
    <w:rsid w:val="003443ED"/>
    <w:rsid w:val="00353E62"/>
    <w:rsid w:val="00357407"/>
    <w:rsid w:val="00361DA9"/>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03D4"/>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4F75D4"/>
    <w:rsid w:val="00506A8F"/>
    <w:rsid w:val="00511E05"/>
    <w:rsid w:val="0052238B"/>
    <w:rsid w:val="00523EB3"/>
    <w:rsid w:val="00536767"/>
    <w:rsid w:val="00542326"/>
    <w:rsid w:val="0055174B"/>
    <w:rsid w:val="00563C8E"/>
    <w:rsid w:val="00567EF6"/>
    <w:rsid w:val="00575A6C"/>
    <w:rsid w:val="00582921"/>
    <w:rsid w:val="00590AC7"/>
    <w:rsid w:val="005A1622"/>
    <w:rsid w:val="005A4288"/>
    <w:rsid w:val="005A609C"/>
    <w:rsid w:val="005B2397"/>
    <w:rsid w:val="005D023F"/>
    <w:rsid w:val="005E0664"/>
    <w:rsid w:val="005F38B0"/>
    <w:rsid w:val="006079FB"/>
    <w:rsid w:val="00631AD2"/>
    <w:rsid w:val="00631B6D"/>
    <w:rsid w:val="006451E7"/>
    <w:rsid w:val="00665935"/>
    <w:rsid w:val="0066649B"/>
    <w:rsid w:val="006810E9"/>
    <w:rsid w:val="0068151D"/>
    <w:rsid w:val="00684F75"/>
    <w:rsid w:val="00695F57"/>
    <w:rsid w:val="006A048A"/>
    <w:rsid w:val="006A3974"/>
    <w:rsid w:val="006A3F79"/>
    <w:rsid w:val="006A6E09"/>
    <w:rsid w:val="006B2371"/>
    <w:rsid w:val="006B2E64"/>
    <w:rsid w:val="006B7A72"/>
    <w:rsid w:val="006C0D3B"/>
    <w:rsid w:val="006C527A"/>
    <w:rsid w:val="006E1E8F"/>
    <w:rsid w:val="00720FAE"/>
    <w:rsid w:val="00721F9E"/>
    <w:rsid w:val="00730917"/>
    <w:rsid w:val="007326F3"/>
    <w:rsid w:val="00746576"/>
    <w:rsid w:val="007520FE"/>
    <w:rsid w:val="007560B9"/>
    <w:rsid w:val="00756159"/>
    <w:rsid w:val="00766DA1"/>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0720"/>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6552D"/>
    <w:rsid w:val="00A76741"/>
    <w:rsid w:val="00A832BA"/>
    <w:rsid w:val="00A8473B"/>
    <w:rsid w:val="00A87261"/>
    <w:rsid w:val="00A94CD6"/>
    <w:rsid w:val="00AA278D"/>
    <w:rsid w:val="00AA4050"/>
    <w:rsid w:val="00AA6F28"/>
    <w:rsid w:val="00AC5DDA"/>
    <w:rsid w:val="00AD6A41"/>
    <w:rsid w:val="00AE36D5"/>
    <w:rsid w:val="00AE4A93"/>
    <w:rsid w:val="00AF7CD3"/>
    <w:rsid w:val="00B01B1A"/>
    <w:rsid w:val="00B0663D"/>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E30B1"/>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D2BF9"/>
    <w:rsid w:val="00CE6B4A"/>
    <w:rsid w:val="00D032F3"/>
    <w:rsid w:val="00D04D17"/>
    <w:rsid w:val="00D204FC"/>
    <w:rsid w:val="00D2596C"/>
    <w:rsid w:val="00D31877"/>
    <w:rsid w:val="00D458C8"/>
    <w:rsid w:val="00D5134B"/>
    <w:rsid w:val="00D54CA6"/>
    <w:rsid w:val="00D73E4D"/>
    <w:rsid w:val="00D8612A"/>
    <w:rsid w:val="00D95EBD"/>
    <w:rsid w:val="00DA062B"/>
    <w:rsid w:val="00DB712C"/>
    <w:rsid w:val="00DB7254"/>
    <w:rsid w:val="00DC573E"/>
    <w:rsid w:val="00DD544A"/>
    <w:rsid w:val="00DF462F"/>
    <w:rsid w:val="00DF4AEA"/>
    <w:rsid w:val="00DF4D5E"/>
    <w:rsid w:val="00DF5F6A"/>
    <w:rsid w:val="00E038A3"/>
    <w:rsid w:val="00E114CD"/>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BezproredaChar" w:type="character">
    <w:name w:val="Bez proreda Char"/>
    <w:link w:val="Bezproreda"/>
    <w:uiPriority w:val="1"/>
    <w:rsid w:val="00BE30B1"/>
    <w:rPr>
      <w:rFonts w:eastAsia="Calibri" w:hAnsi="Calibri" w:ascii="Calibri"/>
      <w:sz w:val="22"/>
      <w:szCs w:val="22"/>
      <w:lang w:eastAsia="en-US"/>
    </w:rPr>
  </w:style>
  <w:style w:styleId="Tekstrezerviranogmjesta" w:type="character">
    <w:name w:val="Placeholder Text"/>
    <w:basedOn w:val="Zadanifontodlomka"/>
    <w:uiPriority w:val="99"/>
    <w:semiHidden/>
    <w:rsid w:val="00DF462F"/>
    <w:rPr>
      <w:color w:val="808080"/>
      <w:bdr w:space="0" w:sz="0" w:color="auto" w:val="none"/>
      <w:shd w:fill="CCFFFF" w:color="auto" w:val="clear"/>
    </w:rPr>
  </w:style>
  <w:style w:customStyle="true" w:styleId="eSPISCCParagraphDefaultFont" w:type="character">
    <w:name w:val="eSPIS_CC_Paragraph Default Font"/>
    <w:basedOn w:val="Zadanifontodlomka"/>
    <w:rsid w:val="00DF46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462F"/>
    <w:rPr>
      <w:bdr w:space="0" w:sz="0" w:color="auto" w:val="none"/>
      <w:shd w:fill="FFFFCC" w:color="auto" w:val="clear"/>
      <w:lang w:val="hr-HR"/>
    </w:rPr>
  </w:style>
  <w:style w:customStyle="true" w:styleId="PozadinaSvijetloCrvena" w:type="character">
    <w:name w:val="Pozadina_SvijetloCrvena"/>
    <w:basedOn w:val="eSPISCCParagraphDefaultFont"/>
    <w:rsid w:val="00DF46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46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BezproredaChar" w:type="character">
    <w:name w:val="Bez proreda Char"/>
    <w:link w:val="Bezproreda"/>
    <w:uiPriority w:val="1"/>
    <w:rsid w:val="00BE30B1"/>
    <w:rPr>
      <w:rFonts w:ascii="Calibri" w:eastAsia="Calibri" w:hAnsi="Calibri"/>
      <w:sz w:val="22"/>
      <w:szCs w:val="22"/>
      <w:lang w:eastAsia="en-US"/>
    </w:rPr>
  </w:style>
  <w:style w:styleId="Tekstrezerviranogmjesta" w:type="character">
    <w:name w:val="Placeholder Text"/>
    <w:basedOn w:val="Zadanifontodlomka"/>
    <w:uiPriority w:val="99"/>
    <w:semiHidden/>
    <w:rsid w:val="00DF462F"/>
    <w:rPr>
      <w:color w:val="808080"/>
      <w:bdr w:color="auto" w:space="0" w:sz="0" w:val="none"/>
      <w:shd w:color="auto" w:fill="CCFFFF" w:val="clear"/>
    </w:rPr>
  </w:style>
  <w:style w:customStyle="1" w:styleId="eSPISCCParagraphDefaultFont" w:type="character">
    <w:name w:val="eSPIS_CC_Paragraph Default Font"/>
    <w:basedOn w:val="Zadanifontodlomka"/>
    <w:rsid w:val="00DF46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462F"/>
    <w:rPr>
      <w:bdr w:color="auto" w:space="0" w:sz="0" w:val="none"/>
      <w:shd w:color="auto" w:fill="FFFFCC" w:val="clear"/>
      <w:lang w:val="hr-HR"/>
    </w:rPr>
  </w:style>
  <w:style w:customStyle="1" w:styleId="PozadinaSvijetloCrvena" w:type="character">
    <w:name w:val="Pozadina_SvijetloCrvena"/>
    <w:basedOn w:val="eSPISCCParagraphDefaultFont"/>
    <w:rsid w:val="00DF46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46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235408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67136163">
      <w:bodyDiv w:val="true"/>
      <w:marLeft w:val="0"/>
      <w:marRight w:val="0"/>
      <w:marTop w:val="0"/>
      <w:marBottom w:val="0"/>
      <w:divBdr>
        <w:top w:space="0" w:sz="0" w:color="auto" w:val="none"/>
        <w:left w:space="0" w:sz="0" w:color="auto" w:val="none"/>
        <w:bottom w:space="0" w:sz="0" w:color="auto" w:val="none"/>
        <w:right w:space="0" w:sz="0" w:color="auto" w:val="none"/>
      </w:divBdr>
    </w:div>
    <w:div w:id="209246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St-471/2016</izvorni_sadrzaj>
    <derivirana_varijabla naziv="DomainObject.Predmet.OznakaBroj_1">St-471/2016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KIČ d.o.o. za trgovinu</izvorni_sadrzaj>
    <derivirana_varijabla naziv="DomainObject.Predmet.ProtustrankaFormated_1">  KIČ d.o.o. za trgovinu</derivirana_varijabla>
  </DomainObject.Predmet.ProtustrankaFormated>
  <DomainObject.Predmet.ProtustrankaFormatedOIB>
    <izvorni_sadrzaj>  KIČ d.o.o. za trgovinu, OIB 01163386824</izvorni_sadrzaj>
    <derivirana_varijabla naziv="DomainObject.Predmet.ProtustrankaFormatedOIB_1">  KIČ d.o.o. za trgovinu, OIB 01163386824</derivirana_varijabla>
  </DomainObject.Predmet.ProtustrankaFormatedOIB>
  <DomainObject.Predmet.ProtustrankaFormatedWithAdress>
    <izvorni_sadrzaj> KIČ d.o.o. za trgovinu, Bele Bartoka 65, 31000 Osijek</izvorni_sadrzaj>
    <derivirana_varijabla naziv="DomainObject.Predmet.ProtustrankaFormatedWithAdress_1"> KIČ d.o.o. za trgovinu, Bele Bartoka 65, 31000 Osijek</derivirana_varijabla>
  </DomainObject.Predmet.ProtustrankaFormatedWithAdress>
  <DomainObject.Predmet.ProtustrankaFormatedWithAdressOIB>
    <izvorni_sadrzaj> KIČ d.o.o. za trgovinu, OIB 01163386824, Bele Bartoka 65, 31000 Osijek</izvorni_sadrzaj>
    <derivirana_varijabla naziv="DomainObject.Predmet.ProtustrankaFormatedWithAdressOIB_1"> KIČ d.o.o. za trgovinu, OIB 01163386824, Bele Bartoka 65, 31000 Osijek</derivirana_varijabla>
  </DomainObject.Predmet.ProtustrankaFormatedWithAdressOIB>
  <DomainObject.Predmet.ProtustrankaWithAdress>
    <izvorni_sadrzaj>KIČ d.o.o. za trgovinu Bele Bartoka 65, 31000 Osijek</izvorni_sadrzaj>
    <derivirana_varijabla naziv="DomainObject.Predmet.ProtustrankaWithAdress_1">KIČ d.o.o. za trgovinu Bele Bartoka 65, 31000 Osijek</derivirana_varijabla>
  </DomainObject.Predmet.ProtustrankaWithAdress>
  <DomainObject.Predmet.ProtustrankaWithAdressOIB>
    <izvorni_sadrzaj>KIČ d.o.o. za trgovinu, OIB 01163386824, Bele Bartoka 65, 31000 Osijek</izvorni_sadrzaj>
    <derivirana_varijabla naziv="DomainObject.Predmet.ProtustrankaWithAdressOIB_1">KIČ d.o.o. za trgovinu, OIB 01163386824, Bele Bartoka 65, 31000 Osijek</derivirana_varijabla>
  </DomainObject.Predmet.ProtustrankaWithAdressOIB>
  <DomainObject.Predmet.ProtustrankaNazivFormated>
    <izvorni_sadrzaj>KIČ d.o.o. za trgovinu</izvorni_sadrzaj>
    <derivirana_varijabla naziv="DomainObject.Predmet.ProtustrankaNazivFormated_1">KIČ d.o.o. za trgovinu</derivirana_varijabla>
  </DomainObject.Predmet.ProtustrankaNazivFormated>
  <DomainObject.Predmet.ProtustrankaNazivFormatedOIB>
    <izvorni_sadrzaj>KIČ d.o.o. za trgovinu, OIB 01163386824</izvorni_sadrzaj>
    <derivirana_varijabla naziv="DomainObject.Predmet.ProtustrankaNazivFormatedOIB_1">KIČ d.o.o. za trgovinu, OIB 01163386824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31000 Osijek</izvorni_sadrzaj>
    <derivirana_varijabla naziv="DomainObject.Predmet.StrankaFormatedWithAdress_1"> FINA RC OSIJEK, L. Jegera, 31000 Osijek</derivirana_varijabla>
  </DomainObject.Predmet.StrankaFormatedWithAdress>
  <DomainObject.Predmet.StrankaFormatedWithAdressOIB>
    <izvorni_sadrzaj> FINA RC OSIJEK, OIB 85821130368, L. Jegera, 31000 Osijek</izvorni_sadrzaj>
    <derivirana_varijabla naziv="DomainObject.Predmet.StrankaFormatedWithAdressOIB_1"> FINA RC OSIJEK, OIB 85821130368, L. Jegera, 31000 Osijek</derivirana_varijabla>
  </DomainObject.Predmet.StrankaFormatedWithAdressOIB>
  <DomainObject.Predmet.StrankaWithAdress>
    <izvorni_sadrzaj>FINA RC OSIJEK L. Jegera,31000 Osijek</izvorni_sadrzaj>
    <derivirana_varijabla naziv="DomainObject.Predmet.StrankaWithAdress_1">FINA RC OSIJEK L. Jegera,31000 Osijek</derivirana_varijabla>
  </DomainObject.Predmet.StrankaWithAdress>
  <DomainObject.Predmet.StrankaWithAdressOIB>
    <izvorni_sadrzaj>FINA RC OSIJEK, OIB 85821130368, L. Jegera,31000 Osijek</izvorni_sadrzaj>
    <derivirana_varijabla naziv="DomainObject.Predmet.StrankaWithAdressOIB_1">FINA RC OSIJEK, OIB 85821130368, L. Jegera,31000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31000 Osijek</item>
    </izvorni_sadrzaj>
    <derivirana_varijabla naziv="DomainObject.Predmet.StrankaListFormatedWithAdress_1">
      <item>FINA RC OSIJEK, L. Jegera, 31000 Osijek</item>
    </derivirana_varijabla>
  </DomainObject.Predmet.StrankaListFormatedWithAdress>
  <DomainObject.Predmet.StrankaListFormatedWithAdressOIB>
    <izvorni_sadrzaj>
      <item>FINA RC OSIJEK, OIB 85821130368, L. Jegera, 31000 Osijek</item>
    </izvorni_sadrzaj>
    <derivirana_varijabla naziv="DomainObject.Predmet.StrankaListFormatedWithAdressOIB_1">
      <item>FINA RC OSIJEK, OIB 85821130368, L. Jegera,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KIČ d.o.o. za trgovinu</item>
    </izvorni_sadrzaj>
    <derivirana_varijabla naziv="DomainObject.Predmet.ProtuStrankaListFormated_1">
      <item>KIČ d.o.o. za trgovinu</item>
    </derivirana_varijabla>
  </DomainObject.Predmet.ProtuStrankaListFormated>
  <DomainObject.Predmet.ProtuStrankaListFormatedOIB>
    <izvorni_sadrzaj>
      <item>KIČ d.o.o. za trgovinu, OIB 01163386824</item>
    </izvorni_sadrzaj>
    <derivirana_varijabla naziv="DomainObject.Predmet.ProtuStrankaListFormatedOIB_1">
      <item>KIČ d.o.o. za trgovinu, OIB 01163386824</item>
    </derivirana_varijabla>
  </DomainObject.Predmet.ProtuStrankaListFormatedOIB>
  <DomainObject.Predmet.ProtuStrankaListFormatedWithAdress>
    <izvorni_sadrzaj>
      <item>KIČ d.o.o. za trgovinu, Bele Bartoka 65, 31000 Osijek</item>
    </izvorni_sadrzaj>
    <derivirana_varijabla naziv="DomainObject.Predmet.ProtuStrankaListFormatedWithAdress_1">
      <item>KIČ d.o.o. za trgovinu, Bele Bartoka 65, 31000 Osijek</item>
    </derivirana_varijabla>
  </DomainObject.Predmet.ProtuStrankaListFormatedWithAdress>
  <DomainObject.Predmet.ProtuStrankaListFormatedWithAdressOIB>
    <izvorni_sadrzaj>
      <item>KIČ d.o.o. za trgovinu, OIB 01163386824, Bele Bartoka 65, 31000 Osijek</item>
    </izvorni_sadrzaj>
    <derivirana_varijabla naziv="DomainObject.Predmet.ProtuStrankaListFormatedWithAdressOIB_1">
      <item>KIČ d.o.o. za trgovinu, OIB 01163386824, Bele Bartoka 65, 31000 Osijek</item>
    </derivirana_varijabla>
  </DomainObject.Predmet.ProtuStrankaListFormatedWithAdressOIB>
  <DomainObject.Predmet.ProtuStrankaListNazivFormated>
    <izvorni_sadrzaj>
      <item>KIČ d.o.o. za trgovinu</item>
    </izvorni_sadrzaj>
    <derivirana_varijabla naziv="DomainObject.Predmet.ProtuStrankaListNazivFormated_1">
      <item>KIČ d.o.o. za trgovinu</item>
    </derivirana_varijabla>
  </DomainObject.Predmet.ProtuStrankaListNazivFormated>
  <DomainObject.Predmet.ProtuStrankaListNazivFormatedOIB>
    <izvorni_sadrzaj>
      <item>KIČ d.o.o. za trgovinu, OIB 01163386824</item>
    </izvorni_sadrzaj>
    <derivirana_varijabla naziv="DomainObject.Predmet.ProtuStrankaListNazivFormatedOIB_1">
      <item>KIČ d.o.o. za trgovinu, OIB 01163386824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KIČ d.o.o. za trgovinu</izvorni_sadrzaj>
    <derivirana_varijabla naziv="DomainObject.Predmet.ProtustrankaIDrugi_1">KIČ d.o.o. za trgovinu</derivirana_varijabla>
  </DomainObject.Predmet.ProtustrankaIDrugi>
  <DomainObject.Predmet.StrankaIDrugiAdressOIB>
    <izvorni_sadrzaj>FINA RC OSIJEK, OIB 85821130368, L. Jegera, 31000 Osijek</izvorni_sadrzaj>
    <derivirana_varijabla naziv="DomainObject.Predmet.StrankaIDrugiAdressOIB_1">FINA RC OSIJEK, OIB 85821130368, L. Jegera, 31000 Osijek</derivirana_varijabla>
  </DomainObject.Predmet.StrankaIDrugiAdressOIB>
  <DomainObject.Predmet.ProtustrankaIDrugiAdressOIB>
    <izvorni_sadrzaj>KIČ d.o.o. za trgovinu, OIB 01163386824, Bele Bartoka 65, 31000 Osijek</izvorni_sadrzaj>
    <derivirana_varijabla naziv="DomainObject.Predmet.ProtustrankaIDrugiAdressOIB_1">KIČ d.o.o. za trgovinu, OIB 01163386824, Bele Bartoka 65,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KIČ d.o.o. za trgovinu</item>
    </izvorni_sadrzaj>
    <derivirana_varijabla naziv="DomainObject.Predmet.SudioniciListNaziv_1">
      <item>FINA RC OSIJEK</item>
      <item>KIČ d.o.o. za trgovinu</item>
    </derivirana_varijabla>
  </DomainObject.Predmet.SudioniciListNaziv>
  <DomainObject.Predmet.SudioniciListAdressOIB>
    <izvorni_sadrzaj>
      <item>FINA RC OSIJEK, OIB 85821130368, L. Jegera,31000 Osijek</item>
      <item>KIČ d.o.o. za trgovinu, OIB 01163386824, Bele Bartoka 65,31000 Osijek</item>
    </izvorni_sadrzaj>
    <derivirana_varijabla naziv="DomainObject.Predmet.SudioniciListAdressOIB_1">
      <item>FINA RC OSIJEK, OIB 85821130368, L. Jegera,31000 Osijek</item>
      <item>KIČ d.o.o. za trgovinu, OIB 01163386824, Bele Bartoka 65,31000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01163386824</item>
    </izvorni_sadrzaj>
    <derivirana_varijabla naziv="DomainObject.Predmet.SudioniciListNazivOIB_1">
      <item>, OIB 85821130368</item>
      <item>, OIB 01163386824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DFA6E9-91FF-4146-AFBB-88CBAEA39F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1002</properties:Words>
  <properties:Characters>5640</properties:Characters>
  <properties:Lines>191</properties:Lines>
  <properties:Paragraphs>48</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2017-06-14T06:30:00Z</dcterms:created>
  <dc:creator>dsekulic</dc:creator>
  <cp:lastModifiedBy>Danijela Sekulić</cp:lastModifiedBy>
  <cp:lastPrinted>2017-06-14T07:17:00Z</cp:lastPrinted>
  <dcterms:modified xmlns:xsi="http://www.w3.org/2001/XMLSchema-instance" xsi:type="dcterms:W3CDTF">2017-06-14T07:20:00Z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