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6f78" w14:paraId="2f46f78" w:rsidRDefault="0019772E" w:rsidP="0019772E" w:rsidR="0019772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2E" w:rsidP="0019772E" w:rsidR="0019772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772E" w:rsidP="0019772E" w:rsidR="0019772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772E" w:rsidP="0019772E" w:rsidR="0019772E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19772E" w:rsidP="0019772E" w:rsidR="0019772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19772E" w:rsidP="0019772E" w:rsidR="0019772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9233 od 31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GOLF – TAR d. o. o. Poreč, Partizanska 15, OIB 99142105426, MBS 130008062, 26</w:t>
      </w:r>
      <w:r w:rsidRPr="005E76CC">
        <w:rPr>
          <w:rFonts w:cs="Times New Roman" w:eastAsia="Calibri"/>
          <w:lang w:eastAsia="en-US"/>
        </w:rPr>
        <w:t>. siječnja 2016.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9772E" w:rsidP="0019772E" w:rsidR="0019772E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GOLF – TAR d. o. o. Poreč, Partizanska 15, OIB 99142105426, MBS 130008062.</w:t>
      </w:r>
    </w:p>
    <w:p w:rsidRDefault="0019772E" w:rsidP="0019772E" w:rsidR="0019772E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GOLF – TAR d. o. o. Poreč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887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11.022.923,39 </w:t>
      </w:r>
      <w:r w:rsidRPr="005E76CC">
        <w:rPr>
          <w:rFonts w:cs="Times New Roman" w:eastAsia="Times New Roman"/>
          <w:szCs w:val="24"/>
        </w:rPr>
        <w:t>kuna.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</w:t>
      </w:r>
      <w:r>
        <w:rPr>
          <w:rFonts w:cs="Times New Roman" w:eastAsia="Calibri"/>
          <w:lang w:eastAsia="en-US"/>
        </w:rPr>
        <w:t>6875-1</w:t>
      </w:r>
      <w:r w:rsidRPr="005E76CC">
        <w:rPr>
          <w:rFonts w:cs="Times New Roman" w:eastAsia="Calibri"/>
          <w:lang w:eastAsia="en-US"/>
        </w:rPr>
        <w:t xml:space="preserve"> od 31. prosinca 2015., na temelju čl. 70. st. 4. Zakona o sudskom </w:t>
      </w:r>
      <w:r w:rsidR="00B206C0">
        <w:rPr>
          <w:rFonts w:cs="Times New Roman" w:eastAsia="Calibri"/>
          <w:lang w:eastAsia="en-US"/>
        </w:rPr>
        <w:t xml:space="preserve">registru </w:t>
      </w:r>
      <w:r w:rsidRPr="005E76CC">
        <w:rPr>
          <w:rFonts w:cs="Times New Roman" w:eastAsia="Calibri"/>
          <w:lang w:eastAsia="en-US"/>
        </w:rPr>
        <w:t>(Narodne novine br. 1/95, 57/96, 1/98, 30/99, 45/99, 54/05, 40/07, 91/10, 90/11, 148/13, 93/14), pokrenut postupak brisanja iz sudskog registra.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</w:t>
      </w:r>
      <w:r w:rsidRPr="005E76CC">
        <w:rPr>
          <w:rFonts w:cs="Times New Roman" w:eastAsia="Times New Roman"/>
          <w:szCs w:val="24"/>
        </w:rPr>
        <w:t>. siječnja 2016.</w:t>
      </w:r>
    </w:p>
    <w:p w:rsidRDefault="0019772E" w:rsidP="0019772E" w:rsidR="0019772E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19772E" w:rsidP="0019772E" w:rsidR="0019772E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B206C0">
        <w:rPr>
          <w:rFonts w:cs="Times New Roman" w:eastAsia="Times New Roman"/>
          <w:szCs w:val="24"/>
        </w:rPr>
        <w:t>, v. r.</w:t>
      </w:r>
    </w:p>
    <w:p w:rsidRDefault="0019772E" w:rsidP="0019772E" w:rsidR="0019772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19772E" w:rsidP="0019772E" w:rsidR="0019772E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19772E" w:rsidP="0019772E" w:rsidR="0019772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9772E" w:rsidP="0019772E" w:rsidR="0019772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19772E" w:rsidP="0019772E" w:rsidR="0019772E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e-Oglasna ploča sudova.</w:t>
      </w:r>
    </w:p>
    <w:p w:rsidRDefault="0019772E" w:rsidP="0019772E" w:rsidR="0019772E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 w:rsidRPr="005E76CC">
      <w:pPr>
        <w:tabs>
          <w:tab w:pos="4438" w:val="left"/>
        </w:tabs>
        <w:rPr>
          <w:rFonts w:cs="Times New Roman" w:eastAsia="Times New Roman"/>
        </w:rPr>
      </w:pPr>
    </w:p>
    <w:p w:rsidRDefault="0019772E" w:rsidP="0019772E" w:rsidR="0019772E"/>
    <w:p w:rsidRDefault="0019772E" w:rsidP="0019772E" w:rsidR="0019772E"/>
    <w:p w:rsidRDefault="008A08F7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0F9" w:rsidP="0019772E" w:rsidR="00A710F9">
      <w:r>
        <w:separator/>
      </w:r>
    </w:p>
  </w:endnote>
  <w:endnote w:id="0" w:type="continuationSeparator">
    <w:p w:rsidRDefault="00A710F9" w:rsidP="0019772E" w:rsidR="00A7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0F9" w:rsidP="0019772E" w:rsidR="00A710F9">
      <w:r>
        <w:separator/>
      </w:r>
    </w:p>
  </w:footnote>
  <w:footnote w:id="0" w:type="continuationSeparator">
    <w:p w:rsidRDefault="00A710F9" w:rsidP="0019772E" w:rsidR="00A7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A7F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08F7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19772E">
      <w:t>14/2016-3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A7F" w:rsidP="005E76CC" w:rsidR="005E76CC">
    <w:pPr>
      <w:pStyle w:val="Zaglavlje"/>
      <w:jc w:val="right"/>
    </w:pPr>
    <w:r>
      <w:t>11 St-</w:t>
    </w:r>
    <w:r w:rsidR="0019772E">
      <w:t>14/2016</w:t>
    </w:r>
    <w: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C0E"/>
    <w:rsid w:val="00001112"/>
    <w:rsid w:val="00002651"/>
    <w:rsid w:val="000065A0"/>
    <w:rsid w:val="00014669"/>
    <w:rsid w:val="00020CD8"/>
    <w:rsid w:val="000338FF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9340B"/>
    <w:rsid w:val="0019772E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67768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A08F7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61C0E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553F0"/>
    <w:rsid w:val="00A55476"/>
    <w:rsid w:val="00A639DB"/>
    <w:rsid w:val="00A65EC5"/>
    <w:rsid w:val="00A710F9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06C0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A5F7D"/>
    <w:rsid w:val="00CB573A"/>
    <w:rsid w:val="00CB794C"/>
    <w:rsid w:val="00CC409F"/>
    <w:rsid w:val="00CC6A7F"/>
    <w:rsid w:val="00CC7033"/>
    <w:rsid w:val="00CD583E"/>
    <w:rsid w:val="00CD6D0B"/>
    <w:rsid w:val="00CF6414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076EC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77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77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772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7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72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77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772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8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08F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08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08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77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77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772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7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72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77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772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8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08F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08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08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- TAR d.o.o. POREČ</izvorni_sadrzaj>
    <derivirana_varijabla naziv="DomainObject.Predmet.ProtustrankaFormated_1">  GOLF - TAR d.o.o. POREČ</derivirana_varijabla>
  </DomainObject.Predmet.ProtustrankaFormated>
  <DomainObject.Predmet.ProtustrankaFormatedOIB>
    <izvorni_sadrzaj>  GOLF - TAR d.o.o. POREČ, OIB 99142105426</izvorni_sadrzaj>
    <derivirana_varijabla naziv="DomainObject.Predmet.ProtustrankaFormatedOIB_1">  GOLF - TAR d.o.o. POREČ, OIB 99142105426</derivirana_varijabla>
  </DomainObject.Predmet.ProtustrankaFormatedOIB>
  <DomainObject.Predmet.ProtustrankaFormatedWithAdress>
    <izvorni_sadrzaj> GOLF - TAR d.o.o. POREČ, Partizanska 15, 52440 Poreč</izvorni_sadrzaj>
    <derivirana_varijabla naziv="DomainObject.Predmet.ProtustrankaFormatedWithAdress_1"> GOLF - TAR d.o.o. POREČ, Partizanska 15, 52440 Poreč</derivirana_varijabla>
  </DomainObject.Predmet.ProtustrankaFormatedWithAdress>
  <DomainObject.Predmet.ProtustrankaFormatedWithAdressOIB>
    <izvorni_sadrzaj> GOLF - TAR d.o.o. POREČ, OIB 99142105426, Partizanska 15, 52440 Poreč</izvorni_sadrzaj>
    <derivirana_varijabla naziv="DomainObject.Predmet.ProtustrankaFormatedWithAdressOIB_1"> GOLF - TAR d.o.o. POREČ, OIB 99142105426, Partizanska 15, 52440 Poreč</derivirana_varijabla>
  </DomainObject.Predmet.ProtustrankaFormatedWithAdressOIB>
  <DomainObject.Predmet.ProtustrankaWithAdress>
    <izvorni_sadrzaj>GOLF - TAR d.o.o. POREČ Partizanska 15, 52440 Poreč</izvorni_sadrzaj>
    <derivirana_varijabla naziv="DomainObject.Predmet.ProtustrankaWithAdress_1">GOLF - TAR d.o.o. POREČ Partizanska 15, 52440 Poreč</derivirana_varijabla>
  </DomainObject.Predmet.ProtustrankaWithAdress>
  <DomainObject.Predmet.ProtustrankaWithAdressOIB>
    <izvorni_sadrzaj>GOLF - TAR d.o.o. POREČ, OIB 99142105426, Partizanska 15, 52440 Poreč</izvorni_sadrzaj>
    <derivirana_varijabla naziv="DomainObject.Predmet.ProtustrankaWithAdressOIB_1">GOLF - TAR d.o.o. POREČ, OIB 99142105426, Partizanska 15, 52440 Poreč</derivirana_varijabla>
  </DomainObject.Predmet.ProtustrankaWithAdressOIB>
  <DomainObject.Predmet.ProtustrankaNazivFormated>
    <izvorni_sadrzaj>GOLF - TAR d.o.o. POREČ</izvorni_sadrzaj>
    <derivirana_varijabla naziv="DomainObject.Predmet.ProtustrankaNazivFormated_1">GOLF - TAR d.o.o. POREČ</derivirana_varijabla>
  </DomainObject.Predmet.ProtustrankaNazivFormated>
  <DomainObject.Predmet.ProtustrankaNazivFormatedOIB>
    <izvorni_sadrzaj>GOLF - TAR d.o.o. POREČ, OIB 99142105426</izvorni_sadrzaj>
    <derivirana_varijabla naziv="DomainObject.Predmet.ProtustrankaNazivFormatedOIB_1">GOLF - TAR d.o.o. POREČ, OIB 99142105426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11022923.39</izvorni_sadrzaj>
    <derivirana_varijabla naziv="DomainObject.Predmet.TrenutnaVrijednost_1">11022923.39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GOLF - TAR d.o.o. POREČ</item>
    </izvorni_sadrzaj>
    <derivirana_varijabla naziv="DomainObject.Predmet.ProtuStrankaListFormated_1">
      <item>GOLF - TAR d.o.o. POREČ</item>
    </derivirana_varijabla>
  </DomainObject.Predmet.ProtuStrankaListFormated>
  <DomainObject.Predmet.ProtuStrankaListFormatedOIB>
    <izvorni_sadrzaj>
      <item>GOLF - TAR d.o.o. POREČ, OIB 99142105426</item>
    </izvorni_sadrzaj>
    <derivirana_varijabla naziv="DomainObject.Predmet.ProtuStrankaListFormatedOIB_1">
      <item>GOLF - TAR d.o.o. POREČ, OIB 99142105426</item>
    </derivirana_varijabla>
  </DomainObject.Predmet.ProtuStrankaListFormatedOIB>
  <DomainObject.Predmet.ProtuStrankaListFormatedWithAdress>
    <izvorni_sadrzaj>
      <item>GOLF - TAR d.o.o. POREČ, Partizanska 15, 52440 Poreč</item>
    </izvorni_sadrzaj>
    <derivirana_varijabla naziv="DomainObject.Predmet.ProtuStrankaListFormatedWithAdress_1">
      <item>GOLF - TAR d.o.o. POREČ, Partizanska 15, 52440 Poreč</item>
    </derivirana_varijabla>
  </DomainObject.Predmet.ProtuStrankaListFormatedWithAdress>
  <DomainObject.Predmet.ProtuStrankaListFormatedWithAdressOIB>
    <izvorni_sadrzaj>
      <item>GOLF - TAR d.o.o. POREČ, OIB 99142105426, Partizanska 15, 52440 Poreč</item>
    </izvorni_sadrzaj>
    <derivirana_varijabla naziv="DomainObject.Predmet.ProtuStrankaListFormatedWithAdressOIB_1">
      <item>GOLF - TAR d.o.o. POREČ, OIB 99142105426, Partizanska 15, 52440 Poreč</item>
    </derivirana_varijabla>
  </DomainObject.Predmet.ProtuStrankaListFormatedWithAdressOIB>
  <DomainObject.Predmet.ProtuStrankaListNazivFormated>
    <izvorni_sadrzaj>
      <item>GOLF - TAR d.o.o. POREČ</item>
    </izvorni_sadrzaj>
    <derivirana_varijabla naziv="DomainObject.Predmet.ProtuStrankaListNazivFormated_1">
      <item>GOLF - TAR d.o.o. POREČ</item>
    </derivirana_varijabla>
  </DomainObject.Predmet.ProtuStrankaListNazivFormated>
  <DomainObject.Predmet.ProtuStrankaListNazivFormatedOIB>
    <izvorni_sadrzaj>
      <item>GOLF - TAR d.o.o. POREČ, OIB 99142105426</item>
    </izvorni_sadrzaj>
    <derivirana_varijabla naziv="DomainObject.Predmet.ProtuStrankaListNazivFormatedOIB_1">
      <item>GOLF - TAR d.o.o. POREČ, OIB 99142105426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GOLF - TAR d.o.o. POREČ</izvorni_sadrzaj>
    <derivirana_varijabla naziv="DomainObject.Predmet.ProtustrankaIDrugi_1">GOLF - TAR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GOLF - TAR d.o.o. POREČ, OIB 99142105426, Partizanska 15, 52440 Poreč</izvorni_sadrzaj>
    <derivirana_varijabla naziv="DomainObject.Predmet.ProtustrankaIDrugiAdressOIB_1">GOLF - TAR d.o.o. POREČ, OIB 99142105426, Partizanska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GOLF - TAR d.o.o. POREČ</item>
    </izvorni_sadrzaj>
    <derivirana_varijabla naziv="DomainObject.Predmet.SudioniciListNaziv_1">
      <item>FINANCIJSKA AGENCIJA, RC RIJEKA, PODRUŽNICA PULA, PULA</item>
      <item>GOLF - TAR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GOLF - TAR d.o.o. POREČ, OIB 99142105426, Partizanska 15,52440 Poreč</item>
    </izvorni_sadrzaj>
    <derivirana_varijabla naziv="DomainObject.Predmet.SudioniciListAdressOIB_1">
      <item>FINANCIJSKA AGENCIJA, RC RIJEKA, PODRUŽNICA PULA, PULA, OIB 85821130368, Giardini 5,52100 Pula</item>
      <item>GOLF - TAR d.o.o. POREČ, OIB 99142105426, Partizanska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99142105426</item>
    </izvorni_sadrzaj>
    <derivirana_varijabla naziv="DomainObject.Predmet.SudioniciListNazivOIB_1">
      <item>, OIB 85821130368</item>
      <item>, OIB 99142105426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2204</properties:Characters>
  <properties:Lines>95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2016-01-26T08:08:00Z</dcterms:created>
  <dc:creator>Mihaela Kaligari</dc:creator>
  <dc:description/>
  <cp:keywords/>
  <cp:lastModifiedBy>Mihaela Kaligari</cp:lastModifiedBy>
  <cp:lastPrinted>2016-01-27T08:50:00Z</cp:lastPrinted>
  <dcterms:modified xmlns:xsi="http://www.w3.org/2001/XMLSchema-instance" xsi:type="dcterms:W3CDTF">2016-01-27T13:29:00Z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