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d546" w14:paraId="959d54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4057F">
        <w:t>TRITON-SC d.o.o., Put Dragulina 6, Trogir, OIB: 12790382722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4057F">
        <w:t xml:space="preserve">TRITON-SC d.o.o., Put Dragulina 6, Trogir, OIB: 12790382722 </w:t>
      </w:r>
      <w:r>
        <w:rPr>
          <w:lang w:val="hr-HR"/>
        </w:rPr>
        <w:t xml:space="preserve">na dan </w:t>
      </w:r>
      <w:r w:rsidR="0084057F">
        <w:rPr>
          <w:lang w:val="hr-HR"/>
        </w:rPr>
        <w:t>1</w:t>
      </w:r>
      <w:r>
        <w:rPr>
          <w:lang w:val="hr-HR"/>
        </w:rPr>
        <w:t xml:space="preserve">. </w:t>
      </w:r>
      <w:r w:rsidR="0084057F">
        <w:rPr>
          <w:lang w:val="hr-HR"/>
        </w:rPr>
        <w:t>rujan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84057F">
        <w:rPr>
          <w:lang w:val="hr-HR"/>
        </w:rPr>
        <w:t>419.735,43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32CA3" w:rsidR="00473132">
    <w:pPr>
      <w:pStyle w:val="Zaglavlje"/>
      <w:jc w:val="center"/>
    </w:pPr>
  </w:p>
  <w:p w:rsidRDefault="00432CA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84057F">
      <w:t>1972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32CA3"/>
    <w:rsid w:val="00443416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4057F"/>
    <w:rsid w:val="00853B3E"/>
    <w:rsid w:val="008B7982"/>
    <w:rsid w:val="008D2D97"/>
    <w:rsid w:val="009771F7"/>
    <w:rsid w:val="00981D37"/>
    <w:rsid w:val="00A51DE9"/>
    <w:rsid w:val="00A62777"/>
    <w:rsid w:val="00B7506F"/>
    <w:rsid w:val="00C3076D"/>
    <w:rsid w:val="00C553FA"/>
    <w:rsid w:val="00D170AD"/>
    <w:rsid w:val="00D54741"/>
    <w:rsid w:val="00DD0D50"/>
    <w:rsid w:val="00E67493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2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2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St-1972/2015</izvorni_sadrzaj>
    <derivirana_varijabla naziv="DomainObject.Predmet.OznakaBroj_1">St-1972/2015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TRITON-SC društvo s ograničenom odgovornošćuza proizvodnju i trgovinu</izvorni_sadrzaj>
    <derivirana_varijabla naziv="DomainObject.Predmet.ProtustrankaFormated_1">  TRITON-SC društvo s ograničenom odgovornošćuza proizvodnju i trgovinu</derivirana_varijabla>
  </DomainObject.Predmet.ProtustrankaFormated>
  <DomainObject.Predmet.ProtustrankaFormatedOIB>
    <izvorni_sadrzaj>  TRITON-SC društvo s ograničenom odgovornošćuza proizvodnju i trgovinu, OIB 12790382722</izvorni_sadrzaj>
    <derivirana_varijabla naziv="DomainObject.Predmet.ProtustrankaFormatedOIB_1">  TRITON-SC društvo s ograničenom odgovornošćuza proizvodnju i trgovinu, OIB 12790382722</derivirana_varijabla>
  </DomainObject.Predmet.ProtustrankaFormatedOIB>
  <DomainObject.Predmet.ProtustrankaFormatedWithAdress>
    <izvorni_sadrzaj> TRITON-SC društvo s ograničenom odgovornošćuza proizvodnju i trgovinu, Put Dragulina 6, 21220 Trogir</izvorni_sadrzaj>
    <derivirana_varijabla naziv="DomainObject.Predmet.ProtustrankaFormatedWithAdress_1"> TRITON-SC društvo s ograničenom odgovornošćuza proizvodnju i trgovinu, Put Dragulina 6, 21220 Trogir</derivirana_varijabla>
  </DomainObject.Predmet.ProtustrankaFormatedWithAdress>
  <DomainObject.Predmet.ProtustrankaFormatedWithAdressOIB>
    <izvorni_sadrzaj> TRITON-SC društvo s ograničenom odgovornošćuza proizvodnju i trgovinu, OIB 12790382722, Put Dragulina 6, 21220 Trogir</izvorni_sadrzaj>
    <derivirana_varijabla naziv="DomainObject.Predmet.ProtustrankaFormatedWithAdressOIB_1"> TRITON-SC društvo s ograničenom odgovornošćuza proizvodnju i trgovinu, OIB 12790382722, Put Dragulina 6, 21220 Trogir</derivirana_varijabla>
  </DomainObject.Predmet.ProtustrankaFormatedWithAdressOIB>
  <DomainObject.Predmet.ProtustrankaWithAdress>
    <izvorni_sadrzaj>TRITON-SC društvo s ograničenom odgovornošćuza proizvodnju i trgovinu Put Dragulina 6, 21220 Trogir</izvorni_sadrzaj>
    <derivirana_varijabla naziv="DomainObject.Predmet.ProtustrankaWithAdress_1">TRITON-SC društvo s ograničenom odgovornošćuza proizvodnju i trgovinu Put Dragulina 6, 21220 Trogir</derivirana_varijabla>
  </DomainObject.Predmet.ProtustrankaWithAdress>
  <DomainObject.Predmet.ProtustrankaWithAdressOIB>
    <izvorni_sadrzaj>TRITON-SC društvo s ograničenom odgovornošćuza proizvodnju i trgovinu, OIB 12790382722, Put Dragulina 6, 21220 Trogir</izvorni_sadrzaj>
    <derivirana_varijabla naziv="DomainObject.Predmet.ProtustrankaWithAdressOIB_1">TRITON-SC društvo s ograničenom odgovornošćuza proizvodnju i trgovinu, OIB 12790382722, Put Dragulina 6, 21220 Trogir</derivirana_varijabla>
  </DomainObject.Predmet.ProtustrankaWithAdressOIB>
  <DomainObject.Predmet.ProtustrankaNazivFormated>
    <izvorni_sadrzaj>TRITON-SC društvo s ograničenom odgovornošćuza proizvodnju i trgovinu</izvorni_sadrzaj>
    <derivirana_varijabla naziv="DomainObject.Predmet.ProtustrankaNazivFormated_1">TRITON-SC društvo s ograničenom odgovornošćuza proizvodnju i trgovinu</derivirana_varijabla>
  </DomainObject.Predmet.ProtustrankaNazivFormated>
  <DomainObject.Predmet.ProtustrankaNazivFormatedOIB>
    <izvorni_sadrzaj>TRITON-SC društvo s ograničenom odgovornošćuza proizvodnju i trgovinu, OIB 12790382722</izvorni_sadrzaj>
    <derivirana_varijabla naziv="DomainObject.Predmet.ProtustrankaNazivFormatedOIB_1">TRITON-SC društvo s ograničenom odgovornošćuza proizvodnju i trgovinu, OIB 12790382722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419735.43</izvorni_sadrzaj>
    <derivirana_varijabla naziv="DomainObject.Predmet.TrenutnaVrijednost_1">419735.43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TRITON-SC društvo s ograničenom odgovornošćuza proizvodnju i trgovinu</item>
    </izvorni_sadrzaj>
    <derivirana_varijabla naziv="DomainObject.Predmet.ProtuStrankaListFormated_1">
      <item>TRITON-SC društvo s ograničenom odgovornošćuza proizvodnju i trgovinu</item>
    </derivirana_varijabla>
  </DomainObject.Predmet.ProtuStrankaListFormated>
  <DomainObject.Predmet.ProtuStrankaListFormatedOIB>
    <izvorni_sadrzaj>
      <item>TRITON-SC društvo s ograničenom odgovornošćuza proizvodnju i trgovinu, OIB 12790382722</item>
    </izvorni_sadrzaj>
    <derivirana_varijabla naziv="DomainObject.Predmet.ProtuStrankaListFormatedOIB_1">
      <item>TRITON-SC društvo s ograničenom odgovornošćuza proizvodnju i trgovinu, OIB 12790382722</item>
    </derivirana_varijabla>
  </DomainObject.Predmet.ProtuStrankaListFormatedOIB>
  <DomainObject.Predmet.ProtuStrankaListFormatedWithAdress>
    <izvorni_sadrzaj>
      <item>TRITON-SC društvo s ograničenom odgovornošćuza proizvodnju i trgovinu, Put Dragulina 6, 21220 Trogir</item>
    </izvorni_sadrzaj>
    <derivirana_varijabla naziv="DomainObject.Predmet.ProtuStrankaListFormatedWithAdress_1">
      <item>TRITON-SC društvo s ograničenom odgovornošćuza proizvodnju i trgovinu, Put Dragulina 6, 21220 Trogir</item>
    </derivirana_varijabla>
  </DomainObject.Predmet.ProtuStrankaListFormatedWithAdress>
  <DomainObject.Predmet.ProtuStrankaListFormatedWithAdressOIB>
    <izvorni_sadrzaj>
      <item>TRITON-SC društvo s ograničenom odgovornošćuza proizvodnju i trgovinu, OIB 12790382722, Put Dragulina 6, 21220 Trogir</item>
    </izvorni_sadrzaj>
    <derivirana_varijabla naziv="DomainObject.Predmet.ProtuStrankaListFormatedWithAdressOIB_1">
      <item>TRITON-SC društvo s ograničenom odgovornošćuza proizvodnju i trgovinu, OIB 12790382722, Put Dragulina 6, 21220 Trogir</item>
    </derivirana_varijabla>
  </DomainObject.Predmet.ProtuStrankaListFormatedWithAdressOIB>
  <DomainObject.Predmet.ProtuStrankaListNazivFormated>
    <izvorni_sadrzaj>
      <item>TRITON-SC društvo s ograničenom odgovornošćuza proizvodnju i trgovinu</item>
    </izvorni_sadrzaj>
    <derivirana_varijabla naziv="DomainObject.Predmet.ProtuStrankaListNazivFormated_1">
      <item>TRITON-SC društvo s ograničenom odgovornošćuza proizvodnju i trgovinu</item>
    </derivirana_varijabla>
  </DomainObject.Predmet.ProtuStrankaListNazivFormated>
  <DomainObject.Predmet.ProtuStrankaListNazivFormatedOIB>
    <izvorni_sadrzaj>
      <item>TRITON-SC društvo s ograničenom odgovornošćuza proizvodnju i trgovinu, OIB 12790382722</item>
    </izvorni_sadrzaj>
    <derivirana_varijabla naziv="DomainObject.Predmet.ProtuStrankaListNazivFormatedOIB_1">
      <item>TRITON-SC društvo s ograničenom odgovornošćuza proizvodnju i trgovinu, OIB 12790382722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TRITON-SC društvo s ograničenom odgovornošćuza proizvodnju i trgovinu</izvorni_sadrzaj>
    <derivirana_varijabla naziv="DomainObject.Predmet.ProtustrankaIDrugi_1">TRITON-SC društvo s ograničenom odgovornošćuza proizvodnju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TRITON-SC društvo s ograničenom odgovornošćuza proizvodnju i trgovinu, OIB 12790382722, Put Dragulina 6, 21220 Trogir</izvorni_sadrzaj>
    <derivirana_varijabla naziv="DomainObject.Predmet.ProtustrankaIDrugiAdressOIB_1">TRITON-SC društvo s ograničenom odgovornošćuza proizvodnju i trgovinu, OIB 12790382722, Put Dragulina 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TRITON-SC društvo s ograničenom odgovornošćuza proizvodnju i trgovinu</item>
      <item>FINANCIJSKA AGENCIJA RC SPLIT</item>
    </izvorni_sadrzaj>
    <derivirana_varijabla naziv="DomainObject.Predmet.SudioniciListNaziv_1">
      <item>TRITON-SC društvo s ograničenom odgovornošćuza proizvodnju i trgovinu</item>
      <item>FINANCIJSKA AGENCIJA RC SPLIT</item>
    </derivirana_varijabla>
  </DomainObject.Predmet.SudioniciListNaziv>
  <DomainObject.Predmet.SudioniciListAdressOIB>
    <izvorni_sadrzaj>
      <item>TRITON-SC društvo s ograničenom odgovornošćuza proizvodnju i trgovinu, OIB 12790382722, Put Dragulina 6,21220 Trogir</item>
      <item>FINANCIJSKA AGENCIJA RC SPLIT, OIB 85821130368, Mažuranićevo šetalište 24b,21000 Split</item>
    </izvorni_sadrzaj>
    <derivirana_varijabla naziv="DomainObject.Predmet.SudioniciListAdressOIB_1">
      <item>TRITON-SC društvo s ograničenom odgovornošćuza proizvodnju i trgovinu, OIB 12790382722, Put Dragulina 6,21220 Trogir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12790382722</item>
      <item>, OIB 85821130368</item>
    </izvorni_sadrzaj>
    <derivirana_varijabla naziv="DomainObject.Predmet.SudioniciListNazivOIB_1">
      <item>, OIB 12790382722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1729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2016-03-21T09:39:00Z</cp:lastPrinted>
  <dcterms:modified xmlns:xsi="http://www.w3.org/2001/XMLSchema-instance" xsi:type="dcterms:W3CDTF">2016-03-21T10:55:00Z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