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2beb" w14:paraId="49d2beb" w:rsidRDefault="000E2207" w:rsidP="000E2207" w:rsidR="000E2207" w:rsidRPr="00EF6F6F">
      <w:pPr>
        <w15:collapsed w:val="false"/>
        <w:rPr>
          <w:b/>
        </w:rPr>
      </w:pPr>
      <w:bookmarkStart w:name="_GoBack" w:id="0"/>
      <w:bookmarkEnd w:id="0"/>
    </w:p>
    <w:p w:rsidRDefault="000E2207" w:rsidP="00420558" w:rsidR="007678B3" w:rsidRPr="00EF6F6F">
      <w:pPr>
        <w:jc w:val="center"/>
        <w:rPr>
          <w:b/>
        </w:rPr>
      </w:pPr>
      <w:r w:rsidRPr="00EF6F6F">
        <w:rPr>
          <w:b/>
        </w:rPr>
        <w:t>TRGOVA</w:t>
      </w:r>
      <w:r w:rsidR="00420558" w:rsidRPr="00EF6F6F">
        <w:rPr>
          <w:b/>
        </w:rPr>
        <w:t>Č</w:t>
      </w:r>
      <w:r w:rsidRPr="00EF6F6F">
        <w:rPr>
          <w:b/>
        </w:rPr>
        <w:t>KI SUD U ZAGREBU</w:t>
      </w:r>
      <w:r w:rsidR="0027258D">
        <w:rPr>
          <w:b/>
        </w:rPr>
        <w:t xml:space="preserve"> </w:t>
      </w:r>
    </w:p>
    <w:p w:rsidRDefault="0027258D" w:rsidP="00420558" w:rsidR="007678B3" w:rsidRPr="00EF6F6F">
      <w:pPr>
        <w:jc w:val="center"/>
      </w:pPr>
      <w:r>
        <w:t>Zagreb</w:t>
      </w:r>
      <w:r w:rsidR="007678B3" w:rsidRPr="00EF6F6F">
        <w:t xml:space="preserve">, </w:t>
      </w:r>
      <w:r>
        <w:t>Amruševa 2/II</w:t>
      </w:r>
    </w:p>
    <w:p w:rsidRDefault="000E2207" w:rsidP="000E2207" w:rsidR="000E2207">
      <w:pPr>
        <w:rPr>
          <w:b/>
        </w:rPr>
      </w:pPr>
    </w:p>
    <w:p w:rsidRDefault="00301ECA" w:rsidP="000E2207" w:rsidR="00301ECA" w:rsidRPr="00EF6F6F">
      <w:pPr>
        <w:rPr>
          <w:b/>
        </w:rPr>
      </w:pPr>
    </w:p>
    <w:p w:rsidRDefault="009A73DE" w:rsidP="00420558" w:rsidR="009A73DE" w:rsidRPr="00EF6F6F">
      <w:pPr>
        <w:jc w:val="right"/>
        <w:rPr>
          <w:b/>
        </w:rPr>
      </w:pPr>
      <w:r w:rsidRPr="00EF6F6F">
        <w:rPr>
          <w:b/>
        </w:rPr>
        <w:t>Posl.br.</w:t>
      </w:r>
      <w:r w:rsidR="0027258D">
        <w:rPr>
          <w:b/>
        </w:rPr>
        <w:t xml:space="preserve"> </w:t>
      </w:r>
      <w:r w:rsidRPr="00EF6F6F">
        <w:rPr>
          <w:b/>
        </w:rPr>
        <w:t xml:space="preserve"> St-</w:t>
      </w:r>
      <w:r w:rsidR="0027258D">
        <w:rPr>
          <w:b/>
        </w:rPr>
        <w:t>3390</w:t>
      </w:r>
      <w:r w:rsidRPr="00EF6F6F">
        <w:rPr>
          <w:b/>
        </w:rPr>
        <w:t>/16</w:t>
      </w:r>
    </w:p>
    <w:p w:rsidRDefault="00420558" w:rsidP="003A4649" w:rsidR="000E2207">
      <w:pPr>
        <w:jc w:val="right"/>
      </w:pPr>
      <w:r w:rsidRPr="00EF6F6F">
        <w:t>Stečajni sudac:</w:t>
      </w:r>
      <w:r w:rsidR="0027258D">
        <w:t>Ante Galić</w:t>
      </w:r>
    </w:p>
    <w:p w:rsidRDefault="003A4649" w:rsidP="003A4649" w:rsidR="003A4649" w:rsidRPr="00EF6F6F">
      <w:pPr>
        <w:jc w:val="right"/>
      </w:pPr>
    </w:p>
    <w:p w:rsidRDefault="0027258D" w:rsidP="00CD7203" w:rsidR="000E2207" w:rsidRPr="00EF6F6F">
      <w:pPr>
        <w:jc w:val="right"/>
        <w:rPr>
          <w:b/>
        </w:rPr>
      </w:pPr>
      <w:r>
        <w:rPr>
          <w:b/>
        </w:rPr>
        <w:t>AUTO PLUS</w:t>
      </w:r>
      <w:r w:rsidR="000E2207" w:rsidRPr="00EF6F6F">
        <w:rPr>
          <w:b/>
        </w:rPr>
        <w:t xml:space="preserve">  d.o.o. u stečaju</w:t>
      </w:r>
    </w:p>
    <w:p w:rsidRDefault="0027258D" w:rsidP="00CD7203" w:rsidR="000E2207">
      <w:pPr>
        <w:jc w:val="right"/>
      </w:pPr>
      <w:r>
        <w:t>Kutina</w:t>
      </w:r>
      <w:r w:rsidR="000E2207" w:rsidRPr="00EF6F6F">
        <w:t xml:space="preserve">, </w:t>
      </w:r>
      <w:r>
        <w:t>Ilova, Ljudevita Gaja 13</w:t>
      </w:r>
    </w:p>
    <w:p w:rsidRDefault="0027258D" w:rsidP="00CD7203" w:rsidR="0027258D" w:rsidRPr="00EF6F6F">
      <w:pPr>
        <w:jc w:val="right"/>
      </w:pPr>
      <w:r>
        <w:t>OIB: 67999835221</w:t>
      </w:r>
    </w:p>
    <w:p w:rsidRDefault="000E2207" w:rsidP="000E2207" w:rsidR="000E2207" w:rsidRPr="00EF6F6F">
      <w:pPr>
        <w:jc w:val="center"/>
        <w:rPr>
          <w:b/>
        </w:rPr>
      </w:pPr>
    </w:p>
    <w:p w:rsidRDefault="00667A2B" w:rsidP="000E2207" w:rsidR="00667A2B">
      <w:pPr>
        <w:jc w:val="center"/>
        <w:rPr>
          <w:b/>
        </w:rPr>
      </w:pPr>
    </w:p>
    <w:p w:rsidRDefault="00CD7203" w:rsidP="000E2207" w:rsidR="00CD7203" w:rsidRPr="00EF6F6F">
      <w:pPr>
        <w:jc w:val="center"/>
        <w:rPr>
          <w:b/>
        </w:rPr>
      </w:pPr>
    </w:p>
    <w:p w:rsidRDefault="00420558" w:rsidP="000E2207" w:rsidR="000E2207" w:rsidRPr="003A4649">
      <w:pPr>
        <w:jc w:val="center"/>
        <w:rPr>
          <w:b/>
        </w:rPr>
      </w:pPr>
      <w:r w:rsidRPr="003A4649">
        <w:rPr>
          <w:b/>
        </w:rPr>
        <w:t>Pregled imovine i obveza stečajnog dužnika prema članku</w:t>
      </w:r>
      <w:r w:rsidR="000E2207" w:rsidRPr="003A4649">
        <w:rPr>
          <w:b/>
        </w:rPr>
        <w:t xml:space="preserve">  </w:t>
      </w:r>
      <w:r w:rsidR="00363EFD" w:rsidRPr="003A4649">
        <w:rPr>
          <w:b/>
        </w:rPr>
        <w:t>223</w:t>
      </w:r>
      <w:r w:rsidR="000E2207" w:rsidRPr="003A4649">
        <w:rPr>
          <w:b/>
        </w:rPr>
        <w:t>. SZ-a</w:t>
      </w:r>
    </w:p>
    <w:p w:rsidRDefault="00667A2B" w:rsidP="000E2207" w:rsidR="00667A2B" w:rsidRPr="00EF6F6F">
      <w:pPr>
        <w:jc w:val="center"/>
      </w:pPr>
      <w:r w:rsidRPr="00EF6F6F">
        <w:t>__________________________________________________________________________</w:t>
      </w:r>
    </w:p>
    <w:p w:rsidRDefault="000E2207" w:rsidP="000E2207" w:rsidR="000E2207" w:rsidRPr="00EF6F6F"/>
    <w:p w:rsidRDefault="00667A2B" w:rsidP="000E2207" w:rsidR="00667A2B" w:rsidRPr="00EF6F6F">
      <w:pPr>
        <w:tabs>
          <w:tab w:pos="284" w:val="left"/>
        </w:tabs>
        <w:rPr>
          <w:b/>
        </w:rPr>
      </w:pPr>
    </w:p>
    <w:p w:rsidRDefault="000E2207" w:rsidP="000E2207" w:rsidR="000E2207" w:rsidRPr="00EF6F6F">
      <w:pPr>
        <w:tabs>
          <w:tab w:pos="284" w:val="left"/>
        </w:tabs>
        <w:rPr>
          <w:b/>
        </w:rPr>
      </w:pPr>
      <w:r w:rsidRPr="00EF6F6F">
        <w:rPr>
          <w:b/>
        </w:rPr>
        <w:t>1.</w:t>
      </w:r>
      <w:r w:rsidR="00420558" w:rsidRPr="00EF6F6F">
        <w:rPr>
          <w:b/>
        </w:rPr>
        <w:tab/>
      </w:r>
      <w:r w:rsidR="00420558" w:rsidRPr="00EF6F6F">
        <w:rPr>
          <w:b/>
        </w:rPr>
        <w:tab/>
      </w:r>
      <w:r w:rsidRPr="00EF6F6F">
        <w:rPr>
          <w:b/>
        </w:rPr>
        <w:t xml:space="preserve">POPIS PREDMETA STEČAJNE MASE  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</w:r>
      <w:r w:rsidRPr="00EF6F6F">
        <w:tab/>
        <w:t>Stečajni upravitelj je u mogućnosti dati slijedeći popis predmeta stečajne mase:</w:t>
      </w:r>
    </w:p>
    <w:p w:rsidRDefault="000E2207" w:rsidP="000E2207" w:rsidR="000E2207" w:rsidRPr="00EF6F6F">
      <w:pPr>
        <w:tabs>
          <w:tab w:pos="284" w:val="left"/>
        </w:tabs>
        <w:ind w:left="426"/>
      </w:pPr>
    </w:p>
    <w:p w:rsidRDefault="000E2207" w:rsidP="000E2207" w:rsidR="000E2207" w:rsidRPr="00EF6F6F">
      <w:pPr>
        <w:tabs>
          <w:tab w:pos="284" w:val="left"/>
        </w:tabs>
        <w:ind w:left="284"/>
      </w:pPr>
      <w:r w:rsidRPr="00EF6F6F">
        <w:t>1.1.</w:t>
      </w:r>
      <w:r w:rsidR="00667A2B" w:rsidRPr="00EF6F6F">
        <w:t xml:space="preserve"> </w:t>
      </w:r>
      <w:r w:rsidRPr="00EF6F6F">
        <w:t>POKRETNINE</w:t>
      </w:r>
    </w:p>
    <w:p w:rsidRDefault="000E2207" w:rsidP="0027258D" w:rsidR="00003DFF" w:rsidRPr="00EF6F6F">
      <w:pPr>
        <w:jc w:val="both"/>
      </w:pPr>
      <w:r w:rsidRPr="00EF6F6F">
        <w:tab/>
        <w:t xml:space="preserve">Dužnik </w:t>
      </w:r>
      <w:r w:rsidR="0027258D">
        <w:t>nema</w:t>
      </w:r>
      <w:r w:rsidRPr="00EF6F6F">
        <w:t xml:space="preserve"> pokretnina </w:t>
      </w:r>
      <w:r w:rsidR="0027258D">
        <w:t xml:space="preserve"> </w:t>
      </w:r>
    </w:p>
    <w:p w:rsidRDefault="000E2207" w:rsidP="000E2207" w:rsidR="000E2207" w:rsidRPr="00EF6F6F">
      <w:pPr>
        <w:tabs>
          <w:tab w:pos="360" w:val="left"/>
        </w:tabs>
        <w:jc w:val="both"/>
      </w:pPr>
      <w:r w:rsidRPr="00EF6F6F">
        <w:tab/>
      </w:r>
      <w:r w:rsidRPr="00EF6F6F">
        <w:tab/>
      </w:r>
      <w:r w:rsidRPr="00EF6F6F">
        <w:tab/>
      </w:r>
    </w:p>
    <w:p w:rsidRDefault="00667A2B" w:rsidP="000E2207" w:rsidR="000E2207" w:rsidRPr="00EF6F6F">
      <w:pPr>
        <w:numPr>
          <w:ilvl w:val="1"/>
          <w:numId w:val="3"/>
        </w:numPr>
        <w:tabs>
          <w:tab w:pos="284" w:val="left"/>
        </w:tabs>
      </w:pPr>
      <w:r w:rsidRPr="00EF6F6F">
        <w:t xml:space="preserve"> </w:t>
      </w:r>
      <w:r w:rsidR="000E2207" w:rsidRPr="00EF6F6F">
        <w:t>NEKRETNINE</w:t>
      </w:r>
    </w:p>
    <w:p w:rsidRDefault="004E0693" w:rsidP="002777BC" w:rsidR="004E0693">
      <w:pPr>
        <w:pStyle w:val="TableContents"/>
        <w:jc w:val="both"/>
        <w:rPr>
          <w:rFonts w:cs="Times New Roman"/>
          <w:bCs/>
        </w:rPr>
      </w:pPr>
      <w:r>
        <w:tab/>
      </w:r>
      <w:r w:rsidR="00667A2B" w:rsidRPr="003D13E5">
        <w:t xml:space="preserve"> </w:t>
      </w:r>
      <w:r w:rsidRPr="003D13E5">
        <w:rPr>
          <w:rFonts w:cs="Times New Roman"/>
          <w:bCs/>
        </w:rPr>
        <w:t>-</w:t>
      </w:r>
      <w:r w:rsidR="00CD7203">
        <w:rPr>
          <w:rFonts w:cs="Times New Roman"/>
          <w:bCs/>
        </w:rPr>
        <w:t xml:space="preserve"> </w:t>
      </w:r>
      <w:r w:rsidRPr="003D13E5">
        <w:rPr>
          <w:rFonts w:cs="Times New Roman"/>
          <w:bCs/>
        </w:rPr>
        <w:t xml:space="preserve">upisana u zemljišne knjige Općinskog suda u Kutini, </w:t>
      </w:r>
      <w:r w:rsidR="003D13E5">
        <w:rPr>
          <w:rFonts w:cs="Times New Roman"/>
          <w:bCs/>
        </w:rPr>
        <w:t xml:space="preserve">zemljišnoknjižnog odjela </w:t>
      </w:r>
      <w:r w:rsidR="003D13E5">
        <w:rPr>
          <w:rFonts w:cs="Times New Roman"/>
          <w:bCs/>
        </w:rPr>
        <w:tab/>
      </w:r>
      <w:r w:rsidR="003D13E5" w:rsidRPr="003D13E5">
        <w:rPr>
          <w:rFonts w:cs="Times New Roman"/>
          <w:bCs/>
        </w:rPr>
        <w:t xml:space="preserve">Kutina, </w:t>
      </w:r>
      <w:r w:rsidRPr="003D13E5">
        <w:rPr>
          <w:rFonts w:cs="Times New Roman"/>
          <w:bCs/>
        </w:rPr>
        <w:t>u zk. ul. 7066, kč.br. 8263/1,</w:t>
      </w:r>
      <w:r w:rsidR="006C5C1C">
        <w:rPr>
          <w:rFonts w:cs="Times New Roman"/>
          <w:bCs/>
        </w:rPr>
        <w:t xml:space="preserve"> k.o. Kutina, </w:t>
      </w:r>
      <w:r w:rsidR="002777BC">
        <w:rPr>
          <w:rFonts w:cs="Times New Roman"/>
          <w:bCs/>
        </w:rPr>
        <w:t>1.</w:t>
      </w:r>
      <w:r w:rsidR="003D13E5">
        <w:rPr>
          <w:rFonts w:cs="Times New Roman"/>
          <w:bCs/>
        </w:rPr>
        <w:t>suvlasnički dio: 61/100</w:t>
      </w:r>
      <w:r w:rsidR="002777BC">
        <w:rPr>
          <w:rFonts w:cs="Times New Roman"/>
          <w:bCs/>
        </w:rPr>
        <w:t xml:space="preserve">, u naravi </w:t>
      </w:r>
      <w:r w:rsidR="002777BC">
        <w:rPr>
          <w:rFonts w:cs="Times New Roman"/>
          <w:bCs/>
        </w:rPr>
        <w:tab/>
        <w:t>oranica</w:t>
      </w:r>
      <w:r w:rsidR="00445750">
        <w:rPr>
          <w:rFonts w:cs="Times New Roman"/>
          <w:bCs/>
        </w:rPr>
        <w:t xml:space="preserve">, opterećena razlučnim pravom u korist RH, Ministarstvo financija za iznos </w:t>
      </w:r>
      <w:r w:rsidR="00CD7203">
        <w:rPr>
          <w:rFonts w:cs="Times New Roman"/>
          <w:bCs/>
        </w:rPr>
        <w:tab/>
      </w:r>
      <w:r w:rsidR="00445750">
        <w:rPr>
          <w:rFonts w:cs="Times New Roman"/>
          <w:bCs/>
        </w:rPr>
        <w:t>102.628,53</w:t>
      </w:r>
      <w:r w:rsidR="00CD7203">
        <w:rPr>
          <w:rFonts w:cs="Times New Roman"/>
          <w:bCs/>
        </w:rPr>
        <w:t xml:space="preserve"> kn</w:t>
      </w:r>
      <w:r w:rsidR="00445750">
        <w:rPr>
          <w:rFonts w:cs="Times New Roman"/>
          <w:bCs/>
        </w:rPr>
        <w:t xml:space="preserve">, </w:t>
      </w:r>
      <w:r w:rsidR="00CD7203">
        <w:rPr>
          <w:rFonts w:cs="Times New Roman"/>
          <w:bCs/>
        </w:rPr>
        <w:t xml:space="preserve">te je </w:t>
      </w:r>
      <w:r w:rsidR="00445750">
        <w:rPr>
          <w:rFonts w:cs="Times New Roman"/>
          <w:bCs/>
        </w:rPr>
        <w:t>zabilježeno pokretanje ovrhe pod br.</w:t>
      </w:r>
      <w:r w:rsidR="00CD7203">
        <w:rPr>
          <w:rFonts w:cs="Times New Roman"/>
          <w:bCs/>
        </w:rPr>
        <w:t xml:space="preserve"> Ovr-</w:t>
      </w:r>
      <w:r w:rsidR="00445750">
        <w:rPr>
          <w:rFonts w:cs="Times New Roman"/>
          <w:bCs/>
        </w:rPr>
        <w:t>106/14</w:t>
      </w:r>
    </w:p>
    <w:p w:rsidRDefault="002777BC" w:rsidP="00445750" w:rsidR="00445750" w:rsidRPr="002777BC">
      <w:pPr>
        <w:pStyle w:val="TableContents"/>
        <w:jc w:val="both"/>
        <w:rPr>
          <w:bCs/>
        </w:rPr>
      </w:pPr>
      <w:r>
        <w:rPr>
          <w:rFonts w:cs="Times New Roman"/>
          <w:bCs/>
        </w:rPr>
        <w:tab/>
      </w:r>
      <w:r w:rsidRPr="003D13E5">
        <w:rPr>
          <w:rFonts w:cs="Times New Roman"/>
          <w:bCs/>
        </w:rPr>
        <w:t>-</w:t>
      </w:r>
      <w:r w:rsidR="00CD7203">
        <w:rPr>
          <w:rFonts w:cs="Times New Roman"/>
          <w:bCs/>
        </w:rPr>
        <w:t xml:space="preserve"> </w:t>
      </w:r>
      <w:r w:rsidRPr="003D13E5">
        <w:rPr>
          <w:rFonts w:cs="Times New Roman"/>
          <w:bCs/>
        </w:rPr>
        <w:t xml:space="preserve">upisana u zemljišne knjige Općinskog suda u Kutini, </w:t>
      </w:r>
      <w:r>
        <w:rPr>
          <w:rFonts w:cs="Times New Roman"/>
          <w:bCs/>
        </w:rPr>
        <w:t xml:space="preserve">zemljišnoknjižnog odjela </w:t>
      </w:r>
      <w:r>
        <w:rPr>
          <w:rFonts w:cs="Times New Roman"/>
          <w:bCs/>
        </w:rPr>
        <w:tab/>
      </w:r>
      <w:r w:rsidRPr="003D13E5">
        <w:rPr>
          <w:rFonts w:cs="Times New Roman"/>
          <w:bCs/>
        </w:rPr>
        <w:t xml:space="preserve">Kutina, u zk. ul. </w:t>
      </w:r>
      <w:r>
        <w:rPr>
          <w:rFonts w:cs="Times New Roman"/>
          <w:bCs/>
        </w:rPr>
        <w:t>6322</w:t>
      </w:r>
      <w:r w:rsidRPr="003D13E5">
        <w:rPr>
          <w:rFonts w:cs="Times New Roman"/>
          <w:bCs/>
        </w:rPr>
        <w:t xml:space="preserve">, kč.br. </w:t>
      </w:r>
      <w:r>
        <w:rPr>
          <w:rFonts w:cs="Times New Roman"/>
          <w:bCs/>
        </w:rPr>
        <w:t>3748/6</w:t>
      </w:r>
      <w:r w:rsidRPr="003D13E5">
        <w:rPr>
          <w:rFonts w:cs="Times New Roman"/>
          <w:bCs/>
        </w:rPr>
        <w:t>,</w:t>
      </w:r>
      <w:r>
        <w:rPr>
          <w:rFonts w:cs="Times New Roman"/>
          <w:bCs/>
        </w:rPr>
        <w:t xml:space="preserve"> k.o. Kutina, u naravi stambeno-poslovna zgrada, </w:t>
      </w:r>
      <w:r>
        <w:rPr>
          <w:rFonts w:cs="Times New Roman"/>
          <w:bCs/>
        </w:rPr>
        <w:tab/>
        <w:t xml:space="preserve">dvorište i staza, 6. suvlasnički dio: 3/105 etažno vlasništvo (E-6), 1. dijela nekretnina </w:t>
      </w:r>
      <w:r>
        <w:rPr>
          <w:rFonts w:cs="Times New Roman"/>
          <w:bCs/>
        </w:rPr>
        <w:tab/>
      </w:r>
      <w:r w:rsidR="004E0693" w:rsidRPr="003D13E5">
        <w:rPr>
          <w:rFonts w:cs="Times New Roman"/>
          <w:bCs/>
        </w:rPr>
        <w:t xml:space="preserve">povezano sa vlasništvom poslovnog prostora </w:t>
      </w:r>
      <w:r>
        <w:rPr>
          <w:rFonts w:cs="Times New Roman"/>
          <w:bCs/>
        </w:rPr>
        <w:t xml:space="preserve"> „PP6“ koji se nalazi u prizemlju ukupne </w:t>
      </w:r>
      <w:r>
        <w:rPr>
          <w:rFonts w:cs="Times New Roman"/>
          <w:bCs/>
        </w:rPr>
        <w:tab/>
      </w:r>
      <w:r w:rsidR="004E0693" w:rsidRPr="003D13E5">
        <w:rPr>
          <w:rFonts w:cs="Times New Roman"/>
          <w:bCs/>
        </w:rPr>
        <w:t>površine 34,01 m2</w:t>
      </w:r>
      <w:r w:rsidR="00445750">
        <w:rPr>
          <w:rFonts w:cs="Times New Roman"/>
          <w:bCs/>
        </w:rPr>
        <w:t>,</w:t>
      </w:r>
      <w:r w:rsidR="00445750" w:rsidRPr="00445750">
        <w:rPr>
          <w:rFonts w:cs="Times New Roman"/>
          <w:bCs/>
        </w:rPr>
        <w:t xml:space="preserve"> </w:t>
      </w:r>
      <w:r w:rsidR="00445750">
        <w:rPr>
          <w:rFonts w:cs="Times New Roman"/>
          <w:bCs/>
        </w:rPr>
        <w:t xml:space="preserve">opterećena razlučnim pravom u korist Zagrebačke Banke d.d. za </w:t>
      </w:r>
      <w:r w:rsidR="006C3143">
        <w:rPr>
          <w:rFonts w:cs="Times New Roman"/>
          <w:bCs/>
        </w:rPr>
        <w:tab/>
      </w:r>
      <w:r w:rsidR="00445750">
        <w:rPr>
          <w:rFonts w:cs="Times New Roman"/>
          <w:bCs/>
        </w:rPr>
        <w:t xml:space="preserve">iznos od 181.000,00 EUR, </w:t>
      </w:r>
      <w:r w:rsidR="006C3143">
        <w:rPr>
          <w:rFonts w:cs="Times New Roman"/>
          <w:bCs/>
        </w:rPr>
        <w:t xml:space="preserve">te </w:t>
      </w:r>
      <w:r w:rsidR="00445750">
        <w:rPr>
          <w:rFonts w:cs="Times New Roman"/>
          <w:bCs/>
        </w:rPr>
        <w:t>R</w:t>
      </w:r>
      <w:r w:rsidR="006C3143">
        <w:rPr>
          <w:rFonts w:cs="Times New Roman"/>
          <w:bCs/>
        </w:rPr>
        <w:t>H</w:t>
      </w:r>
      <w:r w:rsidR="00445750">
        <w:rPr>
          <w:rFonts w:cs="Times New Roman"/>
          <w:bCs/>
        </w:rPr>
        <w:t xml:space="preserve"> Ministarstva Financija za iznos od 102.628,53</w:t>
      </w:r>
      <w:r w:rsidR="006C3143">
        <w:rPr>
          <w:rFonts w:cs="Times New Roman"/>
          <w:bCs/>
        </w:rPr>
        <w:t xml:space="preserve"> kn, </w:t>
      </w:r>
      <w:r w:rsidR="006C3143">
        <w:rPr>
          <w:rFonts w:cs="Times New Roman"/>
          <w:bCs/>
        </w:rPr>
        <w:tab/>
        <w:t>kao</w:t>
      </w:r>
      <w:r w:rsidR="00445750">
        <w:rPr>
          <w:rFonts w:cs="Times New Roman"/>
          <w:bCs/>
        </w:rPr>
        <w:t xml:space="preserve"> i AUTOCOMMERC</w:t>
      </w:r>
      <w:r w:rsidR="006C3143">
        <w:rPr>
          <w:rFonts w:cs="Times New Roman"/>
          <w:bCs/>
        </w:rPr>
        <w:t>E</w:t>
      </w:r>
      <w:r w:rsidR="00445750">
        <w:rPr>
          <w:rFonts w:cs="Times New Roman"/>
          <w:bCs/>
        </w:rPr>
        <w:t xml:space="preserve"> HRVATSKA d.o.o. za iznos od 700.000,00 kn, </w:t>
      </w:r>
      <w:r w:rsidR="006C3143">
        <w:rPr>
          <w:rFonts w:cs="Times New Roman"/>
          <w:bCs/>
        </w:rPr>
        <w:t xml:space="preserve">te je </w:t>
      </w:r>
      <w:r w:rsidR="006C3143">
        <w:rPr>
          <w:rFonts w:cs="Times New Roman"/>
          <w:bCs/>
        </w:rPr>
        <w:tab/>
      </w:r>
      <w:r w:rsidR="00445750">
        <w:rPr>
          <w:rFonts w:cs="Times New Roman"/>
          <w:bCs/>
        </w:rPr>
        <w:t xml:space="preserve">zabilježeno pokretanje ovrhe pod br. </w:t>
      </w:r>
      <w:r w:rsidR="006C3143">
        <w:rPr>
          <w:rFonts w:cs="Times New Roman"/>
          <w:bCs/>
        </w:rPr>
        <w:t>Ovr-</w:t>
      </w:r>
      <w:r w:rsidR="00445750">
        <w:rPr>
          <w:rFonts w:cs="Times New Roman"/>
          <w:bCs/>
        </w:rPr>
        <w:t>1496/17</w:t>
      </w:r>
    </w:p>
    <w:p w:rsidRDefault="004E0693" w:rsidP="000E2207" w:rsidR="004E0693" w:rsidRPr="00EF6F6F">
      <w:pPr>
        <w:tabs>
          <w:tab w:pos="284" w:val="left"/>
          <w:tab w:pos="426" w:val="left"/>
        </w:tabs>
        <w:jc w:val="both"/>
      </w:pPr>
    </w:p>
    <w:p w:rsidRDefault="000E2207" w:rsidP="000E2207" w:rsidR="000E2207" w:rsidRPr="00EF6F6F">
      <w:pPr>
        <w:ind w:left="645"/>
        <w:jc w:val="both"/>
      </w:pPr>
    </w:p>
    <w:p w:rsidRDefault="000E2207" w:rsidP="000E2207" w:rsidR="000E2207" w:rsidRPr="00EF6F6F">
      <w:pPr>
        <w:tabs>
          <w:tab w:pos="284" w:val="left"/>
        </w:tabs>
      </w:pPr>
      <w:r w:rsidRPr="00EF6F6F">
        <w:rPr>
          <w:b/>
        </w:rPr>
        <w:tab/>
      </w:r>
      <w:r w:rsidRPr="00EF6F6F">
        <w:t xml:space="preserve">1.3. </w:t>
      </w:r>
      <w:r w:rsidR="00667A2B" w:rsidRPr="00EF6F6F">
        <w:t xml:space="preserve"> </w:t>
      </w:r>
      <w:r w:rsidRPr="00EF6F6F">
        <w:t>POTRAŽIVANJA STEČAJNOG DUŽNIKA</w:t>
      </w:r>
    </w:p>
    <w:p w:rsidRDefault="000E2207" w:rsidP="00667A2B" w:rsidR="000E2207" w:rsidRPr="00EF6F6F">
      <w:pPr>
        <w:tabs>
          <w:tab w:pos="360" w:val="left"/>
        </w:tabs>
        <w:jc w:val="both"/>
      </w:pPr>
      <w:r w:rsidRPr="00EF6F6F">
        <w:tab/>
      </w:r>
      <w:r w:rsidRPr="00EF6F6F">
        <w:tab/>
      </w:r>
      <w:r w:rsidR="00667A2B" w:rsidRPr="00EF6F6F">
        <w:t xml:space="preserve"> </w:t>
      </w:r>
      <w:r w:rsidRPr="00EF6F6F">
        <w:t xml:space="preserve">Stečajni dužnik </w:t>
      </w:r>
      <w:r w:rsidR="0027258D">
        <w:t>nema naplativih</w:t>
      </w:r>
      <w:r w:rsidRPr="00EF6F6F">
        <w:t xml:space="preserve"> potraživanja</w:t>
      </w:r>
      <w:r w:rsidR="00003DFF" w:rsidRPr="00EF6F6F">
        <w:t xml:space="preserve"> </w:t>
      </w:r>
      <w:r w:rsidR="0027258D">
        <w:t xml:space="preserve"> 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</w:r>
      <w:r w:rsidRPr="00EF6F6F">
        <w:tab/>
        <w:t xml:space="preserve">   </w:t>
      </w:r>
      <w:r w:rsidRPr="00EF6F6F">
        <w:tab/>
      </w:r>
      <w:r w:rsidRPr="00EF6F6F">
        <w:tab/>
      </w:r>
    </w:p>
    <w:p w:rsidRDefault="000E2207" w:rsidP="000E2207" w:rsidR="000E2207" w:rsidRPr="00EF6F6F">
      <w:pPr>
        <w:tabs>
          <w:tab w:pos="284" w:val="left"/>
        </w:tabs>
      </w:pPr>
      <w:r w:rsidRPr="00EF6F6F">
        <w:rPr>
          <w:b/>
        </w:rPr>
        <w:tab/>
      </w:r>
      <w:r w:rsidRPr="00EF6F6F">
        <w:t xml:space="preserve">1.4. </w:t>
      </w:r>
      <w:r w:rsidR="00667A2B" w:rsidRPr="00EF6F6F">
        <w:t xml:space="preserve"> </w:t>
      </w:r>
      <w:r w:rsidRPr="00EF6F6F">
        <w:t>PARNICE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</w:r>
      <w:r w:rsidRPr="00EF6F6F">
        <w:tab/>
      </w:r>
      <w:r w:rsidR="00667A2B" w:rsidRPr="00EF6F6F">
        <w:t xml:space="preserve"> </w:t>
      </w:r>
      <w:r w:rsidRPr="00EF6F6F">
        <w:t>Stečajni dužnik nema parnica koje vodi u svoju korist</w:t>
      </w:r>
    </w:p>
    <w:p w:rsidRDefault="000E2207" w:rsidP="000E2207" w:rsidR="000E2207" w:rsidRPr="00EF6F6F"/>
    <w:p w:rsidRDefault="000E2207" w:rsidP="000E2207" w:rsidR="000E2207"/>
    <w:p w:rsidRDefault="006C3143" w:rsidP="000E2207" w:rsidR="006C3143"/>
    <w:p w:rsidRDefault="006C3143" w:rsidP="000E2207" w:rsidR="006C3143"/>
    <w:p w:rsidRDefault="006C3143" w:rsidP="000E2207" w:rsidR="006C3143" w:rsidRPr="00EF6F6F"/>
    <w:p w:rsidRDefault="006A45D1" w:rsidP="000E2207" w:rsidR="006A45D1">
      <w:pPr>
        <w:rPr>
          <w:b/>
        </w:rPr>
      </w:pPr>
    </w:p>
    <w:p w:rsidRDefault="00667A2B" w:rsidP="000E2207" w:rsidR="000E2207" w:rsidRPr="00EF6F6F">
      <w:pPr>
        <w:rPr>
          <w:b/>
        </w:rPr>
      </w:pPr>
      <w:r w:rsidRPr="00EF6F6F">
        <w:rPr>
          <w:b/>
        </w:rPr>
        <w:t>2.</w:t>
      </w:r>
      <w:r w:rsidRPr="00EF6F6F">
        <w:rPr>
          <w:b/>
        </w:rPr>
        <w:tab/>
      </w:r>
      <w:r w:rsidR="000E2207" w:rsidRPr="00EF6F6F">
        <w:rPr>
          <w:b/>
        </w:rPr>
        <w:t xml:space="preserve">POPIS VJEROVNIKA </w:t>
      </w:r>
    </w:p>
    <w:p w:rsidRDefault="00667A2B" w:rsidP="000E2207" w:rsidR="00667A2B"/>
    <w:p w:rsidRDefault="006A45D1" w:rsidP="000E2207" w:rsidR="006A45D1" w:rsidRPr="00EF6F6F"/>
    <w:p w:rsidRDefault="000E2207" w:rsidP="000E2207" w:rsidR="000E2207">
      <w:pPr>
        <w:tabs>
          <w:tab w:pos="284" w:val="left"/>
        </w:tabs>
        <w:rPr>
          <w:bCs/>
        </w:rPr>
      </w:pPr>
      <w:r w:rsidRPr="00EF6F6F">
        <w:rPr>
          <w:bCs/>
        </w:rPr>
        <w:tab/>
      </w:r>
      <w:r w:rsidR="0057505D">
        <w:rPr>
          <w:bCs/>
        </w:rPr>
        <w:tab/>
      </w:r>
      <w:r w:rsidRPr="00EF6F6F">
        <w:rPr>
          <w:bCs/>
        </w:rPr>
        <w:t>PRVI  VIŠI  ISPLATNI  RED:</w:t>
      </w:r>
      <w:r w:rsidR="006A45D1">
        <w:rPr>
          <w:bCs/>
        </w:rPr>
        <w:t xml:space="preserve"> 1</w:t>
      </w:r>
    </w:p>
    <w:p w:rsidRDefault="0057505D" w:rsidP="000E2207" w:rsidR="0057505D">
      <w:pPr>
        <w:tabs>
          <w:tab w:pos="284" w:val="left"/>
        </w:tabs>
        <w:rPr>
          <w:bCs/>
        </w:rPr>
      </w:pPr>
    </w:p>
    <w:p w:rsidRDefault="00750AC3" w:rsidP="0057505D" w:rsidR="0057505D">
      <w:pPr>
        <w:tabs>
          <w:tab w:pos="284" w:val="left"/>
        </w:tabs>
        <w:rPr>
          <w:bCs/>
        </w:rPr>
      </w:pPr>
      <w:r>
        <w:rPr>
          <w:bCs/>
        </w:rPr>
        <w:t>-</w:t>
      </w:r>
      <w:r w:rsidRPr="00750AC3">
        <w:rPr>
          <w:bCs/>
        </w:rPr>
        <w:t xml:space="preserve"> </w:t>
      </w:r>
      <w:r w:rsidRPr="00EF6F6F">
        <w:rPr>
          <w:bCs/>
        </w:rPr>
        <w:t>RH Ministarstvo financija, Porezna uprava</w:t>
      </w:r>
    </w:p>
    <w:p w:rsidRDefault="0057505D" w:rsidP="0057505D" w:rsidR="00750AC3" w:rsidRPr="00EF6F6F">
      <w:pPr>
        <w:tabs>
          <w:tab w:pos="284" w:val="left"/>
        </w:tabs>
        <w:rPr>
          <w:bCs/>
        </w:rPr>
      </w:pPr>
      <w:r>
        <w:rPr>
          <w:bCs/>
        </w:rPr>
        <w:t xml:space="preserve">  </w:t>
      </w:r>
      <w:r w:rsidR="00750AC3" w:rsidRPr="00EF6F6F">
        <w:rPr>
          <w:bCs/>
        </w:rPr>
        <w:t>Zagreb, Avenija Dubrovnik 11</w:t>
      </w:r>
    </w:p>
    <w:p w:rsidRDefault="0057505D" w:rsidP="000E2207" w:rsidR="00750AC3">
      <w:pPr>
        <w:tabs>
          <w:tab w:pos="284" w:val="left"/>
        </w:tabs>
        <w:rPr>
          <w:bCs/>
        </w:rPr>
      </w:pPr>
      <w:r>
        <w:rPr>
          <w:bCs/>
        </w:rPr>
        <w:t xml:space="preserve">  </w:t>
      </w:r>
      <w:r w:rsidR="00750AC3">
        <w:rPr>
          <w:bCs/>
        </w:rPr>
        <w:t>Dug…………………………………………………………</w:t>
      </w:r>
      <w:r>
        <w:rPr>
          <w:bCs/>
        </w:rPr>
        <w:t>……….</w:t>
      </w:r>
      <w:r w:rsidR="00750AC3">
        <w:rPr>
          <w:bCs/>
        </w:rPr>
        <w:t>……………70.089,12 kn</w:t>
      </w:r>
    </w:p>
    <w:p w:rsidRDefault="0074500C" w:rsidP="000E2207" w:rsidR="0074500C" w:rsidRPr="00EF6F6F">
      <w:pPr>
        <w:tabs>
          <w:tab w:pos="284" w:val="left"/>
        </w:tabs>
        <w:rPr>
          <w:bCs/>
        </w:rPr>
      </w:pPr>
      <w:r>
        <w:rPr>
          <w:bCs/>
        </w:rPr>
        <w:t xml:space="preserve"> </w:t>
      </w:r>
    </w:p>
    <w:p w:rsidRDefault="000E2207" w:rsidP="000E2207" w:rsidR="000E2207" w:rsidRPr="00EF6F6F">
      <w:pPr>
        <w:rPr>
          <w:bCs/>
        </w:rPr>
      </w:pPr>
      <w:r w:rsidRPr="00EF6F6F">
        <w:rPr>
          <w:b/>
          <w:bCs/>
        </w:rPr>
        <w:t xml:space="preserve">     </w:t>
      </w:r>
    </w:p>
    <w:p w:rsidRDefault="000E2207" w:rsidP="000E2207" w:rsidR="000E2207" w:rsidRPr="00EF6F6F">
      <w:pPr>
        <w:tabs>
          <w:tab w:pos="284" w:val="left"/>
        </w:tabs>
        <w:rPr>
          <w:bCs/>
        </w:rPr>
      </w:pPr>
      <w:r w:rsidRPr="00EF6F6F">
        <w:rPr>
          <w:bCs/>
        </w:rPr>
        <w:tab/>
      </w:r>
      <w:r w:rsidR="0057505D">
        <w:rPr>
          <w:bCs/>
        </w:rPr>
        <w:t xml:space="preserve">   </w:t>
      </w:r>
      <w:r w:rsidR="0057505D">
        <w:rPr>
          <w:bCs/>
        </w:rPr>
        <w:tab/>
      </w:r>
      <w:r w:rsidRPr="00EF6F6F">
        <w:rPr>
          <w:bCs/>
        </w:rPr>
        <w:t xml:space="preserve">DRUGI VIŠI ISPLATNI RED:  </w:t>
      </w:r>
      <w:r w:rsidR="006A45D1">
        <w:rPr>
          <w:bCs/>
        </w:rPr>
        <w:t>10</w:t>
      </w:r>
    </w:p>
    <w:p w:rsidRDefault="000E2207" w:rsidP="000E2207" w:rsidR="000E2207" w:rsidRPr="00EF6F6F">
      <w:pPr>
        <w:rPr>
          <w:b/>
          <w:bCs/>
        </w:rPr>
      </w:pPr>
    </w:p>
    <w:p w:rsidRDefault="0057505D" w:rsidP="0057505D" w:rsidR="0057505D">
      <w:pPr>
        <w:tabs>
          <w:tab w:pos="284" w:val="left"/>
        </w:tabs>
        <w:rPr>
          <w:bCs/>
        </w:rPr>
      </w:pPr>
      <w:r>
        <w:rPr>
          <w:bCs/>
        </w:rPr>
        <w:t>-</w:t>
      </w:r>
      <w:r w:rsidR="000E2207" w:rsidRPr="00EF6F6F">
        <w:rPr>
          <w:bCs/>
        </w:rPr>
        <w:t>RH Ministarstvo financija, Porezna uprava</w:t>
      </w:r>
    </w:p>
    <w:p w:rsidRDefault="0057505D" w:rsidP="0057505D" w:rsidR="0057505D">
      <w:pPr>
        <w:tabs>
          <w:tab w:pos="142" w:val="left"/>
        </w:tabs>
        <w:rPr>
          <w:bCs/>
        </w:rPr>
      </w:pPr>
      <w:r>
        <w:rPr>
          <w:bCs/>
        </w:rPr>
        <w:t xml:space="preserve">  </w:t>
      </w:r>
      <w:r w:rsidR="000E2207" w:rsidRPr="00EF6F6F">
        <w:rPr>
          <w:bCs/>
        </w:rPr>
        <w:t xml:space="preserve">Zagreb, Avenija Dubrovnik </w:t>
      </w:r>
      <w:r>
        <w:rPr>
          <w:bCs/>
        </w:rPr>
        <w:t>11</w:t>
      </w:r>
      <w:r>
        <w:rPr>
          <w:bCs/>
        </w:rPr>
        <w:tab/>
      </w:r>
      <w:r w:rsidR="000E2207" w:rsidRPr="00EF6F6F">
        <w:rPr>
          <w:bCs/>
        </w:rPr>
        <w:t>Dug:....................................................................</w:t>
      </w:r>
      <w:r>
        <w:rPr>
          <w:bCs/>
        </w:rPr>
        <w:t>..</w:t>
      </w:r>
      <w:r w:rsidR="000E2207" w:rsidRPr="00EF6F6F">
        <w:rPr>
          <w:bCs/>
        </w:rPr>
        <w:t>.............................</w:t>
      </w:r>
      <w:r w:rsidR="00003DFF" w:rsidRPr="00EF6F6F">
        <w:rPr>
          <w:bCs/>
        </w:rPr>
        <w:t>......</w:t>
      </w:r>
      <w:r w:rsidR="004E0693">
        <w:rPr>
          <w:bCs/>
        </w:rPr>
        <w:t>...</w:t>
      </w:r>
      <w:r>
        <w:rPr>
          <w:bCs/>
        </w:rPr>
        <w:t>......</w:t>
      </w:r>
      <w:r w:rsidR="000E2207" w:rsidRPr="00EF6F6F">
        <w:rPr>
          <w:bCs/>
        </w:rPr>
        <w:t>...</w:t>
      </w:r>
      <w:r w:rsidR="00750AC3">
        <w:rPr>
          <w:bCs/>
        </w:rPr>
        <w:t>354.155,42</w:t>
      </w:r>
      <w:r>
        <w:rPr>
          <w:bCs/>
        </w:rPr>
        <w:t xml:space="preserve"> </w:t>
      </w:r>
      <w:r w:rsidR="000E2207" w:rsidRPr="00EF6F6F">
        <w:rPr>
          <w:bCs/>
        </w:rPr>
        <w:t>kn</w:t>
      </w:r>
      <w:r w:rsidR="00003DFF" w:rsidRPr="00EF6F6F">
        <w:rPr>
          <w:bCs/>
        </w:rPr>
        <w:t xml:space="preserve">    </w:t>
      </w:r>
      <w:r>
        <w:rPr>
          <w:bCs/>
        </w:rPr>
        <w:t xml:space="preserve">- </w:t>
      </w:r>
      <w:r w:rsidR="00BF621D">
        <w:rPr>
          <w:bCs/>
        </w:rPr>
        <w:t>CROATIA</w:t>
      </w:r>
      <w:r w:rsidR="00003DFF" w:rsidRPr="00EF6F6F">
        <w:rPr>
          <w:bCs/>
        </w:rPr>
        <w:t xml:space="preserve"> OSIGURANJE d.d.</w:t>
      </w:r>
    </w:p>
    <w:p w:rsidRDefault="0057505D" w:rsidP="0057505D" w:rsidR="00003DFF" w:rsidRPr="00EF6F6F">
      <w:pPr>
        <w:tabs>
          <w:tab w:pos="142" w:val="left"/>
        </w:tabs>
        <w:rPr>
          <w:bCs/>
        </w:rPr>
      </w:pPr>
      <w:r>
        <w:rPr>
          <w:bCs/>
        </w:rPr>
        <w:t xml:space="preserve">  </w:t>
      </w:r>
      <w:r w:rsidR="00003DFF" w:rsidRPr="00EF6F6F">
        <w:rPr>
          <w:bCs/>
        </w:rPr>
        <w:t xml:space="preserve">Zagreb, </w:t>
      </w:r>
      <w:r w:rsidR="00BF621D">
        <w:rPr>
          <w:bCs/>
        </w:rPr>
        <w:t>Vatroslava Jagića 33</w:t>
      </w:r>
    </w:p>
    <w:p w:rsidRDefault="0057505D" w:rsidP="0057505D" w:rsidR="0057505D">
      <w:pPr>
        <w:tabs>
          <w:tab w:pos="142" w:val="left"/>
        </w:tabs>
        <w:rPr>
          <w:bCs/>
        </w:rPr>
      </w:pPr>
      <w:r>
        <w:rPr>
          <w:bCs/>
        </w:rPr>
        <w:tab/>
      </w:r>
      <w:r w:rsidR="004E0693">
        <w:rPr>
          <w:bCs/>
        </w:rPr>
        <w:t>Dug:……………………………………………</w:t>
      </w:r>
      <w:r w:rsidR="00003DFF" w:rsidRPr="00EF6F6F">
        <w:rPr>
          <w:bCs/>
        </w:rPr>
        <w:t>…………</w:t>
      </w:r>
      <w:r>
        <w:rPr>
          <w:bCs/>
        </w:rPr>
        <w:t>……...</w:t>
      </w:r>
      <w:r w:rsidR="00003DFF" w:rsidRPr="00EF6F6F">
        <w:rPr>
          <w:bCs/>
        </w:rPr>
        <w:t>………</w:t>
      </w:r>
      <w:r w:rsidR="00301ECA">
        <w:rPr>
          <w:bCs/>
        </w:rPr>
        <w:t>.</w:t>
      </w:r>
      <w:r w:rsidR="00003DFF" w:rsidRPr="00EF6F6F">
        <w:rPr>
          <w:bCs/>
        </w:rPr>
        <w:t>…</w:t>
      </w:r>
      <w:r w:rsidR="00301ECA">
        <w:rPr>
          <w:bCs/>
        </w:rPr>
        <w:t>..</w:t>
      </w:r>
      <w:r w:rsidR="00003DFF" w:rsidRPr="00EF6F6F">
        <w:rPr>
          <w:bCs/>
        </w:rPr>
        <w:t>.…</w:t>
      </w:r>
      <w:r w:rsidR="00BF621D">
        <w:rPr>
          <w:bCs/>
        </w:rPr>
        <w:t>25.245,72</w:t>
      </w:r>
      <w:r w:rsidR="00003DFF" w:rsidRPr="00EF6F6F">
        <w:rPr>
          <w:bCs/>
        </w:rPr>
        <w:t xml:space="preserve"> kn</w:t>
      </w:r>
    </w:p>
    <w:p w:rsidRDefault="00BF621D" w:rsidP="0057505D" w:rsidR="000E2207">
      <w:pPr>
        <w:tabs>
          <w:tab w:pos="142" w:val="left"/>
        </w:tabs>
        <w:rPr>
          <w:bCs/>
        </w:rPr>
      </w:pPr>
      <w:r>
        <w:rPr>
          <w:bCs/>
        </w:rPr>
        <w:t>- Grad Kutina</w:t>
      </w:r>
    </w:p>
    <w:p w:rsidRDefault="00BF621D" w:rsidP="0057505D" w:rsidR="00BF621D">
      <w:pPr>
        <w:ind w:left="142"/>
        <w:rPr>
          <w:bCs/>
        </w:rPr>
      </w:pPr>
      <w:r>
        <w:rPr>
          <w:bCs/>
        </w:rPr>
        <w:t xml:space="preserve">Kutina, Trg kralja Tomislava12 </w:t>
      </w:r>
    </w:p>
    <w:p w:rsidRDefault="004E0693" w:rsidP="0057505D" w:rsidR="00106F0D">
      <w:pPr>
        <w:rPr>
          <w:bCs/>
        </w:rPr>
      </w:pPr>
      <w:r>
        <w:rPr>
          <w:bCs/>
        </w:rPr>
        <w:t xml:space="preserve">  Dug…………………………………………………………</w:t>
      </w:r>
      <w:r w:rsidR="00106F0D">
        <w:rPr>
          <w:bCs/>
        </w:rPr>
        <w:t>…</w:t>
      </w:r>
      <w:r w:rsidR="0057505D">
        <w:rPr>
          <w:bCs/>
        </w:rPr>
        <w:t>…..</w:t>
      </w:r>
      <w:r w:rsidR="00106F0D">
        <w:rPr>
          <w:bCs/>
        </w:rPr>
        <w:t>…</w:t>
      </w:r>
      <w:r>
        <w:rPr>
          <w:bCs/>
        </w:rPr>
        <w:t>...</w:t>
      </w:r>
      <w:r w:rsidR="00106F0D">
        <w:rPr>
          <w:bCs/>
        </w:rPr>
        <w:t>…………93.334,13 kn</w:t>
      </w:r>
    </w:p>
    <w:p w:rsidRDefault="00106F0D" w:rsidP="006255FC" w:rsidR="00106F0D">
      <w:pPr>
        <w:rPr>
          <w:bCs/>
        </w:rPr>
      </w:pPr>
      <w:r>
        <w:rPr>
          <w:bCs/>
        </w:rPr>
        <w:t>-FINA</w:t>
      </w:r>
    </w:p>
    <w:p w:rsidRDefault="00106F0D" w:rsidP="006255FC" w:rsidR="00106F0D">
      <w:pPr>
        <w:ind w:left="142"/>
        <w:rPr>
          <w:bCs/>
        </w:rPr>
      </w:pPr>
      <w:r>
        <w:rPr>
          <w:bCs/>
        </w:rPr>
        <w:t>Zagreb,Ulica grada Vukovara 70</w:t>
      </w:r>
    </w:p>
    <w:p w:rsidRDefault="00106F0D" w:rsidP="006255FC" w:rsidR="00106F0D">
      <w:pPr>
        <w:ind w:left="142"/>
        <w:rPr>
          <w:bCs/>
        </w:rPr>
      </w:pPr>
      <w:r>
        <w:rPr>
          <w:bCs/>
        </w:rPr>
        <w:t xml:space="preserve"> Dug……………………………………………………………</w:t>
      </w:r>
      <w:r w:rsidR="004E0693">
        <w:rPr>
          <w:bCs/>
        </w:rPr>
        <w:t>…</w:t>
      </w:r>
      <w:r>
        <w:rPr>
          <w:bCs/>
        </w:rPr>
        <w:t>……………</w:t>
      </w:r>
      <w:r w:rsidR="006255FC">
        <w:rPr>
          <w:bCs/>
        </w:rPr>
        <w:t>...</w:t>
      </w:r>
      <w:r>
        <w:rPr>
          <w:bCs/>
        </w:rPr>
        <w:t>… 592,63 kn</w:t>
      </w:r>
    </w:p>
    <w:p w:rsidRDefault="00106F0D" w:rsidP="006255FC" w:rsidR="00106F0D">
      <w:pPr>
        <w:rPr>
          <w:bCs/>
        </w:rPr>
      </w:pPr>
      <w:r>
        <w:rPr>
          <w:bCs/>
        </w:rPr>
        <w:t xml:space="preserve">-HRVATSKE VODE </w:t>
      </w:r>
    </w:p>
    <w:p w:rsidRDefault="00106F0D" w:rsidP="006255FC" w:rsidR="00106F0D">
      <w:pPr>
        <w:ind w:left="142"/>
        <w:rPr>
          <w:bCs/>
        </w:rPr>
      </w:pPr>
      <w:r>
        <w:rPr>
          <w:bCs/>
        </w:rPr>
        <w:t>Zagreb, Ulica grada Vukovara 220</w:t>
      </w:r>
    </w:p>
    <w:p w:rsidRDefault="00106F0D" w:rsidP="006255FC" w:rsidR="00106F0D">
      <w:pPr>
        <w:ind w:left="142"/>
        <w:rPr>
          <w:bCs/>
        </w:rPr>
      </w:pPr>
      <w:r>
        <w:rPr>
          <w:bCs/>
        </w:rPr>
        <w:t xml:space="preserve"> Dug………………………………………………………………</w:t>
      </w:r>
      <w:r w:rsidR="006255FC">
        <w:rPr>
          <w:bCs/>
        </w:rPr>
        <w:t>…</w:t>
      </w:r>
      <w:r>
        <w:rPr>
          <w:bCs/>
        </w:rPr>
        <w:t>…………… 9.139,51 kn</w:t>
      </w:r>
    </w:p>
    <w:p w:rsidRDefault="00106F0D" w:rsidP="006255FC" w:rsidR="00106F0D">
      <w:pPr>
        <w:rPr>
          <w:bCs/>
        </w:rPr>
      </w:pPr>
      <w:r>
        <w:rPr>
          <w:bCs/>
        </w:rPr>
        <w:t>-ZAGREBAČKA BANKA d.d.</w:t>
      </w:r>
    </w:p>
    <w:p w:rsidRDefault="00106F0D" w:rsidP="006255FC" w:rsidR="00106F0D">
      <w:pPr>
        <w:ind w:left="142"/>
        <w:rPr>
          <w:bCs/>
        </w:rPr>
      </w:pPr>
      <w:r>
        <w:rPr>
          <w:bCs/>
        </w:rPr>
        <w:t>Zagreb, Trg bana Josipa Jelačića 10</w:t>
      </w:r>
    </w:p>
    <w:p w:rsidRDefault="00106F0D" w:rsidP="006255FC" w:rsidR="00106F0D">
      <w:pPr>
        <w:ind w:left="142"/>
        <w:rPr>
          <w:bCs/>
        </w:rPr>
      </w:pPr>
      <w:r>
        <w:rPr>
          <w:bCs/>
        </w:rPr>
        <w:t xml:space="preserve"> Dug………………………………………………………………</w:t>
      </w:r>
      <w:r w:rsidR="006255FC">
        <w:rPr>
          <w:bCs/>
        </w:rPr>
        <w:t>…...</w:t>
      </w:r>
      <w:r>
        <w:rPr>
          <w:bCs/>
        </w:rPr>
        <w:t>……… .</w:t>
      </w:r>
      <w:r w:rsidR="002D604A">
        <w:rPr>
          <w:bCs/>
        </w:rPr>
        <w:t>702.677,11 kn</w:t>
      </w:r>
    </w:p>
    <w:p w:rsidRDefault="002D604A" w:rsidP="006255FC" w:rsidR="002D604A">
      <w:pPr>
        <w:rPr>
          <w:bCs/>
        </w:rPr>
      </w:pPr>
      <w:r>
        <w:rPr>
          <w:bCs/>
        </w:rPr>
        <w:t>-</w:t>
      </w:r>
      <w:r w:rsidR="0091725F">
        <w:rPr>
          <w:bCs/>
        </w:rPr>
        <w:t>AUTOCOMMERCE HRVATSKA d.o.o.</w:t>
      </w:r>
    </w:p>
    <w:p w:rsidRDefault="0091725F" w:rsidP="006255FC" w:rsidR="0091725F">
      <w:pPr>
        <w:ind w:left="142"/>
        <w:rPr>
          <w:bCs/>
        </w:rPr>
      </w:pPr>
      <w:r>
        <w:rPr>
          <w:bCs/>
        </w:rPr>
        <w:t xml:space="preserve"> Zagreb, Kovinska 22</w:t>
      </w:r>
    </w:p>
    <w:p w:rsidRDefault="0091725F" w:rsidP="006255FC" w:rsidR="0091725F">
      <w:pPr>
        <w:ind w:left="142"/>
        <w:rPr>
          <w:bCs/>
        </w:rPr>
      </w:pPr>
      <w:r>
        <w:rPr>
          <w:bCs/>
        </w:rPr>
        <w:t xml:space="preserve"> Dug……………………………………………………………………</w:t>
      </w:r>
      <w:r w:rsidR="006255FC">
        <w:rPr>
          <w:bCs/>
        </w:rPr>
        <w:t>….</w:t>
      </w:r>
      <w:r>
        <w:rPr>
          <w:bCs/>
        </w:rPr>
        <w:t>… 1.121.153,94 kn</w:t>
      </w:r>
    </w:p>
    <w:p w:rsidRDefault="0091725F" w:rsidP="006255FC" w:rsidR="0091725F">
      <w:pPr>
        <w:rPr>
          <w:bCs/>
        </w:rPr>
      </w:pPr>
      <w:r>
        <w:rPr>
          <w:bCs/>
        </w:rPr>
        <w:t>-AGRAM BANKA d.d.</w:t>
      </w:r>
    </w:p>
    <w:p w:rsidRDefault="0091725F" w:rsidP="006255FC" w:rsidR="0091725F">
      <w:pPr>
        <w:ind w:left="142"/>
        <w:rPr>
          <w:bCs/>
        </w:rPr>
      </w:pPr>
      <w:r>
        <w:rPr>
          <w:bCs/>
        </w:rPr>
        <w:t xml:space="preserve"> Zagreb, Ulica grada Vukovara 74</w:t>
      </w:r>
    </w:p>
    <w:p w:rsidRDefault="0091725F" w:rsidP="006255FC" w:rsidR="0091725F">
      <w:pPr>
        <w:ind w:left="142"/>
        <w:rPr>
          <w:bCs/>
        </w:rPr>
      </w:pPr>
      <w:r>
        <w:rPr>
          <w:bCs/>
        </w:rPr>
        <w:t xml:space="preserve"> Dug…………………………………………………………</w:t>
      </w:r>
      <w:r w:rsidR="006255FC">
        <w:rPr>
          <w:bCs/>
        </w:rPr>
        <w:t>…………...</w:t>
      </w:r>
      <w:r>
        <w:rPr>
          <w:bCs/>
        </w:rPr>
        <w:t>……..112.795,06</w:t>
      </w:r>
      <w:r w:rsidR="006255FC">
        <w:rPr>
          <w:bCs/>
        </w:rPr>
        <w:t xml:space="preserve"> kn</w:t>
      </w:r>
    </w:p>
    <w:p w:rsidRDefault="0091725F" w:rsidP="006255FC" w:rsidR="0091725F">
      <w:pPr>
        <w:rPr>
          <w:bCs/>
        </w:rPr>
      </w:pPr>
      <w:r>
        <w:rPr>
          <w:bCs/>
        </w:rPr>
        <w:t>-</w:t>
      </w:r>
      <w:r w:rsidR="00A144DD">
        <w:rPr>
          <w:bCs/>
        </w:rPr>
        <w:t>Zagrebački holding d.o.o.</w:t>
      </w:r>
    </w:p>
    <w:p w:rsidRDefault="00A144DD" w:rsidP="006255FC" w:rsidR="00A144DD">
      <w:pPr>
        <w:ind w:left="142"/>
        <w:rPr>
          <w:bCs/>
        </w:rPr>
      </w:pPr>
      <w:r>
        <w:rPr>
          <w:bCs/>
        </w:rPr>
        <w:t>Ulica grada Vukovara 41</w:t>
      </w:r>
    </w:p>
    <w:p w:rsidRDefault="00A144DD" w:rsidP="006255FC" w:rsidR="00A144DD">
      <w:pPr>
        <w:ind w:left="142"/>
        <w:rPr>
          <w:bCs/>
        </w:rPr>
      </w:pPr>
      <w:r>
        <w:rPr>
          <w:bCs/>
        </w:rPr>
        <w:t xml:space="preserve"> Dug…………………………………………………………………………</w:t>
      </w:r>
      <w:r w:rsidR="006255FC">
        <w:rPr>
          <w:bCs/>
        </w:rPr>
        <w:t>….</w:t>
      </w:r>
      <w:r>
        <w:rPr>
          <w:bCs/>
        </w:rPr>
        <w:t>…3.066,71 kn</w:t>
      </w:r>
    </w:p>
    <w:p w:rsidRDefault="00A144DD" w:rsidP="006255FC" w:rsidR="00A144DD">
      <w:pPr>
        <w:rPr>
          <w:bCs/>
        </w:rPr>
      </w:pPr>
      <w:r>
        <w:rPr>
          <w:bCs/>
        </w:rPr>
        <w:t>- HEP ELEKTRA d.o.o.</w:t>
      </w:r>
    </w:p>
    <w:p w:rsidRDefault="00A144DD" w:rsidP="006255FC" w:rsidR="00A144DD">
      <w:pPr>
        <w:ind w:left="142"/>
        <w:rPr>
          <w:bCs/>
        </w:rPr>
      </w:pPr>
      <w:r>
        <w:rPr>
          <w:bCs/>
        </w:rPr>
        <w:t xml:space="preserve"> Zagreb, Ulica grada Vukovara 37</w:t>
      </w:r>
    </w:p>
    <w:p w:rsidRDefault="00A144DD" w:rsidP="006255FC" w:rsidR="00A144DD" w:rsidRPr="00EF6F6F">
      <w:pPr>
        <w:ind w:left="142"/>
        <w:rPr>
          <w:bCs/>
        </w:rPr>
      </w:pPr>
      <w:r>
        <w:rPr>
          <w:bCs/>
        </w:rPr>
        <w:t xml:space="preserve"> Dug………………………………………………………………</w:t>
      </w:r>
      <w:r w:rsidR="006255FC">
        <w:rPr>
          <w:bCs/>
        </w:rPr>
        <w:t>…</w:t>
      </w:r>
      <w:r>
        <w:rPr>
          <w:bCs/>
        </w:rPr>
        <w:t>…………… 4.170</w:t>
      </w:r>
      <w:r w:rsidR="0074500C">
        <w:rPr>
          <w:bCs/>
        </w:rPr>
        <w:t>,79 kn</w:t>
      </w:r>
    </w:p>
    <w:p w:rsidRDefault="006255FC" w:rsidP="006255FC" w:rsidR="006255FC">
      <w:pPr>
        <w:rPr>
          <w:bCs/>
        </w:rPr>
      </w:pPr>
    </w:p>
    <w:p w:rsidRDefault="006255FC" w:rsidP="006255FC" w:rsidR="000E2207" w:rsidRPr="00EF6F6F">
      <w:pPr>
        <w:rPr>
          <w:bCs/>
        </w:rPr>
      </w:pPr>
      <w:r>
        <w:rPr>
          <w:bCs/>
        </w:rPr>
        <w:t>UKUPAN DUG: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0E2207" w:rsidRPr="00EF6F6F">
        <w:rPr>
          <w:bCs/>
        </w:rPr>
        <w:tab/>
        <w:t xml:space="preserve">                                        </w:t>
      </w:r>
      <w:r w:rsidR="00003DFF" w:rsidRPr="00EF6F6F">
        <w:rPr>
          <w:bCs/>
        </w:rPr>
        <w:t xml:space="preserve">   </w:t>
      </w:r>
      <w:r>
        <w:rPr>
          <w:bCs/>
        </w:rPr>
        <w:t xml:space="preserve">           </w:t>
      </w:r>
      <w:r w:rsidR="00A20C44">
        <w:t>2.426.407,59</w:t>
      </w:r>
      <w:r w:rsidR="006A45D1">
        <w:t xml:space="preserve"> </w:t>
      </w:r>
      <w:r w:rsidRPr="00EF6F6F">
        <w:rPr>
          <w:bCs/>
        </w:rPr>
        <w:t>kn</w:t>
      </w:r>
    </w:p>
    <w:p w:rsidRDefault="006255FC" w:rsidP="000E2207" w:rsidR="006255FC">
      <w:pPr>
        <w:ind w:left="360"/>
        <w:rPr>
          <w:bCs/>
        </w:rPr>
      </w:pPr>
    </w:p>
    <w:p w:rsidRDefault="006A45D1" w:rsidP="000E2207" w:rsidR="006A45D1">
      <w:pPr>
        <w:ind w:left="360"/>
        <w:rPr>
          <w:bCs/>
        </w:rPr>
      </w:pPr>
    </w:p>
    <w:p w:rsidRDefault="006A45D1" w:rsidP="000E2207" w:rsidR="006A45D1">
      <w:pPr>
        <w:ind w:left="360"/>
        <w:rPr>
          <w:bCs/>
        </w:rPr>
      </w:pPr>
    </w:p>
    <w:p w:rsidRDefault="006A45D1" w:rsidP="000E2207" w:rsidR="006A45D1">
      <w:pPr>
        <w:ind w:left="360"/>
        <w:rPr>
          <w:bCs/>
        </w:rPr>
      </w:pPr>
    </w:p>
    <w:p w:rsidRDefault="006A45D1" w:rsidP="000E2207" w:rsidR="006A45D1">
      <w:pPr>
        <w:ind w:left="360"/>
        <w:rPr>
          <w:bCs/>
        </w:rPr>
      </w:pPr>
    </w:p>
    <w:p w:rsidRDefault="006A45D1" w:rsidP="006255FC" w:rsidR="000E2207">
      <w:pPr>
        <w:rPr>
          <w:bCs/>
        </w:rPr>
      </w:pPr>
      <w:r>
        <w:rPr>
          <w:bCs/>
        </w:rPr>
        <w:tab/>
      </w:r>
      <w:r w:rsidR="000E2207" w:rsidRPr="00EF6F6F">
        <w:rPr>
          <w:bCs/>
        </w:rPr>
        <w:t xml:space="preserve">RAZLUČNI VJEROVNIK: </w:t>
      </w:r>
      <w:r w:rsidR="0074500C">
        <w:rPr>
          <w:bCs/>
        </w:rPr>
        <w:t>3</w:t>
      </w:r>
    </w:p>
    <w:p w:rsidRDefault="006A45D1" w:rsidP="006255FC" w:rsidR="006A45D1" w:rsidRPr="00EF6F6F">
      <w:pPr>
        <w:rPr>
          <w:bCs/>
        </w:rPr>
      </w:pPr>
    </w:p>
    <w:p w:rsidRDefault="00A20C44" w:rsidP="000E2207" w:rsidR="000E2207" w:rsidRPr="006A45D1">
      <w:pPr>
        <w:rPr>
          <w:bCs/>
        </w:rPr>
      </w:pPr>
      <w:r>
        <w:rPr>
          <w:b/>
          <w:bCs/>
        </w:rPr>
        <w:t xml:space="preserve"> -</w:t>
      </w:r>
      <w:r w:rsidRPr="006A45D1">
        <w:rPr>
          <w:bCs/>
        </w:rPr>
        <w:t>Zagrebačka banka d.d. za iznos od 181.000,00 EUR</w:t>
      </w:r>
    </w:p>
    <w:p w:rsidRDefault="00A20C44" w:rsidP="000E2207" w:rsidR="00A20C44" w:rsidRPr="006A45D1">
      <w:pPr>
        <w:rPr>
          <w:bCs/>
        </w:rPr>
      </w:pPr>
      <w:r w:rsidRPr="006A45D1">
        <w:rPr>
          <w:bCs/>
        </w:rPr>
        <w:t xml:space="preserve"> -Autocommerce Hrvatska d.o.o. za iznos 700.000,00 kn</w:t>
      </w:r>
    </w:p>
    <w:p w:rsidRDefault="00A20C44" w:rsidP="000E2207" w:rsidR="00A20C44" w:rsidRPr="006A45D1">
      <w:pPr>
        <w:rPr>
          <w:bCs/>
        </w:rPr>
      </w:pPr>
      <w:r w:rsidRPr="006A45D1">
        <w:rPr>
          <w:bCs/>
        </w:rPr>
        <w:t xml:space="preserve"> -RH, Ministarstvo financija za iznos</w:t>
      </w:r>
      <w:r w:rsidR="00062338" w:rsidRPr="006A45D1">
        <w:rPr>
          <w:bCs/>
        </w:rPr>
        <w:t xml:space="preserve"> 102.628,53 kn</w:t>
      </w: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rPr>
          <w:b/>
        </w:rPr>
      </w:pPr>
      <w:r w:rsidRPr="00EF6F6F">
        <w:rPr>
          <w:b/>
        </w:rPr>
        <w:t>3.</w:t>
      </w:r>
      <w:r w:rsidR="00667A2B" w:rsidRPr="00EF6F6F">
        <w:rPr>
          <w:b/>
        </w:rPr>
        <w:tab/>
      </w:r>
      <w:r w:rsidRPr="00EF6F6F">
        <w:rPr>
          <w:b/>
        </w:rPr>
        <w:t xml:space="preserve">PREGLED IMOVINE I OBVEZA </w:t>
      </w:r>
    </w:p>
    <w:p w:rsidRDefault="00667A2B" w:rsidP="000E2207" w:rsidR="00667A2B" w:rsidRPr="00EF6F6F">
      <w:pPr>
        <w:rPr>
          <w:b/>
        </w:rPr>
      </w:pPr>
    </w:p>
    <w:p w:rsidRDefault="000E2207" w:rsidP="000E2207" w:rsidR="000E2207" w:rsidRPr="00EF6F6F">
      <w:pPr>
        <w:tabs>
          <w:tab w:pos="360" w:val="left"/>
        </w:tabs>
      </w:pPr>
      <w:r w:rsidRPr="00EF6F6F">
        <w:tab/>
        <w:t>Pregled imovine i obveza stečajnog dužnika:</w:t>
      </w:r>
    </w:p>
    <w:p w:rsidRDefault="000E2207" w:rsidP="000E2207" w:rsidR="000E2207" w:rsidRPr="00EF6F6F"/>
    <w:p w:rsidRDefault="000E2207" w:rsidP="000E2207" w:rsidR="000E2207" w:rsidRPr="00EF6F6F">
      <w:pPr>
        <w:tabs>
          <w:tab w:pos="284" w:val="left"/>
        </w:tabs>
      </w:pPr>
      <w:r w:rsidRPr="00EF6F6F">
        <w:tab/>
        <w:t xml:space="preserve"> IMOVINA – vrijednost se ne može iskazati jer imovina nije procijenjena. </w:t>
      </w:r>
      <w:r w:rsidRPr="00EF6F6F">
        <w:tab/>
      </w:r>
      <w:r w:rsidRPr="00EF6F6F">
        <w:tab/>
      </w:r>
      <w:r w:rsidRPr="00EF6F6F">
        <w:tab/>
        <w:t xml:space="preserve"> </w:t>
      </w:r>
    </w:p>
    <w:p w:rsidRDefault="00667A2B" w:rsidP="00667A2B" w:rsidR="000E2207" w:rsidRPr="00EF6F6F">
      <w:pPr>
        <w:tabs>
          <w:tab w:pos="284" w:val="left"/>
        </w:tabs>
      </w:pPr>
      <w:r w:rsidRPr="00EF6F6F">
        <w:tab/>
        <w:t xml:space="preserve"> </w:t>
      </w:r>
      <w:r w:rsidR="000E2207" w:rsidRPr="00EF6F6F">
        <w:t>Nekretnine:...............................................</w:t>
      </w:r>
      <w:r w:rsidR="00B4747D" w:rsidRPr="00EF6F6F">
        <w:t>.</w:t>
      </w:r>
      <w:r w:rsidR="0074500C">
        <w:t>nisu procijenjene</w:t>
      </w:r>
      <w:r w:rsidR="000E2207" w:rsidRPr="00EF6F6F">
        <w:t xml:space="preserve"> </w:t>
      </w:r>
      <w:r w:rsidR="006255FC">
        <w:tab/>
        <w:t xml:space="preserve"> </w:t>
      </w:r>
      <w:r w:rsidR="006255FC">
        <w:tab/>
      </w:r>
      <w:r w:rsidR="006255FC">
        <w:tab/>
      </w:r>
      <w:r w:rsidR="006255FC">
        <w:tab/>
      </w:r>
      <w:r w:rsidR="006255FC">
        <w:tab/>
        <w:t xml:space="preserve"> </w:t>
      </w:r>
      <w:r w:rsidR="000E2207" w:rsidRPr="00EF6F6F">
        <w:t>Pokretnine:.....................................</w:t>
      </w:r>
      <w:r w:rsidR="006255FC">
        <w:t>........</w:t>
      </w:r>
      <w:r w:rsidR="000E2207" w:rsidRPr="00EF6F6F">
        <w:t>....</w:t>
      </w:r>
      <w:r w:rsidR="0074500C">
        <w:t>nema</w:t>
      </w:r>
    </w:p>
    <w:p w:rsidRDefault="000E2207" w:rsidP="000E2207" w:rsidR="000E2207" w:rsidRPr="00EF6F6F">
      <w:pPr>
        <w:tabs>
          <w:tab w:pos="360" w:val="left"/>
        </w:tabs>
        <w:ind w:left="360"/>
      </w:pPr>
      <w:r w:rsidRPr="00EF6F6F">
        <w:t>Potraživanja:..............................................</w:t>
      </w:r>
      <w:r w:rsidR="0074500C">
        <w:t>nema</w:t>
      </w:r>
      <w:r w:rsidRPr="00EF6F6F">
        <w:t xml:space="preserve"> </w:t>
      </w:r>
    </w:p>
    <w:p w:rsidRDefault="000E2207" w:rsidP="000E2207" w:rsidR="000E2207" w:rsidRPr="00EF6F6F">
      <w:pPr>
        <w:tabs>
          <w:tab w:pos="360" w:val="left"/>
          <w:tab w:pos="4680" w:val="left"/>
          <w:tab w:pos="4860" w:val="left"/>
          <w:tab w:pos="4962" w:val="left"/>
        </w:tabs>
        <w:ind w:left="360"/>
      </w:pPr>
      <w:r w:rsidRPr="00EF6F6F">
        <w:t>Parnica: ................................................</w:t>
      </w:r>
      <w:r w:rsidR="00B4747D" w:rsidRPr="00EF6F6F">
        <w:t>.....</w:t>
      </w:r>
      <w:r w:rsidRPr="00EF6F6F">
        <w:t>nema</w:t>
      </w:r>
      <w:r w:rsidRPr="00EF6F6F">
        <w:tab/>
      </w:r>
      <w:r w:rsidRPr="00EF6F6F">
        <w:tab/>
        <w:t xml:space="preserve">       </w:t>
      </w:r>
    </w:p>
    <w:p w:rsidRDefault="000E2207" w:rsidP="000E2207" w:rsidR="000E2207" w:rsidRPr="00EF6F6F">
      <w:pPr>
        <w:tabs>
          <w:tab w:pos="360" w:val="left"/>
        </w:tabs>
      </w:pPr>
    </w:p>
    <w:p w:rsidRDefault="000E2207" w:rsidP="000E2207" w:rsidR="000E220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284" w:val="left"/>
        </w:tabs>
      </w:pPr>
      <w:r w:rsidRPr="00EF6F6F">
        <w:t xml:space="preserve"> </w:t>
      </w:r>
      <w:r w:rsidRPr="00EF6F6F">
        <w:tab/>
        <w:t xml:space="preserve"> OBVEZE</w:t>
      </w:r>
    </w:p>
    <w:p w:rsidRDefault="000E2207" w:rsidP="000E2207" w:rsidR="000E220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360" w:val="left"/>
          <w:tab w:pos="4860" w:val="left"/>
        </w:tabs>
        <w:ind w:left="360"/>
      </w:pPr>
      <w:r w:rsidRPr="00EF6F6F">
        <w:t>I isplatni red .........................................</w:t>
      </w:r>
      <w:r w:rsidR="006255FC">
        <w:t>......</w:t>
      </w:r>
      <w:r w:rsidRPr="00EF6F6F">
        <w:t>......</w:t>
      </w:r>
      <w:r w:rsidR="00F343B3">
        <w:t>70.089,12</w:t>
      </w:r>
      <w:r w:rsidRPr="00EF6F6F">
        <w:t xml:space="preserve"> kn 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  <w:t>II viši isplatni red........................................</w:t>
      </w:r>
      <w:r w:rsidR="00F343B3" w:rsidRPr="00F343B3">
        <w:rPr>
          <w:bCs/>
        </w:rPr>
        <w:t xml:space="preserve"> </w:t>
      </w:r>
      <w:r w:rsidR="009C1A66">
        <w:rPr>
          <w:bCs/>
        </w:rPr>
        <w:t xml:space="preserve">2.426.407,59 </w:t>
      </w:r>
      <w:r w:rsidR="00F343B3">
        <w:rPr>
          <w:bCs/>
        </w:rPr>
        <w:t>kn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  <w:t>Razlučni vjerovnik.............</w:t>
      </w:r>
      <w:r w:rsidRPr="00EF6F6F">
        <w:rPr>
          <w:bCs/>
        </w:rPr>
        <w:t>..........</w:t>
      </w:r>
      <w:r w:rsidR="002E5797" w:rsidRPr="00EF6F6F">
        <w:rPr>
          <w:bCs/>
        </w:rPr>
        <w:t>...........</w:t>
      </w:r>
      <w:r w:rsidR="006255FC">
        <w:rPr>
          <w:bCs/>
        </w:rPr>
        <w:t>.....</w:t>
      </w:r>
      <w:r w:rsidR="002E5797" w:rsidRPr="00EF6F6F">
        <w:rPr>
          <w:bCs/>
        </w:rPr>
        <w:t>.</w:t>
      </w:r>
      <w:r w:rsidRPr="00EF6F6F">
        <w:rPr>
          <w:bCs/>
        </w:rPr>
        <w:t>..</w:t>
      </w:r>
      <w:r w:rsidR="00F343B3">
        <w:rPr>
          <w:bCs/>
        </w:rPr>
        <w:t>802.628,53</w:t>
      </w:r>
      <w:r w:rsidR="006255FC">
        <w:rPr>
          <w:bCs/>
        </w:rPr>
        <w:t>.</w:t>
      </w:r>
      <w:r w:rsidRPr="00EF6F6F">
        <w:rPr>
          <w:bCs/>
        </w:rPr>
        <w:t>kn</w:t>
      </w:r>
      <w:r w:rsidR="00F343B3">
        <w:rPr>
          <w:bCs/>
        </w:rPr>
        <w:t xml:space="preserve"> i 181.000,00 EUR</w:t>
      </w:r>
      <w:r w:rsidRPr="00EF6F6F">
        <w:rPr>
          <w:bCs/>
        </w:rPr>
        <w:t xml:space="preserve">  </w:t>
      </w:r>
    </w:p>
    <w:p w:rsidRDefault="000E2207" w:rsidP="000E2207" w:rsidR="000E2207" w:rsidRPr="00EF6F6F">
      <w:pPr>
        <w:tabs>
          <w:tab w:pos="360" w:val="left"/>
        </w:tabs>
      </w:pPr>
    </w:p>
    <w:p w:rsidRDefault="000E2207" w:rsidP="000E2207" w:rsidR="000E2207" w:rsidRPr="00EF6F6F"/>
    <w:p w:rsidRDefault="000E2207" w:rsidP="000E2207" w:rsidR="000E2207" w:rsidRPr="00EF6F6F">
      <w:pPr>
        <w:tabs>
          <w:tab w:pos="284" w:val="left"/>
        </w:tabs>
      </w:pPr>
      <w:r w:rsidRPr="00EF6F6F">
        <w:tab/>
        <w:t xml:space="preserve"> ODNOS OBVEZE / IMOVINA   </w:t>
      </w:r>
    </w:p>
    <w:p w:rsidRDefault="000E2207" w:rsidP="000E2207" w:rsidR="000E2207" w:rsidRPr="00EF6F6F"/>
    <w:p w:rsidRDefault="000E2207" w:rsidP="000E2207" w:rsidR="000E2207" w:rsidRPr="00EF6F6F">
      <w:pPr>
        <w:tabs>
          <w:tab w:pos="360" w:val="left"/>
        </w:tabs>
        <w:rPr>
          <w:b/>
        </w:rPr>
      </w:pPr>
      <w:r w:rsidRPr="00EF6F6F">
        <w:tab/>
        <w:t>Odnos obveza i imovine ne može se iskazati jer pokretnine nisu procijenjene.</w:t>
      </w: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tabs>
          <w:tab w:pos="284" w:val="left"/>
        </w:tabs>
      </w:pPr>
      <w:r w:rsidRPr="00EF6F6F">
        <w:tab/>
      </w:r>
    </w:p>
    <w:p w:rsidRDefault="000E2207" w:rsidP="000E2207" w:rsidR="000E2207">
      <w:pPr>
        <w:tabs>
          <w:tab w:pos="284" w:val="left"/>
        </w:tabs>
      </w:pPr>
    </w:p>
    <w:p w:rsidRDefault="006A45D1" w:rsidP="000E2207" w:rsidR="006A45D1">
      <w:pPr>
        <w:tabs>
          <w:tab w:pos="284" w:val="left"/>
        </w:tabs>
      </w:pPr>
    </w:p>
    <w:p w:rsidRDefault="006A45D1" w:rsidP="000E2207" w:rsidR="006A45D1">
      <w:pPr>
        <w:tabs>
          <w:tab w:pos="284" w:val="left"/>
        </w:tabs>
      </w:pPr>
    </w:p>
    <w:p w:rsidRDefault="006A45D1" w:rsidP="000E2207" w:rsidR="006A45D1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284" w:val="left"/>
        </w:tabs>
      </w:pPr>
      <w:r w:rsidRPr="00EF6F6F">
        <w:t xml:space="preserve">U Zagrebu, </w:t>
      </w:r>
      <w:r w:rsidR="0074500C">
        <w:t>21</w:t>
      </w:r>
      <w:r w:rsidRPr="00EF6F6F">
        <w:t>.0</w:t>
      </w:r>
      <w:r w:rsidR="0074500C">
        <w:t>6</w:t>
      </w:r>
      <w:r w:rsidRPr="00EF6F6F">
        <w:t>.201</w:t>
      </w:r>
      <w:r w:rsidR="0074500C">
        <w:t>9</w:t>
      </w:r>
      <w:r w:rsidRPr="00EF6F6F">
        <w:t>.</w:t>
      </w:r>
      <w:r w:rsidR="00301ECA">
        <w:t>g.</w:t>
      </w:r>
    </w:p>
    <w:p w:rsidRDefault="000E2207" w:rsidP="000E2207" w:rsidR="000E2207" w:rsidRPr="00EF6F6F"/>
    <w:p w:rsidRDefault="000E2207" w:rsidP="006A45D1" w:rsidR="000E2207" w:rsidRPr="00EF6F6F">
      <w:pPr>
        <w:jc w:val="right"/>
      </w:pP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Stečajni upravitelj</w:t>
      </w:r>
    </w:p>
    <w:p w:rsidRDefault="000E2207" w:rsidP="006A45D1" w:rsidR="000E2207" w:rsidRPr="00EF6F6F">
      <w:pPr>
        <w:jc w:val="right"/>
      </w:pP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Ante Jukić, dipl.iur.</w:t>
      </w:r>
    </w:p>
    <w:p w:rsidRDefault="000E2207" w:rsidP="000E2207" w:rsidR="000E2207" w:rsidRPr="00EF6F6F"/>
    <w:p w:rsidRDefault="000E2207" w:rsidP="000E2207" w:rsidR="000E2207" w:rsidRPr="00EF6F6F"/>
    <w:p w:rsidRDefault="000E2207" w:rsidP="000E2207" w:rsidR="000E2207"/>
    <w:p w:rsidRDefault="006255FC" w:rsidP="000E2207" w:rsidR="006255FC"/>
    <w:p w:rsidRDefault="006255FC" w:rsidP="000E2207" w:rsidR="006255FC"/>
    <w:p w:rsidRDefault="006255FC" w:rsidP="000E2207" w:rsidR="006255FC"/>
    <w:p w:rsidRDefault="006255FC" w:rsidP="000E2207" w:rsidR="006255FC"/>
    <w:p w:rsidRDefault="000E2207" w:rsidP="000E2207" w:rsidR="000E2207" w:rsidRPr="00EF6F6F"/>
    <w:p w:rsidRDefault="00667A2B" w:rsidP="00667A2B" w:rsidR="00667A2B" w:rsidRPr="00EF6F6F">
      <w:pPr>
        <w:rPr>
          <w:b/>
        </w:rPr>
      </w:pPr>
    </w:p>
    <w:p w:rsidRDefault="00667A2B" w:rsidP="00667A2B" w:rsidR="00667A2B" w:rsidRPr="00EF6F6F">
      <w:pPr>
        <w:jc w:val="center"/>
        <w:rPr>
          <w:b/>
        </w:rPr>
      </w:pPr>
      <w:r w:rsidRPr="00EF6F6F">
        <w:rPr>
          <w:b/>
        </w:rPr>
        <w:t>TRGOVAČKI SUD U ZAGREBU</w:t>
      </w:r>
      <w:r w:rsidR="00A03E3F">
        <w:rPr>
          <w:b/>
        </w:rPr>
        <w:t xml:space="preserve"> </w:t>
      </w:r>
    </w:p>
    <w:p w:rsidRDefault="00A03E3F" w:rsidP="00667A2B" w:rsidR="00667A2B" w:rsidRPr="00EF6F6F">
      <w:pPr>
        <w:jc w:val="center"/>
      </w:pPr>
      <w:r>
        <w:t>Zagreb</w:t>
      </w:r>
      <w:r w:rsidR="00667A2B" w:rsidRPr="00EF6F6F">
        <w:t xml:space="preserve">, </w:t>
      </w:r>
      <w:r>
        <w:t xml:space="preserve">Amruševa </w:t>
      </w:r>
      <w:r w:rsidR="00376B18">
        <w:t>2/II</w:t>
      </w:r>
    </w:p>
    <w:p w:rsidRDefault="00667A2B" w:rsidP="00667A2B" w:rsidR="00667A2B">
      <w:pPr>
        <w:rPr>
          <w:b/>
        </w:rPr>
      </w:pPr>
    </w:p>
    <w:p w:rsidRDefault="00301ECA" w:rsidP="00667A2B" w:rsidR="00301ECA" w:rsidRPr="00EF6F6F">
      <w:pPr>
        <w:rPr>
          <w:b/>
        </w:rPr>
      </w:pPr>
    </w:p>
    <w:p w:rsidRDefault="00667A2B" w:rsidP="00667A2B" w:rsidR="00667A2B" w:rsidRPr="00EF6F6F">
      <w:pPr>
        <w:jc w:val="right"/>
        <w:rPr>
          <w:b/>
        </w:rPr>
      </w:pPr>
      <w:r w:rsidRPr="00EF6F6F">
        <w:rPr>
          <w:b/>
        </w:rPr>
        <w:t xml:space="preserve">Posl.br. </w:t>
      </w:r>
      <w:r w:rsidR="00376B18">
        <w:rPr>
          <w:b/>
        </w:rPr>
        <w:t xml:space="preserve"> </w:t>
      </w:r>
      <w:r w:rsidRPr="00EF6F6F">
        <w:rPr>
          <w:b/>
        </w:rPr>
        <w:t xml:space="preserve"> St-</w:t>
      </w:r>
      <w:r w:rsidR="00376B18">
        <w:rPr>
          <w:b/>
        </w:rPr>
        <w:t>3390</w:t>
      </w:r>
      <w:r w:rsidRPr="00EF6F6F">
        <w:rPr>
          <w:b/>
        </w:rPr>
        <w:t>/16</w:t>
      </w:r>
    </w:p>
    <w:p w:rsidRDefault="00667A2B" w:rsidP="00667A2B" w:rsidR="00667A2B" w:rsidRPr="00EF6F6F">
      <w:pPr>
        <w:jc w:val="right"/>
      </w:pPr>
      <w:r w:rsidRPr="00EF6F6F">
        <w:t>Stečajni sudac:</w:t>
      </w:r>
      <w:r w:rsidR="00376B18">
        <w:t>Ante Galić</w:t>
      </w:r>
    </w:p>
    <w:p w:rsidRDefault="00667A2B" w:rsidP="00667A2B" w:rsidR="00667A2B" w:rsidRPr="00EF6F6F"/>
    <w:p w:rsidRDefault="00376B18" w:rsidP="00667A2B" w:rsidR="00667A2B" w:rsidRPr="00EF6F6F">
      <w:pPr>
        <w:rPr>
          <w:b/>
        </w:rPr>
      </w:pPr>
      <w:r>
        <w:rPr>
          <w:b/>
        </w:rPr>
        <w:t>AUTO PLUS</w:t>
      </w:r>
      <w:r w:rsidR="00667A2B" w:rsidRPr="00EF6F6F">
        <w:rPr>
          <w:b/>
        </w:rPr>
        <w:t xml:space="preserve">  d.o.o. u stečaju</w:t>
      </w:r>
    </w:p>
    <w:p w:rsidRDefault="00376B18" w:rsidP="00667A2B" w:rsidR="00667A2B" w:rsidRPr="00EF6F6F">
      <w:r>
        <w:t>Kutina</w:t>
      </w:r>
      <w:r w:rsidR="00667A2B" w:rsidRPr="00EF6F6F">
        <w:t xml:space="preserve">, </w:t>
      </w:r>
      <w:r>
        <w:t>Ilova, Ljudevita Gaja 13</w:t>
      </w:r>
    </w:p>
    <w:p w:rsidRDefault="001015BE" w:rsidP="001015BE" w:rsidR="001015BE" w:rsidRPr="00EF6F6F">
      <w:r w:rsidRPr="00EF6F6F">
        <w:t>OIB:</w:t>
      </w:r>
      <w:r w:rsidR="00376B18">
        <w:t>67999835221</w:t>
      </w:r>
    </w:p>
    <w:p w:rsidRDefault="000E2207" w:rsidP="000E2207" w:rsidR="000E2207">
      <w:pPr>
        <w:rPr>
          <w:b/>
        </w:rPr>
      </w:pPr>
      <w:r w:rsidRPr="00EF6F6F">
        <w:rPr>
          <w:b/>
        </w:rPr>
        <w:tab/>
      </w:r>
      <w:r w:rsidRPr="00EF6F6F">
        <w:rPr>
          <w:b/>
        </w:rPr>
        <w:tab/>
      </w:r>
      <w:r w:rsidRPr="00EF6F6F">
        <w:rPr>
          <w:b/>
        </w:rPr>
        <w:tab/>
      </w:r>
    </w:p>
    <w:p w:rsidRDefault="006A45D1" w:rsidP="000E2207" w:rsidR="006A45D1" w:rsidRPr="00EF6F6F">
      <w:pPr>
        <w:rPr>
          <w:b/>
        </w:rPr>
      </w:pPr>
    </w:p>
    <w:p w:rsidRDefault="000E2207" w:rsidP="000E2207" w:rsidR="000E2207" w:rsidRPr="00301ECA">
      <w:pPr>
        <w:jc w:val="center"/>
        <w:rPr>
          <w:b/>
        </w:rPr>
      </w:pPr>
      <w:r w:rsidRPr="00301ECA">
        <w:rPr>
          <w:b/>
        </w:rPr>
        <w:t>I Z V J E Š Ć E</w:t>
      </w:r>
    </w:p>
    <w:p w:rsidRDefault="000E2207" w:rsidP="00667A2B" w:rsidR="000E2207" w:rsidRPr="00EF6F6F">
      <w:pPr>
        <w:jc w:val="center"/>
      </w:pPr>
      <w:r w:rsidRPr="00EF6F6F">
        <w:t xml:space="preserve">za izvještajno ročište </w:t>
      </w:r>
      <w:r w:rsidR="00376B18">
        <w:t>04</w:t>
      </w:r>
      <w:r w:rsidR="00ED09A8" w:rsidRPr="00EF6F6F">
        <w:t>.0</w:t>
      </w:r>
      <w:r w:rsidR="00376B18">
        <w:t>7</w:t>
      </w:r>
      <w:r w:rsidR="00ED09A8" w:rsidRPr="00EF6F6F">
        <w:t>.201</w:t>
      </w:r>
      <w:r w:rsidR="00376B18">
        <w:t>9</w:t>
      </w:r>
      <w:r w:rsidRPr="00EF6F6F">
        <w:t>.</w:t>
      </w:r>
      <w:r w:rsidR="00667A2B" w:rsidRPr="00EF6F6F">
        <w:t>g.</w:t>
      </w:r>
    </w:p>
    <w:p w:rsidRDefault="000E2207" w:rsidP="000E2207" w:rsidR="000E2207" w:rsidRPr="00EF6F6F">
      <w:pPr>
        <w:jc w:val="center"/>
      </w:pPr>
      <w:r w:rsidRPr="00EF6F6F">
        <w:t>O GOSPODARSKOM  POLOŽAJU  STEČAJNOG  DUŽNIKA</w:t>
      </w:r>
    </w:p>
    <w:p w:rsidRDefault="00667A2B" w:rsidP="000E2207" w:rsidR="00667A2B" w:rsidRPr="00EF6F6F">
      <w:pPr>
        <w:jc w:val="center"/>
      </w:pPr>
      <w:r w:rsidRPr="00EF6F6F">
        <w:t>__________________________________________________________________________</w:t>
      </w:r>
    </w:p>
    <w:p w:rsidRDefault="000E2207" w:rsidP="000E2207" w:rsidR="000E2207" w:rsidRPr="00EF6F6F"/>
    <w:p w:rsidRDefault="000E2207" w:rsidP="000E2207" w:rsidR="000E2207" w:rsidRPr="00EF6F6F"/>
    <w:p w:rsidRDefault="00F14CB3" w:rsidP="000E2207" w:rsidR="000E2207" w:rsidRPr="00EF6F6F">
      <w:pPr>
        <w:ind w:right="23"/>
        <w:jc w:val="both"/>
      </w:pPr>
      <w:r w:rsidRPr="00EF6F6F">
        <w:t>1.</w:t>
      </w:r>
      <w:r w:rsidRPr="00EF6F6F">
        <w:tab/>
      </w:r>
      <w:r w:rsidR="000E2207" w:rsidRPr="00EF6F6F">
        <w:t>OSNOVNI  PODACI  O  STEČAJNOM  DUŽNIKU</w:t>
      </w:r>
    </w:p>
    <w:p w:rsidRDefault="006A45D1" w:rsidP="000E2207" w:rsidR="000E2207" w:rsidRPr="00EF6F6F">
      <w:pPr>
        <w:tabs>
          <w:tab w:pos="284" w:val="left"/>
        </w:tabs>
        <w:ind w:right="23"/>
        <w:jc w:val="both"/>
      </w:pPr>
      <w:r>
        <w:tab/>
        <w:t>- Naziv trgovačkog društva</w:t>
      </w:r>
      <w:r w:rsidR="000E2207" w:rsidRPr="00EF6F6F">
        <w:t>:</w:t>
      </w:r>
      <w:r>
        <w:t xml:space="preserve"> </w:t>
      </w:r>
      <w:r w:rsidR="00376B18">
        <w:t>AUTO PLUS</w:t>
      </w:r>
      <w:r w:rsidR="000E2207" w:rsidRPr="00EF6F6F">
        <w:t xml:space="preserve">  d.o.o. u stečaju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ab/>
        <w:t xml:space="preserve">- Sjedište: </w:t>
      </w:r>
      <w:r w:rsidR="00376B18">
        <w:t>Kutina</w:t>
      </w:r>
      <w:r w:rsidRPr="00EF6F6F">
        <w:t xml:space="preserve">, </w:t>
      </w:r>
      <w:r w:rsidR="00376B18">
        <w:t>Ilova, Ljudevita Gaja 13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ab/>
        <w:t xml:space="preserve">- OIB: </w:t>
      </w:r>
      <w:r w:rsidR="00376B18">
        <w:t>67999835221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ab/>
        <w:t>- Direktor:</w:t>
      </w:r>
      <w:r w:rsidR="00F14CB3" w:rsidRPr="00EF6F6F">
        <w:t xml:space="preserve"> </w:t>
      </w:r>
      <w:r w:rsidR="00376B18">
        <w:t>Radan Pekera</w:t>
      </w:r>
      <w:r w:rsidR="00ED09A8" w:rsidRPr="00EF6F6F">
        <w:t xml:space="preserve"> </w:t>
      </w:r>
      <w:r w:rsidR="00376B18">
        <w:t xml:space="preserve"> </w:t>
      </w:r>
    </w:p>
    <w:p w:rsidRDefault="000E2207" w:rsidP="00F14CB3" w:rsidR="00ED09A8" w:rsidRPr="00EF6F6F">
      <w:pPr>
        <w:tabs>
          <w:tab w:pos="284" w:val="left"/>
        </w:tabs>
        <w:ind w:right="23"/>
        <w:jc w:val="both"/>
      </w:pPr>
      <w:r w:rsidRPr="00EF6F6F">
        <w:tab/>
        <w:t>- Prijedlog za pokretanje stečajnog postupka podni</w:t>
      </w:r>
      <w:r w:rsidR="00ED09A8" w:rsidRPr="00EF6F6F">
        <w:t>jela</w:t>
      </w:r>
      <w:r w:rsidRPr="00EF6F6F">
        <w:t xml:space="preserve"> je </w:t>
      </w:r>
      <w:r w:rsidR="00ED09A8" w:rsidRPr="00EF6F6F">
        <w:t>FINA</w:t>
      </w:r>
      <w:r w:rsidRPr="00EF6F6F">
        <w:t xml:space="preserve"> </w:t>
      </w:r>
      <w:r w:rsidR="00376B18">
        <w:t xml:space="preserve"> 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 xml:space="preserve">     </w:t>
      </w:r>
      <w:r w:rsidR="00ED09A8" w:rsidRPr="00EF6F6F">
        <w:t>-</w:t>
      </w:r>
      <w:r w:rsidRPr="00EF6F6F">
        <w:t>Trgovački sud</w:t>
      </w:r>
      <w:r w:rsidR="00F14CB3" w:rsidRPr="00EF6F6F">
        <w:t xml:space="preserve"> </w:t>
      </w:r>
      <w:r w:rsidRPr="00EF6F6F">
        <w:t>u Zagrebu</w:t>
      </w:r>
      <w:r w:rsidR="006255FC">
        <w:t xml:space="preserve"> </w:t>
      </w:r>
      <w:r w:rsidRPr="00EF6F6F">
        <w:t xml:space="preserve">je Rješenjem od dana </w:t>
      </w:r>
      <w:r w:rsidR="00376B18">
        <w:t>12</w:t>
      </w:r>
      <w:r w:rsidR="00ED09A8" w:rsidRPr="00EF6F6F">
        <w:t>.</w:t>
      </w:r>
      <w:r w:rsidR="006A45D1">
        <w:t xml:space="preserve"> </w:t>
      </w:r>
      <w:r w:rsidR="00376B18">
        <w:t>ožujka</w:t>
      </w:r>
      <w:r w:rsidR="006A45D1">
        <w:t xml:space="preserve"> </w:t>
      </w:r>
      <w:r w:rsidR="00ED09A8" w:rsidRPr="00EF6F6F">
        <w:t>201</w:t>
      </w:r>
      <w:r w:rsidR="00376B18">
        <w:t>9</w:t>
      </w:r>
      <w:r w:rsidR="00ED09A8" w:rsidRPr="00EF6F6F">
        <w:t>.</w:t>
      </w:r>
      <w:r w:rsidR="006255FC">
        <w:t>g</w:t>
      </w:r>
      <w:r w:rsidR="00F14CB3" w:rsidRPr="00EF6F6F">
        <w:t xml:space="preserve"> </w:t>
      </w:r>
      <w:r w:rsidRPr="00EF6F6F">
        <w:t xml:space="preserve">otvorio stečajni </w:t>
      </w:r>
      <w:r w:rsidR="006A45D1">
        <w:tab/>
      </w:r>
      <w:r w:rsidR="006A45D1">
        <w:tab/>
        <w:t xml:space="preserve">  </w:t>
      </w:r>
      <w:r w:rsidRPr="00EF6F6F">
        <w:t>postupak</w:t>
      </w:r>
    </w:p>
    <w:p w:rsidRDefault="000E2207" w:rsidP="000E2207" w:rsidR="000E2207" w:rsidRPr="00EF6F6F">
      <w:pPr>
        <w:ind w:right="23"/>
      </w:pPr>
    </w:p>
    <w:p w:rsidRDefault="000E2207" w:rsidP="000E2207" w:rsidR="000E2207" w:rsidRPr="00EF6F6F">
      <w:pPr>
        <w:ind w:right="23"/>
      </w:pPr>
    </w:p>
    <w:p w:rsidRDefault="00F14CB3" w:rsidP="000E2207" w:rsidR="000E2207" w:rsidRPr="00EF6F6F">
      <w:pPr>
        <w:ind w:right="23"/>
      </w:pPr>
      <w:r w:rsidRPr="00EF6F6F">
        <w:t>2.</w:t>
      </w:r>
      <w:r w:rsidRPr="00EF6F6F">
        <w:tab/>
      </w:r>
      <w:r w:rsidR="000E2207" w:rsidRPr="00EF6F6F">
        <w:t>RADNJE  NAKON  OTVARANJA  STEČAJA</w:t>
      </w:r>
    </w:p>
    <w:p w:rsidRDefault="000E2207" w:rsidP="000E2207" w:rsidR="000E2207" w:rsidRPr="00EF6F6F">
      <w:pPr>
        <w:ind w:right="23" w:left="360"/>
      </w:pPr>
      <w:r w:rsidRPr="00EF6F6F">
        <w:t>- Izradio novi štambilj</w:t>
      </w:r>
    </w:p>
    <w:p w:rsidRDefault="000E2207" w:rsidP="000E2207" w:rsidR="000E2207" w:rsidRPr="00EF6F6F">
      <w:pPr>
        <w:tabs>
          <w:tab w:pos="426" w:val="left"/>
        </w:tabs>
        <w:ind w:firstLine="360" w:right="23"/>
      </w:pPr>
      <w:r w:rsidRPr="00EF6F6F">
        <w:t>- Izvršio prijavu u Državnom zavodu za statistiku</w:t>
      </w:r>
    </w:p>
    <w:p w:rsidRDefault="000E2207" w:rsidP="000E2207" w:rsidR="000E2207" w:rsidRPr="00EF6F6F">
      <w:pPr>
        <w:ind w:firstLine="360" w:right="23"/>
      </w:pPr>
      <w:r w:rsidRPr="00EF6F6F">
        <w:t xml:space="preserve">- Izvršio uvid u zadnju poreznu prijavu </w:t>
      </w:r>
    </w:p>
    <w:p w:rsidRDefault="000E2207" w:rsidP="000E2207" w:rsidR="000E2207" w:rsidRPr="00EF6F6F">
      <w:pPr>
        <w:ind w:right="23" w:left="360"/>
      </w:pPr>
      <w:r w:rsidRPr="00EF6F6F">
        <w:t xml:space="preserve">- Utvrdio stanje stečajne mase </w:t>
      </w:r>
    </w:p>
    <w:p w:rsidRDefault="000E2207" w:rsidP="000E2207" w:rsidR="000E2207" w:rsidRPr="00EF6F6F">
      <w:pPr>
        <w:ind w:firstLine="360" w:right="23"/>
      </w:pPr>
      <w:r w:rsidRPr="00EF6F6F">
        <w:t>- Izradio popis vjerovnika</w:t>
      </w:r>
    </w:p>
    <w:p w:rsidRDefault="000E2207" w:rsidP="000E2207" w:rsidR="000E2207" w:rsidRPr="00EF6F6F">
      <w:pPr>
        <w:ind w:firstLine="360" w:right="23"/>
      </w:pPr>
      <w:r w:rsidRPr="00EF6F6F">
        <w:tab/>
      </w:r>
    </w:p>
    <w:p w:rsidRDefault="000E2207" w:rsidP="000E2207" w:rsidR="000E2207" w:rsidRPr="00EF6F6F">
      <w:pPr>
        <w:ind w:right="23"/>
      </w:pPr>
    </w:p>
    <w:p w:rsidRDefault="00F14CB3" w:rsidP="000E2207" w:rsidR="000E2207" w:rsidRPr="00EF6F6F">
      <w:pPr>
        <w:ind w:right="23"/>
      </w:pPr>
      <w:r w:rsidRPr="00EF6F6F">
        <w:t>3.</w:t>
      </w:r>
      <w:r w:rsidRPr="00EF6F6F">
        <w:tab/>
      </w:r>
      <w:r w:rsidR="000E2207" w:rsidRPr="00EF6F6F">
        <w:t xml:space="preserve">GOSPODARSKI  POLOŽAJ  DUŽNIKA </w:t>
      </w:r>
    </w:p>
    <w:p w:rsidRDefault="000E2207" w:rsidP="000E2207" w:rsidR="000E2207" w:rsidRPr="00EF6F6F">
      <w:pPr>
        <w:tabs>
          <w:tab w:pos="284" w:val="left"/>
        </w:tabs>
        <w:ind w:right="23" w:left="360"/>
      </w:pPr>
      <w:r w:rsidRPr="00EF6F6F">
        <w:t xml:space="preserve">- Stečajni dužnik obavljao je poslove </w:t>
      </w:r>
      <w:r w:rsidR="00376B18">
        <w:t xml:space="preserve">kupnje i prodaje automobila </w:t>
      </w:r>
      <w:r w:rsidR="009C1A66">
        <w:t xml:space="preserve"> </w:t>
      </w:r>
    </w:p>
    <w:p w:rsidRDefault="000E2207" w:rsidP="000E2207" w:rsidR="006A45D1">
      <w:pPr>
        <w:tabs>
          <w:tab w:pos="284" w:val="left"/>
        </w:tabs>
        <w:ind w:right="23" w:left="360"/>
      </w:pPr>
      <w:r w:rsidRPr="00EF6F6F">
        <w:t xml:space="preserve">- Sjedište stečajnog dužnika je u </w:t>
      </w:r>
      <w:r w:rsidR="00376B18">
        <w:t>Kutini</w:t>
      </w:r>
      <w:r w:rsidRPr="00EF6F6F">
        <w:t xml:space="preserve">, </w:t>
      </w:r>
      <w:r w:rsidR="00376B18">
        <w:t>Ilova, Ljudevita Gaja 13</w:t>
      </w:r>
      <w:r w:rsidRPr="00EF6F6F">
        <w:t xml:space="preserve"> u zakupljenom prostoru, </w:t>
      </w:r>
      <w:r w:rsidR="006A45D1">
        <w:t xml:space="preserve">   </w:t>
      </w:r>
    </w:p>
    <w:p w:rsidRDefault="006A45D1" w:rsidP="000E2207" w:rsidR="000E2207" w:rsidRPr="00EF6F6F">
      <w:pPr>
        <w:tabs>
          <w:tab w:pos="284" w:val="left"/>
        </w:tabs>
        <w:ind w:right="23" w:left="360"/>
      </w:pPr>
      <w:r>
        <w:t xml:space="preserve">  </w:t>
      </w:r>
      <w:r w:rsidR="000E2207" w:rsidRPr="00EF6F6F">
        <w:t>koji je nakon prestanka rada otkazan.</w:t>
      </w:r>
    </w:p>
    <w:p w:rsidRDefault="000E2207" w:rsidP="000E2207" w:rsidR="000E2207" w:rsidRPr="00EF6F6F">
      <w:pPr>
        <w:ind w:right="23" w:left="360"/>
      </w:pPr>
      <w:r w:rsidRPr="00EF6F6F">
        <w:t xml:space="preserve">- Stečajni dužnik prestao je poslovati  </w:t>
      </w:r>
      <w:r w:rsidR="00ED09A8" w:rsidRPr="00EF6F6F">
        <w:t>tijekom</w:t>
      </w:r>
      <w:r w:rsidR="006A45D1">
        <w:t xml:space="preserve"> </w:t>
      </w:r>
      <w:r w:rsidRPr="00EF6F6F">
        <w:t>201</w:t>
      </w:r>
      <w:r w:rsidR="00376B18">
        <w:t>3</w:t>
      </w:r>
      <w:r w:rsidRPr="00EF6F6F">
        <w:t>. godine.</w:t>
      </w:r>
    </w:p>
    <w:p w:rsidRDefault="000E2207" w:rsidP="000E2207" w:rsidR="000E2207" w:rsidRPr="00EF6F6F">
      <w:pPr>
        <w:ind w:right="23" w:left="360"/>
      </w:pPr>
      <w:r w:rsidRPr="00EF6F6F">
        <w:t xml:space="preserve">- Stečajni dužnik nema zaposlenih radnika </w:t>
      </w:r>
    </w:p>
    <w:p w:rsidRDefault="000E2207" w:rsidP="000E2207" w:rsidR="000E2207" w:rsidRPr="00EF6F6F">
      <w:pPr>
        <w:ind w:right="23" w:left="360"/>
      </w:pPr>
    </w:p>
    <w:p w:rsidRDefault="006A45D1" w:rsidP="000E2207" w:rsidR="006A45D1" w:rsidRPr="00EF6F6F">
      <w:pPr>
        <w:ind w:right="23"/>
        <w:rPr>
          <w:b/>
        </w:rPr>
      </w:pPr>
    </w:p>
    <w:p w:rsidRDefault="00F14CB3" w:rsidP="000E2207" w:rsidR="000E2207" w:rsidRPr="00EF6F6F">
      <w:pPr>
        <w:ind w:right="23"/>
      </w:pPr>
      <w:r w:rsidRPr="00EF6F6F">
        <w:t>4.</w:t>
      </w:r>
      <w:r w:rsidRPr="00EF6F6F">
        <w:tab/>
      </w:r>
      <w:r w:rsidR="000E2207" w:rsidRPr="00EF6F6F">
        <w:t>IMOVINA  STEČAJNOG  DUŽNIKA – PREDMETI  STEČAJNE MASE</w:t>
      </w:r>
    </w:p>
    <w:p w:rsidRDefault="00301ECA" w:rsidP="000E2207" w:rsidR="00301ECA">
      <w:pPr>
        <w:tabs>
          <w:tab w:pos="284" w:val="left"/>
          <w:tab w:pos="426" w:val="left"/>
        </w:tabs>
        <w:rPr>
          <w:b/>
        </w:rPr>
      </w:pPr>
    </w:p>
    <w:p w:rsidRDefault="00301ECA" w:rsidP="006A45D1" w:rsidR="006A45D1">
      <w:pPr>
        <w:tabs>
          <w:tab w:pos="284" w:val="left"/>
          <w:tab w:pos="426" w:val="left"/>
        </w:tabs>
      </w:pPr>
      <w:r>
        <w:rPr>
          <w:b/>
        </w:rPr>
        <w:tab/>
        <w:t xml:space="preserve"> </w:t>
      </w:r>
      <w:r>
        <w:rPr>
          <w:b/>
        </w:rPr>
        <w:tab/>
      </w:r>
      <w:r w:rsidR="000E2207" w:rsidRPr="00EF6F6F">
        <w:t>POKRETNINE</w:t>
      </w:r>
    </w:p>
    <w:p w:rsidRDefault="006A45D1" w:rsidP="006A45D1" w:rsidR="00ED09A8" w:rsidRPr="00EF6F6F">
      <w:pPr>
        <w:tabs>
          <w:tab w:pos="284" w:val="left"/>
          <w:tab w:pos="426" w:val="left"/>
        </w:tabs>
      </w:pPr>
      <w:r>
        <w:t xml:space="preserve">      </w:t>
      </w:r>
      <w:r>
        <w:rPr>
          <w:b/>
        </w:rPr>
        <w:t xml:space="preserve">- </w:t>
      </w:r>
      <w:r w:rsidR="00ED09A8" w:rsidRPr="00EF6F6F">
        <w:t xml:space="preserve">Dužnik </w:t>
      </w:r>
      <w:r w:rsidR="00376B18">
        <w:t>nema</w:t>
      </w:r>
      <w:r w:rsidR="00ED09A8" w:rsidRPr="00EF6F6F">
        <w:t xml:space="preserve"> pokretnina </w:t>
      </w:r>
      <w:r w:rsidR="00585A2E">
        <w:t xml:space="preserve"> </w:t>
      </w:r>
    </w:p>
    <w:p w:rsidRDefault="000E2207" w:rsidP="00ED09A8" w:rsidR="000E2207" w:rsidRPr="00EF6F6F">
      <w:pPr>
        <w:jc w:val="both"/>
      </w:pPr>
    </w:p>
    <w:p w:rsidRDefault="000E2207" w:rsidP="000E2207" w:rsidR="000E2207" w:rsidRPr="00EF6F6F">
      <w:pPr>
        <w:tabs>
          <w:tab w:pos="284" w:val="left"/>
        </w:tabs>
      </w:pPr>
      <w:r w:rsidRPr="00EF6F6F">
        <w:rPr>
          <w:b/>
        </w:rPr>
        <w:tab/>
      </w:r>
      <w:r w:rsidR="00301ECA">
        <w:rPr>
          <w:b/>
        </w:rPr>
        <w:t xml:space="preserve">  </w:t>
      </w:r>
      <w:r w:rsidRPr="00EF6F6F">
        <w:t>NEKRETNINE</w:t>
      </w:r>
    </w:p>
    <w:p w:rsidRDefault="00585A2E" w:rsidP="006255FC" w:rsidR="00585A2E">
      <w:pPr>
        <w:pStyle w:val="TableContents"/>
        <w:ind w:left="142"/>
        <w:jc w:val="both"/>
        <w:rPr>
          <w:rFonts w:cs="Times New Roman"/>
          <w:bCs/>
        </w:rPr>
      </w:pPr>
      <w:r w:rsidRPr="003D13E5">
        <w:t xml:space="preserve"> </w:t>
      </w:r>
      <w:r w:rsidRPr="003D13E5">
        <w:rPr>
          <w:rFonts w:cs="Times New Roman"/>
          <w:bCs/>
        </w:rPr>
        <w:t>-</w:t>
      </w:r>
      <w:r w:rsidR="006255FC">
        <w:rPr>
          <w:rFonts w:cs="Times New Roman"/>
          <w:bCs/>
        </w:rPr>
        <w:t xml:space="preserve"> </w:t>
      </w:r>
      <w:r w:rsidRPr="003D13E5">
        <w:rPr>
          <w:rFonts w:cs="Times New Roman"/>
          <w:bCs/>
        </w:rPr>
        <w:t xml:space="preserve">upisana u zemljišne knjige Općinskog suda u Kutini, </w:t>
      </w:r>
      <w:r w:rsidR="006255FC">
        <w:rPr>
          <w:rFonts w:cs="Times New Roman"/>
          <w:bCs/>
        </w:rPr>
        <w:t xml:space="preserve">zemljišnoknjižnog odjela </w:t>
      </w:r>
      <w:r w:rsidRPr="003D13E5">
        <w:rPr>
          <w:rFonts w:cs="Times New Roman"/>
          <w:bCs/>
        </w:rPr>
        <w:t>Kutina, u zk. ul. 7066, kč.br. 8263/1,</w:t>
      </w:r>
      <w:r>
        <w:rPr>
          <w:rFonts w:cs="Times New Roman"/>
          <w:bCs/>
        </w:rPr>
        <w:t xml:space="preserve"> k.o. Kutina, 1.suvlasnički dio: 61/100, u naravi oranica</w:t>
      </w:r>
      <w:r w:rsidR="00BB028C">
        <w:rPr>
          <w:rFonts w:cs="Times New Roman"/>
          <w:bCs/>
        </w:rPr>
        <w:t>, opterećena razlučnim pravom u korist RH, Ministarstvo financija</w:t>
      </w:r>
      <w:r w:rsidR="009F3CE0">
        <w:rPr>
          <w:rFonts w:cs="Times New Roman"/>
          <w:bCs/>
        </w:rPr>
        <w:t xml:space="preserve"> za iznos 102.628,53</w:t>
      </w:r>
      <w:r w:rsidR="006A45D1">
        <w:rPr>
          <w:rFonts w:cs="Times New Roman"/>
          <w:bCs/>
        </w:rPr>
        <w:t xml:space="preserve"> kn</w:t>
      </w:r>
      <w:r w:rsidR="009F3CE0">
        <w:rPr>
          <w:rFonts w:cs="Times New Roman"/>
          <w:bCs/>
        </w:rPr>
        <w:t>, zabilježeno je pokretanje ovrhe pod br.</w:t>
      </w:r>
      <w:r w:rsidR="006A45D1">
        <w:rPr>
          <w:rFonts w:cs="Times New Roman"/>
          <w:bCs/>
        </w:rPr>
        <w:t xml:space="preserve"> </w:t>
      </w:r>
      <w:r w:rsidR="009F3CE0">
        <w:rPr>
          <w:rFonts w:cs="Times New Roman"/>
          <w:bCs/>
        </w:rPr>
        <w:t>Ovr. 106/14</w:t>
      </w:r>
    </w:p>
    <w:p w:rsidRDefault="00585A2E" w:rsidP="006255FC" w:rsidR="00585A2E" w:rsidRPr="002777BC">
      <w:pPr>
        <w:pStyle w:val="TableContents"/>
        <w:ind w:left="142"/>
        <w:jc w:val="both"/>
        <w:rPr>
          <w:bCs/>
        </w:rPr>
      </w:pPr>
      <w:r w:rsidRPr="003D13E5">
        <w:rPr>
          <w:rFonts w:cs="Times New Roman"/>
          <w:bCs/>
        </w:rPr>
        <w:t>-</w:t>
      </w:r>
      <w:r w:rsidR="006255FC">
        <w:rPr>
          <w:rFonts w:cs="Times New Roman"/>
          <w:bCs/>
        </w:rPr>
        <w:t xml:space="preserve"> </w:t>
      </w:r>
      <w:r w:rsidRPr="003D13E5">
        <w:rPr>
          <w:rFonts w:cs="Times New Roman"/>
          <w:bCs/>
        </w:rPr>
        <w:t xml:space="preserve">upisana u zemljišne knjige Općinskog suda u Kutini, </w:t>
      </w:r>
      <w:r w:rsidR="005813C2">
        <w:rPr>
          <w:rFonts w:cs="Times New Roman"/>
          <w:bCs/>
        </w:rPr>
        <w:t xml:space="preserve">zemljišnoknjižnog odjela </w:t>
      </w:r>
      <w:r w:rsidRPr="003D13E5">
        <w:rPr>
          <w:rFonts w:cs="Times New Roman"/>
          <w:bCs/>
        </w:rPr>
        <w:t xml:space="preserve">Kutina, u zk. ul. </w:t>
      </w:r>
      <w:r>
        <w:rPr>
          <w:rFonts w:cs="Times New Roman"/>
          <w:bCs/>
        </w:rPr>
        <w:t>6322</w:t>
      </w:r>
      <w:r w:rsidRPr="003D13E5">
        <w:rPr>
          <w:rFonts w:cs="Times New Roman"/>
          <w:bCs/>
        </w:rPr>
        <w:t xml:space="preserve">, kč.br. </w:t>
      </w:r>
      <w:r>
        <w:rPr>
          <w:rFonts w:cs="Times New Roman"/>
          <w:bCs/>
        </w:rPr>
        <w:t>3748/6</w:t>
      </w:r>
      <w:r w:rsidRPr="003D13E5">
        <w:rPr>
          <w:rFonts w:cs="Times New Roman"/>
          <w:bCs/>
        </w:rPr>
        <w:t>,</w:t>
      </w:r>
      <w:r>
        <w:rPr>
          <w:rFonts w:cs="Times New Roman"/>
          <w:bCs/>
        </w:rPr>
        <w:t xml:space="preserve"> k.o. Kutina, u naravi stambeno-poslovna zgrada, dvorište i staza, 6. suvlasnički dio: 3/105 etažno vlasništ</w:t>
      </w:r>
      <w:r w:rsidR="006A45D1">
        <w:rPr>
          <w:rFonts w:cs="Times New Roman"/>
          <w:bCs/>
        </w:rPr>
        <w:t xml:space="preserve">vo (E-6), 1. dijela nekretnina povezano </w:t>
      </w:r>
      <w:r w:rsidRPr="003D13E5">
        <w:rPr>
          <w:rFonts w:cs="Times New Roman"/>
          <w:bCs/>
        </w:rPr>
        <w:t>sa</w:t>
      </w:r>
      <w:r w:rsidR="006A45D1">
        <w:rPr>
          <w:rFonts w:cs="Times New Roman"/>
          <w:bCs/>
        </w:rPr>
        <w:t xml:space="preserve"> vlasništvom poslovnog prostora</w:t>
      </w:r>
      <w:r>
        <w:rPr>
          <w:rFonts w:cs="Times New Roman"/>
          <w:bCs/>
        </w:rPr>
        <w:t xml:space="preserve"> „PP6“ koj</w:t>
      </w:r>
      <w:r w:rsidR="006A45D1">
        <w:rPr>
          <w:rFonts w:cs="Times New Roman"/>
          <w:bCs/>
        </w:rPr>
        <w:t xml:space="preserve">i se nalazi u prizemlju ukupne </w:t>
      </w:r>
      <w:r w:rsidRPr="003D13E5">
        <w:rPr>
          <w:rFonts w:cs="Times New Roman"/>
          <w:bCs/>
        </w:rPr>
        <w:t>površine 34,01 m2</w:t>
      </w:r>
      <w:r w:rsidR="009F3CE0">
        <w:rPr>
          <w:rFonts w:cs="Times New Roman"/>
          <w:bCs/>
        </w:rPr>
        <w:t>, opterećena razlučnim pravom u korist Zagrebačke Banke d.d. za iznos od 181.000,00 EUR, R</w:t>
      </w:r>
      <w:r w:rsidR="006A45D1">
        <w:rPr>
          <w:rFonts w:cs="Times New Roman"/>
          <w:bCs/>
        </w:rPr>
        <w:t>H</w:t>
      </w:r>
      <w:r w:rsidR="009F3CE0">
        <w:rPr>
          <w:rFonts w:cs="Times New Roman"/>
          <w:bCs/>
        </w:rPr>
        <w:t xml:space="preserve"> Ministarstva Financija za iznos od 102.628,53 i AUTOCOMMERCA HRVATSKA d.o.o. za iznos od 700.000,00 kn, zabilježeno je pokretanje ovrhe pod br. </w:t>
      </w:r>
      <w:r w:rsidR="006A45D1">
        <w:rPr>
          <w:rFonts w:cs="Times New Roman"/>
          <w:bCs/>
        </w:rPr>
        <w:t>Ovr-</w:t>
      </w:r>
      <w:r w:rsidR="00445750">
        <w:rPr>
          <w:rFonts w:cs="Times New Roman"/>
          <w:bCs/>
        </w:rPr>
        <w:t>1496/17</w:t>
      </w:r>
    </w:p>
    <w:p w:rsidRDefault="000E2207" w:rsidP="000E2207" w:rsidR="000E2207" w:rsidRPr="00EF6F6F">
      <w:pPr>
        <w:tabs>
          <w:tab w:pos="426" w:val="left"/>
        </w:tabs>
        <w:jc w:val="both"/>
      </w:pPr>
    </w:p>
    <w:p w:rsidRDefault="000E2207" w:rsidP="000E2207" w:rsidR="000E2207" w:rsidRPr="00EF6F6F">
      <w:pPr>
        <w:tabs>
          <w:tab w:pos="284" w:val="left"/>
          <w:tab w:pos="426" w:val="left"/>
        </w:tabs>
        <w:jc w:val="both"/>
      </w:pPr>
    </w:p>
    <w:p w:rsidRDefault="000E2207" w:rsidP="000E2207" w:rsidR="000E2207" w:rsidRPr="00EF6F6F">
      <w:pPr>
        <w:tabs>
          <w:tab w:pos="284" w:val="left"/>
        </w:tabs>
        <w:jc w:val="both"/>
      </w:pPr>
      <w:r w:rsidRPr="00EF6F6F">
        <w:t xml:space="preserve">    </w:t>
      </w:r>
      <w:r w:rsidR="005813C2">
        <w:t xml:space="preserve"> </w:t>
      </w:r>
      <w:r w:rsidRPr="00EF6F6F">
        <w:t>POTRAŽIVANJA</w:t>
      </w:r>
    </w:p>
    <w:p w:rsidRDefault="00ED09A8" w:rsidP="00585A2E" w:rsidR="000E2207" w:rsidRPr="00EF6F6F">
      <w:pPr>
        <w:tabs>
          <w:tab w:pos="360" w:val="left"/>
        </w:tabs>
      </w:pPr>
      <w:r w:rsidRPr="00EF6F6F">
        <w:t>Stečajni dužnik</w:t>
      </w:r>
      <w:r w:rsidR="00585A2E">
        <w:t xml:space="preserve"> nema</w:t>
      </w:r>
      <w:r w:rsidRPr="00EF6F6F">
        <w:t xml:space="preserve"> potraživanja </w:t>
      </w:r>
      <w:r w:rsidR="00585A2E">
        <w:t xml:space="preserve"> </w:t>
      </w:r>
    </w:p>
    <w:p w:rsidRDefault="000E2207" w:rsidP="000E2207" w:rsidR="000E2207" w:rsidRPr="00EF6F6F">
      <w:pPr>
        <w:tabs>
          <w:tab w:pos="284" w:val="left"/>
          <w:tab w:pos="426" w:val="left"/>
        </w:tabs>
        <w:ind w:left="284"/>
        <w:jc w:val="both"/>
      </w:pPr>
    </w:p>
    <w:p w:rsidRDefault="00301ECA" w:rsidP="000E2207" w:rsidR="000E2207" w:rsidRPr="00EF6F6F">
      <w:pPr>
        <w:tabs>
          <w:tab w:pos="284" w:val="left"/>
          <w:tab w:pos="426" w:val="left"/>
        </w:tabs>
        <w:ind w:left="284"/>
        <w:jc w:val="both"/>
      </w:pPr>
      <w:r>
        <w:t xml:space="preserve">  </w:t>
      </w:r>
      <w:r w:rsidR="000E2207" w:rsidRPr="00EF6F6F">
        <w:t>PARNICE</w:t>
      </w:r>
    </w:p>
    <w:p w:rsidRDefault="000E2207" w:rsidP="000E2207" w:rsidR="000E2207" w:rsidRPr="00EF6F6F">
      <w:pPr>
        <w:tabs>
          <w:tab w:pos="360" w:val="left"/>
        </w:tabs>
        <w:jc w:val="both"/>
      </w:pPr>
      <w:r w:rsidRPr="00EF6F6F">
        <w:t>Stečajni dužnik nema parnica koje vodi u svoju korist</w:t>
      </w:r>
    </w:p>
    <w:p w:rsidRDefault="000E2207" w:rsidP="000E2207" w:rsidR="000E2207" w:rsidRPr="00EF6F6F">
      <w:pPr>
        <w:tabs>
          <w:tab w:pos="426" w:val="left"/>
        </w:tabs>
        <w:ind w:right="23"/>
        <w:rPr>
          <w:b/>
        </w:rPr>
      </w:pPr>
    </w:p>
    <w:p w:rsidRDefault="000E2207" w:rsidP="000E2207" w:rsidR="000E2207">
      <w:pPr>
        <w:ind w:right="23"/>
        <w:rPr>
          <w:b/>
        </w:rPr>
      </w:pPr>
    </w:p>
    <w:p w:rsidRDefault="006A45D1" w:rsidP="000E2207" w:rsidR="006A45D1" w:rsidRPr="00EF6F6F">
      <w:pPr>
        <w:ind w:right="23"/>
        <w:rPr>
          <w:b/>
        </w:rPr>
      </w:pPr>
    </w:p>
    <w:p w:rsidRDefault="00F14CB3" w:rsidP="000E2207" w:rsidR="000E2207" w:rsidRPr="00EF6F6F">
      <w:pPr>
        <w:ind w:right="23"/>
      </w:pPr>
      <w:r w:rsidRPr="00EF6F6F">
        <w:t>5.</w:t>
      </w:r>
      <w:r w:rsidRPr="00EF6F6F">
        <w:tab/>
      </w:r>
      <w:r w:rsidR="000E2207" w:rsidRPr="00EF6F6F">
        <w:t>OBVEZE STEČAJNOG DUŽNIKA</w:t>
      </w:r>
    </w:p>
    <w:p w:rsidRDefault="000E2207" w:rsidP="000E2207" w:rsidR="000E2207" w:rsidRPr="00EF6F6F">
      <w:pPr>
        <w:ind w:right="23" w:left="360"/>
        <w:rPr>
          <w:b/>
        </w:rPr>
      </w:pPr>
    </w:p>
    <w:p w:rsidRDefault="000E2207" w:rsidP="000E2207" w:rsidR="000E2207" w:rsidRPr="00EF6F6F">
      <w:pPr>
        <w:ind w:right="23" w:left="360"/>
      </w:pPr>
      <w:r w:rsidRPr="00EF6F6F">
        <w:t>Prema prijavljenim tražbinama vjerovnika obveze stečajnog dužnika:</w:t>
      </w:r>
    </w:p>
    <w:p w:rsidRDefault="00F14CB3" w:rsidP="000E2207" w:rsidR="00F14CB3" w:rsidRPr="00EF6F6F">
      <w:pPr>
        <w:tabs>
          <w:tab w:pos="360" w:val="left"/>
          <w:tab w:pos="3828" w:val="left"/>
          <w:tab w:pos="4860" w:val="left"/>
        </w:tabs>
        <w:ind w:left="360"/>
      </w:pPr>
    </w:p>
    <w:p w:rsidRDefault="000E2207" w:rsidP="000E2207" w:rsidR="000E2207">
      <w:pPr>
        <w:tabs>
          <w:tab w:pos="360" w:val="left"/>
          <w:tab w:pos="3828" w:val="left"/>
          <w:tab w:pos="4860" w:val="left"/>
        </w:tabs>
        <w:ind w:left="360"/>
      </w:pPr>
      <w:r w:rsidRPr="00EF6F6F">
        <w:t xml:space="preserve">PRVI   VIŠI   ISPLATNI  RED : </w:t>
      </w:r>
      <w:r w:rsidRPr="00EF6F6F">
        <w:tab/>
      </w:r>
      <w:r w:rsidR="00585A2E">
        <w:t>1</w:t>
      </w:r>
      <w:r w:rsidRPr="00EF6F6F">
        <w:t xml:space="preserve"> </w:t>
      </w:r>
      <w:r w:rsidR="005813C2" w:rsidRPr="00EF6F6F">
        <w:t>vjerovnik</w:t>
      </w:r>
      <w:r w:rsidR="006A45D1">
        <w:t xml:space="preserve"> </w:t>
      </w:r>
      <w:r w:rsidR="005813C2">
        <w:t xml:space="preserve">s ukupnom tražbinom </w:t>
      </w:r>
    </w:p>
    <w:p w:rsidRDefault="005813C2" w:rsidP="000E2207" w:rsidR="00585A2E" w:rsidRPr="00EF6F6F">
      <w:pPr>
        <w:tabs>
          <w:tab w:pos="360" w:val="left"/>
          <w:tab w:pos="3828" w:val="left"/>
          <w:tab w:pos="4860" w:val="left"/>
        </w:tabs>
        <w:ind w:left="360"/>
      </w:pPr>
      <w:r>
        <w:t xml:space="preserve">                                                           u  iznosu od </w:t>
      </w:r>
      <w:r w:rsidR="00585A2E">
        <w:t xml:space="preserve">70.089,12 kn        </w:t>
      </w:r>
    </w:p>
    <w:p w:rsidRDefault="000E2207" w:rsidP="000E2207" w:rsidR="000E2207" w:rsidRPr="00EF6F6F">
      <w:pPr>
        <w:ind w:right="23" w:left="3795"/>
        <w:rPr>
          <w:color w:val="FF0000"/>
        </w:rPr>
      </w:pPr>
    </w:p>
    <w:p w:rsidRDefault="000E2207" w:rsidP="000E2207" w:rsidR="000E2207" w:rsidRPr="00EF6F6F">
      <w:pPr>
        <w:tabs>
          <w:tab w:pos="284" w:val="left"/>
          <w:tab w:pos="3828" w:val="left"/>
        </w:tabs>
        <w:ind w:firstLine="360" w:right="23"/>
      </w:pPr>
      <w:r w:rsidRPr="00EF6F6F">
        <w:t xml:space="preserve">DRUGI  VIŠI  ISPLATNI  RED:  </w:t>
      </w:r>
      <w:r w:rsidRPr="00EF6F6F">
        <w:tab/>
      </w:r>
      <w:r w:rsidR="006A45D1">
        <w:t>10</w:t>
      </w:r>
      <w:r w:rsidRPr="00EF6F6F">
        <w:t xml:space="preserve">  </w:t>
      </w:r>
      <w:r w:rsidR="006A45D1">
        <w:t>vjerovnika</w:t>
      </w:r>
      <w:r w:rsidR="005813C2" w:rsidRPr="00EF6F6F">
        <w:t xml:space="preserve"> s ukupnim tražbinama</w:t>
      </w:r>
    </w:p>
    <w:p w:rsidRDefault="005813C2" w:rsidP="000E2207" w:rsidR="000E2207" w:rsidRPr="00EF6F6F">
      <w:pPr>
        <w:tabs>
          <w:tab w:pos="360" w:val="left"/>
        </w:tabs>
      </w:pPr>
      <w:r w:rsidRPr="00EF6F6F">
        <w:t xml:space="preserve">     </w:t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     </w:t>
      </w:r>
      <w:r w:rsidRPr="00EF6F6F">
        <w:tab/>
        <w:t xml:space="preserve">     u iznosu od  </w:t>
      </w:r>
      <w:r w:rsidR="009C1A66">
        <w:rPr>
          <w:bCs/>
        </w:rPr>
        <w:t xml:space="preserve">2.426.407,59 </w:t>
      </w:r>
      <w:r w:rsidRPr="00EF6F6F">
        <w:t>kn</w:t>
      </w:r>
    </w:p>
    <w:p w:rsidRDefault="005813C2" w:rsidP="000E2207" w:rsidR="000E2207" w:rsidRPr="00EF6F6F">
      <w:pPr>
        <w:tabs>
          <w:tab w:pos="360" w:val="left"/>
        </w:tabs>
      </w:pPr>
      <w:r w:rsidRPr="00EF6F6F">
        <w:rPr>
          <w:bCs/>
        </w:rPr>
        <w:t xml:space="preserve">  </w:t>
      </w:r>
    </w:p>
    <w:p w:rsidRDefault="000E2207" w:rsidP="000E2207" w:rsidR="000E2207" w:rsidRPr="00EF6F6F">
      <w:pPr>
        <w:tabs>
          <w:tab w:pos="3780" w:val="left"/>
        </w:tabs>
        <w:ind w:right="23"/>
      </w:pPr>
      <w:r w:rsidRPr="00EF6F6F">
        <w:t xml:space="preserve">      RAZLUČNI  VJEROVNICI:  </w:t>
      </w:r>
      <w:r w:rsidRPr="00EF6F6F">
        <w:tab/>
        <w:t xml:space="preserve"> </w:t>
      </w:r>
      <w:r w:rsidR="00585A2E">
        <w:t>3</w:t>
      </w:r>
      <w:r w:rsidR="005813C2">
        <w:t xml:space="preserve"> </w:t>
      </w:r>
      <w:r w:rsidR="005813C2" w:rsidRPr="00EF6F6F">
        <w:t xml:space="preserve">vjerovnika </w:t>
      </w:r>
      <w:r w:rsidRPr="00EF6F6F">
        <w:t xml:space="preserve"> </w:t>
      </w:r>
    </w:p>
    <w:p w:rsidRDefault="000E2207" w:rsidP="000E2207" w:rsidR="000E2207" w:rsidRPr="00EF6F6F">
      <w:pPr>
        <w:ind w:right="23"/>
        <w:rPr>
          <w:b/>
        </w:rPr>
      </w:pPr>
    </w:p>
    <w:p w:rsidRDefault="000E2207" w:rsidP="000E2207" w:rsidR="000E2207" w:rsidRPr="00EF6F6F">
      <w:pPr>
        <w:tabs>
          <w:tab w:pos="426" w:val="left"/>
        </w:tabs>
        <w:ind w:right="23"/>
      </w:pPr>
      <w:r w:rsidRPr="00EF6F6F">
        <w:rPr>
          <w:b/>
        </w:rPr>
        <w:t xml:space="preserve">      </w:t>
      </w:r>
      <w:r w:rsidRPr="00EF6F6F">
        <w:t>IZLUČNI VJEROVNIK:</w:t>
      </w:r>
      <w:r w:rsidRPr="00EF6F6F">
        <w:tab/>
      </w:r>
      <w:r w:rsidRPr="00EF6F6F">
        <w:tab/>
        <w:t xml:space="preserve">     0  </w:t>
      </w:r>
      <w:r w:rsidR="005813C2" w:rsidRPr="00EF6F6F">
        <w:t>vjerovnika</w:t>
      </w:r>
      <w:r w:rsidRPr="00EF6F6F">
        <w:tab/>
      </w:r>
    </w:p>
    <w:p w:rsidRDefault="000E2207" w:rsidP="000E2207" w:rsidR="000E2207" w:rsidRPr="00EF6F6F">
      <w:pPr>
        <w:ind w:right="23"/>
        <w:rPr>
          <w:b/>
        </w:rPr>
      </w:pPr>
    </w:p>
    <w:p w:rsidRDefault="000E2207" w:rsidP="000E2207" w:rsidR="000E2207">
      <w:pPr>
        <w:ind w:right="23"/>
        <w:rPr>
          <w:b/>
        </w:rPr>
      </w:pPr>
    </w:p>
    <w:p w:rsidRDefault="006A45D1" w:rsidP="000E2207" w:rsidR="006A45D1" w:rsidRPr="00EF6F6F">
      <w:pPr>
        <w:ind w:right="23"/>
        <w:rPr>
          <w:b/>
        </w:rPr>
      </w:pPr>
    </w:p>
    <w:p w:rsidRDefault="00B5591D" w:rsidP="000E2207" w:rsidR="000E2207" w:rsidRPr="00EF6F6F">
      <w:pPr>
        <w:ind w:right="23"/>
      </w:pPr>
      <w:r w:rsidRPr="00EF6F6F">
        <w:t>6.</w:t>
      </w:r>
      <w:r w:rsidRPr="00EF6F6F">
        <w:tab/>
      </w:r>
      <w:r w:rsidR="000E2207" w:rsidRPr="00EF6F6F">
        <w:t>IMOVINA I OBVEZE</w:t>
      </w:r>
    </w:p>
    <w:p w:rsidRDefault="000E2207" w:rsidP="000E2207" w:rsidR="000E2207" w:rsidRPr="00EF6F6F">
      <w:pPr>
        <w:ind w:right="23"/>
      </w:pPr>
      <w:r w:rsidRPr="00EF6F6F">
        <w:tab/>
      </w:r>
    </w:p>
    <w:p w:rsidRDefault="00157548" w:rsidP="000E2207" w:rsidR="000E2207" w:rsidRPr="00EF6F6F">
      <w:pPr>
        <w:tabs>
          <w:tab w:pos="360" w:val="left"/>
        </w:tabs>
      </w:pPr>
      <w:r w:rsidRPr="00EF6F6F">
        <w:tab/>
      </w:r>
      <w:r w:rsidR="00B5591D" w:rsidRPr="00EF6F6F">
        <w:tab/>
      </w:r>
      <w:r w:rsidRPr="00EF6F6F">
        <w:t xml:space="preserve">Obveze iznose: </w:t>
      </w:r>
      <w:r w:rsidRPr="00EF6F6F">
        <w:tab/>
      </w:r>
      <w:r w:rsidRPr="00EF6F6F">
        <w:tab/>
      </w:r>
      <w:r w:rsidRPr="00EF6F6F">
        <w:tab/>
      </w:r>
      <w:r w:rsidR="00585A2E">
        <w:t>2.496.</w:t>
      </w:r>
      <w:r w:rsidR="009C1A66">
        <w:t>496</w:t>
      </w:r>
      <w:r w:rsidR="00585A2E">
        <w:t>,</w:t>
      </w:r>
      <w:r w:rsidR="009C1A66">
        <w:t>71</w:t>
      </w:r>
      <w:r w:rsidRPr="00EF6F6F">
        <w:rPr>
          <w:b/>
        </w:rPr>
        <w:t xml:space="preserve"> </w:t>
      </w:r>
      <w:r w:rsidR="000E2207" w:rsidRPr="00EF6F6F">
        <w:rPr>
          <w:bCs/>
        </w:rPr>
        <w:t>kn</w:t>
      </w:r>
    </w:p>
    <w:p w:rsidRDefault="000E2207" w:rsidP="000E2207" w:rsidR="000E2207" w:rsidRPr="00EF6F6F">
      <w:pPr>
        <w:tabs>
          <w:tab w:pos="360" w:val="left"/>
        </w:tabs>
        <w:rPr>
          <w:b/>
        </w:rPr>
      </w:pPr>
      <w:r w:rsidRPr="00EF6F6F">
        <w:tab/>
      </w:r>
      <w:r w:rsidR="00B5591D" w:rsidRPr="00EF6F6F">
        <w:tab/>
      </w:r>
      <w:r w:rsidRPr="00EF6F6F">
        <w:t>Imovina nije procijenjena</w:t>
      </w:r>
    </w:p>
    <w:p w:rsidRDefault="005813C2" w:rsidP="000E2207" w:rsidR="005813C2">
      <w:pPr>
        <w:ind w:right="23" w:left="708"/>
        <w:rPr>
          <w:b/>
        </w:rPr>
      </w:pPr>
    </w:p>
    <w:p w:rsidRDefault="005813C2" w:rsidP="000E2207" w:rsidR="005813C2" w:rsidRPr="00EF6F6F">
      <w:pPr>
        <w:ind w:right="23" w:left="708"/>
        <w:rPr>
          <w:b/>
        </w:rPr>
      </w:pPr>
    </w:p>
    <w:p w:rsidRDefault="000E2207" w:rsidP="000E2207" w:rsidR="000E2207" w:rsidRPr="00EF6F6F">
      <w:pPr>
        <w:ind w:right="23"/>
      </w:pPr>
      <w:r w:rsidRPr="00EF6F6F">
        <w:t>7.</w:t>
      </w:r>
      <w:r w:rsidR="00B5591D" w:rsidRPr="00EF6F6F">
        <w:tab/>
      </w:r>
      <w:r w:rsidRPr="00EF6F6F">
        <w:t xml:space="preserve"> PREDVIDIVI TROŠKOVI</w:t>
      </w:r>
    </w:p>
    <w:p w:rsidRDefault="000E2207" w:rsidP="000E2207" w:rsidR="000E2207" w:rsidRPr="00EF6F6F">
      <w:pPr>
        <w:ind w:right="23"/>
        <w:rPr>
          <w:b/>
        </w:rPr>
      </w:pPr>
    </w:p>
    <w:p w:rsidRDefault="00B5591D" w:rsidP="000E2207" w:rsidR="000E2207" w:rsidRPr="00EF6F6F">
      <w:pPr>
        <w:tabs>
          <w:tab w:pos="360" w:val="left"/>
        </w:tabs>
        <w:ind w:right="23" w:left="360"/>
        <w:jc w:val="both"/>
      </w:pPr>
      <w:r w:rsidRPr="00EF6F6F">
        <w:tab/>
      </w:r>
      <w:r w:rsidR="000E2207" w:rsidRPr="00EF6F6F">
        <w:t>Prema čl.</w:t>
      </w:r>
      <w:r w:rsidR="006A45D1">
        <w:t xml:space="preserve"> </w:t>
      </w:r>
      <w:r w:rsidR="000E2207" w:rsidRPr="00EF6F6F">
        <w:t>1</w:t>
      </w:r>
      <w:r w:rsidR="00157548" w:rsidRPr="00EF6F6F">
        <w:t>55</w:t>
      </w:r>
      <w:r w:rsidR="000E2207" w:rsidRPr="00EF6F6F">
        <w:t>. toč.1.</w:t>
      </w:r>
      <w:r w:rsidR="00157548" w:rsidRPr="00EF6F6F">
        <w:t>,</w:t>
      </w:r>
      <w:r w:rsidR="000E2207" w:rsidRPr="00EF6F6F">
        <w:t>2.</w:t>
      </w:r>
      <w:r w:rsidR="00157548" w:rsidRPr="00EF6F6F">
        <w:t>,3. i 4.</w:t>
      </w:r>
      <w:r w:rsidR="000E2207" w:rsidRPr="00EF6F6F">
        <w:t xml:space="preserve"> Stečajnog zakona </w:t>
      </w:r>
      <w:r w:rsidR="00157548" w:rsidRPr="00EF6F6F">
        <w:t>iznos troškova</w:t>
      </w:r>
      <w:r w:rsidR="006A45D1">
        <w:t xml:space="preserve"> u ovom i</w:t>
      </w:r>
      <w:r w:rsidR="000E2207" w:rsidRPr="00EF6F6F">
        <w:t>zvješću ne mogu točno iskazati.</w:t>
      </w:r>
    </w:p>
    <w:p w:rsidRDefault="000E2207" w:rsidP="000E2207" w:rsidR="000E2207">
      <w:pPr>
        <w:ind w:firstLine="360" w:right="23"/>
      </w:pPr>
    </w:p>
    <w:p w:rsidRDefault="00301ECA" w:rsidP="000E2207" w:rsidR="00301ECA" w:rsidRPr="00EF6F6F">
      <w:pPr>
        <w:ind w:firstLine="360" w:right="23"/>
      </w:pPr>
    </w:p>
    <w:p w:rsidRDefault="00B5591D" w:rsidP="000E2207" w:rsidR="000E2207" w:rsidRPr="00EF6F6F">
      <w:pPr>
        <w:ind w:right="23"/>
      </w:pPr>
      <w:r w:rsidRPr="00EF6F6F">
        <w:t xml:space="preserve">8. </w:t>
      </w:r>
      <w:r w:rsidRPr="00EF6F6F">
        <w:tab/>
      </w:r>
      <w:r w:rsidR="000E2207" w:rsidRPr="00EF6F6F">
        <w:t>ZAKLJUČAK I PRIJEDLOZI</w:t>
      </w:r>
    </w:p>
    <w:p w:rsidRDefault="000E2207" w:rsidP="000E2207" w:rsidR="000E2207" w:rsidRPr="00EF6F6F">
      <w:pPr>
        <w:ind w:right="23"/>
        <w:rPr>
          <w:b/>
        </w:rPr>
      </w:pPr>
    </w:p>
    <w:p w:rsidRDefault="000E2207" w:rsidP="000E2207" w:rsidR="000E2207" w:rsidRPr="00EF6F6F">
      <w:pPr>
        <w:numPr>
          <w:ilvl w:val="0"/>
          <w:numId w:val="1"/>
        </w:numPr>
        <w:ind w:right="23"/>
      </w:pPr>
      <w:r w:rsidRPr="00EF6F6F">
        <w:t xml:space="preserve">Stečajni Dužnik prestao je poslovati </w:t>
      </w:r>
      <w:r w:rsidR="00157548" w:rsidRPr="00EF6F6F">
        <w:t>tijekom</w:t>
      </w:r>
      <w:r w:rsidRPr="00EF6F6F">
        <w:t xml:space="preserve"> 201</w:t>
      </w:r>
      <w:r w:rsidR="00585A2E">
        <w:t>3</w:t>
      </w:r>
      <w:r w:rsidRPr="00EF6F6F">
        <w:t>.</w:t>
      </w:r>
      <w:r w:rsidR="00EA0D30">
        <w:t xml:space="preserve"> godine</w:t>
      </w:r>
    </w:p>
    <w:p w:rsidRDefault="000E2207" w:rsidP="000E2207" w:rsidR="000E2207" w:rsidRPr="00EF6F6F">
      <w:pPr>
        <w:numPr>
          <w:ilvl w:val="0"/>
          <w:numId w:val="1"/>
        </w:numPr>
        <w:ind w:right="23"/>
      </w:pPr>
      <w:r w:rsidRPr="00EF6F6F">
        <w:t>Nema uvjeta za nastavak poslovanja stečajnog dužnika</w:t>
      </w:r>
    </w:p>
    <w:p w:rsidRDefault="000E2207" w:rsidP="000E2207" w:rsidR="000E2207" w:rsidRPr="00EF6F6F">
      <w:pPr>
        <w:ind w:right="23"/>
      </w:pPr>
    </w:p>
    <w:p w:rsidRDefault="000E2207" w:rsidP="000E2207" w:rsidR="000E2207" w:rsidRPr="00EF6F6F">
      <w:pPr>
        <w:ind w:firstLine="360" w:right="23"/>
      </w:pPr>
    </w:p>
    <w:p w:rsidRDefault="00B5591D" w:rsidP="00EA0D30" w:rsidR="00EA0D30">
      <w:pPr>
        <w:ind w:firstLine="360" w:right="23"/>
      </w:pPr>
      <w:r w:rsidRPr="00EF6F6F">
        <w:tab/>
      </w:r>
      <w:r w:rsidR="000E2207" w:rsidRPr="00EF6F6F">
        <w:t>Predlažem donošenje odluka:</w:t>
      </w:r>
    </w:p>
    <w:p w:rsidRDefault="00EA0D30" w:rsidP="00EA0D30" w:rsidR="00EA0D30">
      <w:pPr>
        <w:ind w:firstLine="360" w:right="23"/>
      </w:pPr>
    </w:p>
    <w:p w:rsidRDefault="00EA0D30" w:rsidP="00EA0D30" w:rsidR="000E2207" w:rsidRPr="00EA0D30">
      <w:pPr>
        <w:ind w:right="23"/>
      </w:pPr>
      <w:r>
        <w:rPr>
          <w:b/>
        </w:rPr>
        <w:t xml:space="preserve">1. </w:t>
      </w:r>
      <w:r w:rsidR="000E2207" w:rsidRPr="00EF6F6F">
        <w:rPr>
          <w:b/>
        </w:rPr>
        <w:t>Usvaja se Izvješće stečajnog upravitelja;</w:t>
      </w:r>
    </w:p>
    <w:p w:rsidRDefault="00EA0D30" w:rsidP="00EA0D30" w:rsidR="000E2207" w:rsidRPr="00EF6F6F">
      <w:pPr>
        <w:ind w:right="23"/>
        <w:rPr>
          <w:b/>
        </w:rPr>
      </w:pPr>
      <w:r>
        <w:rPr>
          <w:b/>
        </w:rPr>
        <w:t xml:space="preserve">2. </w:t>
      </w:r>
      <w:r w:rsidR="000E2207" w:rsidRPr="00EF6F6F">
        <w:rPr>
          <w:b/>
        </w:rPr>
        <w:t>Obustavlja se poslovanje stečajnog dužnika;</w:t>
      </w:r>
    </w:p>
    <w:p w:rsidRDefault="00EA0D30" w:rsidP="00EA0D30" w:rsidR="000E2207" w:rsidRPr="00EF6F6F">
      <w:pPr>
        <w:ind w:right="23"/>
        <w:rPr>
          <w:b/>
        </w:rPr>
      </w:pPr>
      <w:r>
        <w:rPr>
          <w:b/>
        </w:rPr>
        <w:t>3. Određivanje p</w:t>
      </w:r>
      <w:r w:rsidR="000E2207" w:rsidRPr="00EF6F6F">
        <w:rPr>
          <w:b/>
        </w:rPr>
        <w:t>rocjen</w:t>
      </w:r>
      <w:r>
        <w:rPr>
          <w:b/>
        </w:rPr>
        <w:t>e</w:t>
      </w:r>
      <w:r w:rsidR="000E2207" w:rsidRPr="00EF6F6F">
        <w:rPr>
          <w:b/>
        </w:rPr>
        <w:t xml:space="preserve"> i unovčenje</w:t>
      </w:r>
      <w:r w:rsidR="00450A27" w:rsidRPr="00EF6F6F">
        <w:rPr>
          <w:b/>
        </w:rPr>
        <w:t xml:space="preserve"> </w:t>
      </w:r>
      <w:r w:rsidR="00585A2E">
        <w:rPr>
          <w:b/>
        </w:rPr>
        <w:t>nekretnina</w:t>
      </w:r>
      <w:r w:rsidR="000E2207" w:rsidRPr="00EF6F6F">
        <w:rPr>
          <w:b/>
        </w:rPr>
        <w:t xml:space="preserve"> stečajnog dužnika</w:t>
      </w:r>
      <w:r w:rsidR="00585A2E">
        <w:rPr>
          <w:b/>
        </w:rPr>
        <w:t xml:space="preserve"> </w:t>
      </w:r>
      <w:r w:rsidR="009C1A66">
        <w:rPr>
          <w:b/>
        </w:rPr>
        <w:t>sukladno zakonu</w:t>
      </w:r>
      <w:r>
        <w:rPr>
          <w:b/>
        </w:rPr>
        <w:t>.</w:t>
      </w:r>
    </w:p>
    <w:p w:rsidRDefault="000E2207" w:rsidP="00EA0D30" w:rsidR="000E2207" w:rsidRPr="00EF6F6F">
      <w:pPr>
        <w:ind w:right="23" w:left="360"/>
        <w:rPr>
          <w:b/>
        </w:rPr>
      </w:pPr>
    </w:p>
    <w:p w:rsidRDefault="000E2207" w:rsidP="000E2207" w:rsidR="000E2207">
      <w:pPr>
        <w:ind w:right="23" w:left="360"/>
        <w:rPr>
          <w:b/>
        </w:rPr>
      </w:pPr>
    </w:p>
    <w:p w:rsidRDefault="00EA0D30" w:rsidP="000E2207" w:rsidR="00EA0D30">
      <w:pPr>
        <w:ind w:right="23" w:left="360"/>
        <w:rPr>
          <w:b/>
        </w:rPr>
      </w:pPr>
    </w:p>
    <w:p w:rsidRDefault="000E2207" w:rsidP="000E2207" w:rsidR="000E2207" w:rsidRPr="00EF6F6F">
      <w:pPr>
        <w:ind w:right="23" w:left="360"/>
        <w:rPr>
          <w:b/>
        </w:rPr>
      </w:pPr>
    </w:p>
    <w:p w:rsidRDefault="000E2207" w:rsidP="00EA0D30" w:rsidR="000E2207" w:rsidRPr="00EF6F6F">
      <w:r w:rsidRPr="00EF6F6F">
        <w:t xml:space="preserve">U  Zagrebu, </w:t>
      </w:r>
      <w:r w:rsidR="00445750">
        <w:t>21</w:t>
      </w:r>
      <w:r w:rsidRPr="00EF6F6F">
        <w:t>.0</w:t>
      </w:r>
      <w:r w:rsidR="00445750">
        <w:t>6</w:t>
      </w:r>
      <w:r w:rsidRPr="00EF6F6F">
        <w:t>.201</w:t>
      </w:r>
      <w:r w:rsidR="00445750">
        <w:t>9</w:t>
      </w:r>
      <w:r w:rsidRPr="00EF6F6F">
        <w:t>.</w:t>
      </w:r>
      <w:r w:rsidR="004913E3">
        <w:t>g.</w:t>
      </w:r>
    </w:p>
    <w:p w:rsidRDefault="000E2207" w:rsidP="000E2207" w:rsidR="000E2207" w:rsidRPr="00EF6F6F">
      <w:pPr>
        <w:ind w:firstLine="360"/>
      </w:pPr>
    </w:p>
    <w:p w:rsidRDefault="000E2207" w:rsidP="00EA0D30" w:rsidR="000E2207" w:rsidRPr="00EF6F6F">
      <w:pPr>
        <w:jc w:val="right"/>
      </w:pP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Stečajni upravitelj</w:t>
      </w:r>
    </w:p>
    <w:p w:rsidRDefault="000E2207" w:rsidP="00EA0D30" w:rsidR="000E2207" w:rsidRPr="00EF6F6F">
      <w:pPr>
        <w:jc w:val="right"/>
      </w:pP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Ante Jukić, dipl.iur.</w:t>
      </w:r>
    </w:p>
    <w:p w:rsidRDefault="000E2207" w:rsidP="000E2207" w:rsidR="000E2207" w:rsidRPr="00EF6F6F"/>
    <w:p w:rsidRDefault="000E2207" w:rsidP="000E2207" w:rsidR="000E2207" w:rsidRPr="00EF6F6F"/>
    <w:sectPr w:rsidSect="0098777C" w:rsidR="000E2207" w:rsidRPr="00EF6F6F">
      <w:headerReference w:type="default" r:id="rId10"/>
      <w:pgSz w:h="16838" w:w="11906"/>
      <w:pgMar w:gutter="0" w:footer="708" w:header="708" w:left="1417" w:bottom="1417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B4D" w:rsidP="00420558" w:rsidR="00561B4D">
      <w:r>
        <w:separator/>
      </w:r>
    </w:p>
  </w:endnote>
  <w:endnote w:id="0" w:type="continuationSeparator">
    <w:p w:rsidRDefault="00561B4D" w:rsidP="00420558" w:rsidR="00561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B4D" w:rsidP="00420558" w:rsidR="00561B4D">
      <w:r>
        <w:separator/>
      </w:r>
    </w:p>
  </w:footnote>
  <w:footnote w:id="0" w:type="continuationSeparator">
    <w:p w:rsidRDefault="00561B4D" w:rsidP="00420558" w:rsidR="00561B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558" w:rsidP="00420558" w:rsidR="00420558" w:rsidRPr="003829CB">
    <w:pPr>
      <w:jc w:val="center"/>
      <w:rPr>
        <w:i/>
        <w:color w:val="808080"/>
      </w:rPr>
    </w:pPr>
    <w:r w:rsidRPr="003829CB">
      <w:rPr>
        <w:i/>
        <w:color w:val="808080"/>
      </w:rPr>
      <w:t>Stečajni upravitelj</w:t>
    </w:r>
    <w:r>
      <w:rPr>
        <w:i/>
        <w:color w:val="808080"/>
      </w:rPr>
      <w:t xml:space="preserve"> </w:t>
    </w:r>
    <w:r w:rsidRPr="003829CB">
      <w:rPr>
        <w:i/>
        <w:color w:val="808080"/>
      </w:rPr>
      <w:t>ANTE JUKIĆ</w:t>
    </w:r>
  </w:p>
  <w:p w:rsidRDefault="00420558" w:rsidP="00420558" w:rsidR="00420558">
    <w:pPr>
      <w:jc w:val="center"/>
      <w:rPr>
        <w:i/>
        <w:color w:val="808080"/>
      </w:rPr>
    </w:pPr>
    <w:r w:rsidRPr="003829CB">
      <w:rPr>
        <w:i/>
        <w:color w:val="808080"/>
      </w:rPr>
      <w:t xml:space="preserve">Majstora Radonje 12, Zagreb, </w:t>
    </w:r>
    <w:hyperlink r:id="rId1" w:history="true">
      <w:r w:rsidRPr="00420558">
        <w:rPr>
          <w:rStyle w:val="Hiperveza"/>
          <w:i/>
          <w:color w:val="808080"/>
          <w:u w:val="none"/>
        </w:rPr>
        <w:t>ajukic.zg@gmail.com</w:t>
      </w:r>
    </w:hyperlink>
    <w:r w:rsidRPr="003829CB">
      <w:rPr>
        <w:i/>
        <w:color w:val="808080"/>
      </w:rPr>
      <w:t>, mob: 0915167290</w:t>
    </w:r>
  </w:p>
  <w:p w:rsidRDefault="00420558" w:rsidP="00420558" w:rsidR="00420558" w:rsidRPr="00420558">
    <w:pPr>
      <w:jc w:val="center"/>
      <w:rPr>
        <w:i/>
        <w:color w:val="808080"/>
      </w:rPr>
    </w:pPr>
    <w:r>
      <w:rPr>
        <w:i/>
        <w:color w:val="808080"/>
      </w:rPr>
      <w:t>___________________________________________________________________________</w:t>
    </w:r>
  </w:p>
  <w:p w:rsidRDefault="00420558" w:rsidR="004205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tplc="65B0847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3E1C6C"/>
    <w:multiLevelType w:val="multilevel"/>
    <w:tmpl w:val="3CD8BA5A"/>
    <w:lvl w:ilvl="0">
      <w:start w:val="1"/>
      <w:numFmt w:val="decimal"/>
      <w:lvlText w:val="%1."/>
      <w:lvlJc w:val="left"/>
      <w:pPr>
        <w:ind w:hanging="360" w:left="64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7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7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08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44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445"/>
      </w:pPr>
      <w:rPr>
        <w:rFonts w:hint="default"/>
      </w:rPr>
    </w:lvl>
  </w:abstractNum>
  <w:abstractNum w:abstractNumId="2">
    <w:nsid w:val="4C4071ED"/>
    <w:multiLevelType w:val="hybridMultilevel"/>
    <w:tmpl w:val="911C6A86"/>
    <w:lvl w:tplc="1DF48812" w:ilvl="0">
      <w:start w:val="1"/>
      <w:numFmt w:val="decimal"/>
      <w:lvlText w:val="%1."/>
      <w:lvlJc w:val="left"/>
      <w:pPr>
        <w:tabs>
          <w:tab w:pos="989" w:val="num"/>
        </w:tabs>
        <w:ind w:hanging="705" w:left="9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2207"/>
    <w:rsid w:val="00003DFF"/>
    <w:rsid w:val="00035A32"/>
    <w:rsid w:val="00062338"/>
    <w:rsid w:val="000E2207"/>
    <w:rsid w:val="001015BE"/>
    <w:rsid w:val="00106F0D"/>
    <w:rsid w:val="00157548"/>
    <w:rsid w:val="00194839"/>
    <w:rsid w:val="0027258D"/>
    <w:rsid w:val="002777BC"/>
    <w:rsid w:val="002D604A"/>
    <w:rsid w:val="002E1096"/>
    <w:rsid w:val="002E5797"/>
    <w:rsid w:val="00301ECA"/>
    <w:rsid w:val="00304668"/>
    <w:rsid w:val="00363EFD"/>
    <w:rsid w:val="00376B18"/>
    <w:rsid w:val="003A4649"/>
    <w:rsid w:val="003D13E5"/>
    <w:rsid w:val="00420558"/>
    <w:rsid w:val="00435A49"/>
    <w:rsid w:val="00445750"/>
    <w:rsid w:val="00450A27"/>
    <w:rsid w:val="00462C2B"/>
    <w:rsid w:val="004913E3"/>
    <w:rsid w:val="004E0693"/>
    <w:rsid w:val="00561B4D"/>
    <w:rsid w:val="0057505D"/>
    <w:rsid w:val="005813C2"/>
    <w:rsid w:val="00585A2E"/>
    <w:rsid w:val="006255FC"/>
    <w:rsid w:val="00667A2B"/>
    <w:rsid w:val="006A45D1"/>
    <w:rsid w:val="006C3143"/>
    <w:rsid w:val="006C5C1C"/>
    <w:rsid w:val="006F4BA5"/>
    <w:rsid w:val="0074500C"/>
    <w:rsid w:val="00750AC3"/>
    <w:rsid w:val="007678B3"/>
    <w:rsid w:val="00770F3A"/>
    <w:rsid w:val="0083734D"/>
    <w:rsid w:val="00864516"/>
    <w:rsid w:val="0091725F"/>
    <w:rsid w:val="0098777C"/>
    <w:rsid w:val="009A73DE"/>
    <w:rsid w:val="009C1A66"/>
    <w:rsid w:val="009F3CE0"/>
    <w:rsid w:val="00A03E3F"/>
    <w:rsid w:val="00A144DD"/>
    <w:rsid w:val="00A20C44"/>
    <w:rsid w:val="00A37D69"/>
    <w:rsid w:val="00AF461B"/>
    <w:rsid w:val="00B4747D"/>
    <w:rsid w:val="00B5591D"/>
    <w:rsid w:val="00BB028C"/>
    <w:rsid w:val="00BF621D"/>
    <w:rsid w:val="00C75B06"/>
    <w:rsid w:val="00CA11B6"/>
    <w:rsid w:val="00CD7203"/>
    <w:rsid w:val="00EA0D30"/>
    <w:rsid w:val="00EA4F0F"/>
    <w:rsid w:val="00ED09A8"/>
    <w:rsid w:val="00EF6F6F"/>
    <w:rsid w:val="00F14CB3"/>
    <w:rsid w:val="00F343B3"/>
    <w:rsid w:val="00F54BE4"/>
    <w:rsid w:val="00FA108E"/>
    <w:rsid w:val="00FD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2207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5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558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4205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20558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5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558"/>
    <w:rPr>
      <w:rFonts w:cs="Tahoma" w:eastAsia="Times New Roman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420558"/>
    <w:rPr>
      <w:color w:val="0000FF"/>
      <w:u w:val="single"/>
    </w:rPr>
  </w:style>
  <w:style w:customStyle="true" w:styleId="TableContents" w:type="paragraph">
    <w:name w:val="Table Contents"/>
    <w:basedOn w:val="Normal"/>
    <w:rsid w:val="004E0693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styleId="Tekstrezerviranogmjesta" w:type="character">
    <w:name w:val="Placeholder Text"/>
    <w:basedOn w:val="Zadanifontodlomka"/>
    <w:uiPriority w:val="99"/>
    <w:semiHidden/>
    <w:rsid w:val="00EA4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F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F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F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F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2207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5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558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4205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20558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5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558"/>
    <w:rPr>
      <w:rFonts w:ascii="Tahoma" w:cs="Tahoma" w:eastAsia="Times New Roman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420558"/>
    <w:rPr>
      <w:color w:val="0000FF"/>
      <w:u w:val="single"/>
    </w:rPr>
  </w:style>
  <w:style w:customStyle="1" w:styleId="TableContents" w:type="paragraph">
    <w:name w:val="Table Contents"/>
    <w:basedOn w:val="Normal"/>
    <w:rsid w:val="004E0693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styleId="Tekstrezerviranogmjesta" w:type="character">
    <w:name w:val="Placeholder Text"/>
    <w:basedOn w:val="Zadanifontodlomka"/>
    <w:uiPriority w:val="99"/>
    <w:semiHidden/>
    <w:rsid w:val="00EA4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F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F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F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F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71B9F-1292-4CA9-82D7-B3DB6F661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908</properties:Words>
  <properties:Characters>6265</properties:Characters>
  <properties:Lines>267</properties:Lines>
  <properties:Paragraphs>137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7494</properties:CharactersWithSpaces>
  <properties:SharedDoc>false</properties:SharedDoc>
  <properties:HLinks>
    <vt:vector size="6" baseType="variant">
      <vt:variant>
        <vt:i4>3276887</vt:i4>
      </vt:variant>
      <vt:variant>
        <vt:i4>0</vt:i4>
      </vt:variant>
      <vt:variant>
        <vt:i4>0</vt:i4>
      </vt:variant>
      <vt:variant>
        <vt:i4>5</vt:i4>
      </vt:variant>
      <vt:variant>
        <vt:lpwstr>mailto:ajukic.zg@gmail.com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2019-07-01T08:56:00Z</dcterms:created>
  <dc:creator>Ines</dc:creator>
  <cp:lastModifiedBy>Valentina Delač</cp:lastModifiedBy>
  <cp:lastPrinted>2017-09-19T22:38:00Z</cp:lastPrinted>
  <dcterms:modified xmlns:xsi="http://www.w3.org/2001/XMLSchema-instance" xsi:type="dcterms:W3CDTF">2019-07-01T09:17:00Z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St-3390/2016-13 / Podnesak - Podnesak (AUTO PLUS Izvješće PREGLED IMOVINE I IZVJEŠĆE O GOSPODARSKOM POLOŽAJU.docx)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